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7FCC8" w14:textId="77777777" w:rsidR="00A8188C" w:rsidRPr="00EC10E4" w:rsidRDefault="009F7D34" w:rsidP="005C75EA">
      <w:pPr>
        <w:pStyle w:val="Nzov"/>
      </w:pPr>
      <w:r>
        <w:fldChar w:fldCharType="begin"/>
      </w:r>
      <w:r>
        <w:instrText xml:space="preserve"> TITLE  \* MERGEFORMAT </w:instrText>
      </w:r>
      <w:r>
        <w:fldChar w:fldCharType="separate"/>
      </w:r>
      <w:bookmarkStart w:id="0" w:name="_Toc140232855"/>
      <w:bookmarkStart w:id="1" w:name="_Toc424730359"/>
      <w:bookmarkStart w:id="2" w:name="_Toc424807041"/>
      <w:bookmarkStart w:id="3" w:name="_Toc424807087"/>
      <w:r>
        <w:t xml:space="preserve">Popis rozhrania služieb </w:t>
      </w:r>
      <w:proofErr w:type="spellStart"/>
      <w:r w:rsidR="008057D3">
        <w:t>Ditec.</w:t>
      </w:r>
      <w:r w:rsidR="00224CEC">
        <w:t>C</w:t>
      </w:r>
      <w:r w:rsidR="008057D3">
        <w:t>ep</w:t>
      </w:r>
      <w:r w:rsidR="00224CEC">
        <w:t>.</w:t>
      </w:r>
      <w:r>
        <w:t>E</w:t>
      </w:r>
      <w:r w:rsidR="008057D3">
        <w:t>kr</w:t>
      </w:r>
      <w:r w:rsidR="00224CEC">
        <w:t>.Interface</w:t>
      </w:r>
      <w:bookmarkEnd w:id="0"/>
      <w:bookmarkEnd w:id="1"/>
      <w:bookmarkEnd w:id="2"/>
      <w:bookmarkEnd w:id="3"/>
      <w:proofErr w:type="spellEnd"/>
      <w:r>
        <w:t xml:space="preserve"> </w:t>
      </w:r>
      <w:r>
        <w:fldChar w:fldCharType="end"/>
      </w:r>
    </w:p>
    <w:p w14:paraId="44E989BB" w14:textId="77777777" w:rsidR="00A8188C" w:rsidRPr="00EC10E4" w:rsidRDefault="00A8188C" w:rsidP="005C75EA">
      <w:pPr>
        <w:sectPr w:rsidR="00A8188C" w:rsidRPr="00EC10E4" w:rsidSect="00A529BB">
          <w:headerReference w:type="default" r:id="rId8"/>
          <w:pgSz w:w="11907" w:h="16839"/>
          <w:pgMar w:top="1672" w:right="1417" w:bottom="1672" w:left="1814" w:header="708" w:footer="0" w:gutter="0"/>
          <w:cols w:space="708"/>
        </w:sectPr>
      </w:pPr>
    </w:p>
    <w:p w14:paraId="4E559530" w14:textId="77777777" w:rsidR="00862AF7" w:rsidRPr="00862AF7" w:rsidRDefault="00862AF7">
      <w:pPr>
        <w:pStyle w:val="Hlavikaobsahu"/>
        <w:rPr>
          <w:color w:val="auto"/>
        </w:rPr>
      </w:pPr>
      <w:r w:rsidRPr="00862AF7">
        <w:rPr>
          <w:color w:val="auto"/>
        </w:rPr>
        <w:lastRenderedPageBreak/>
        <w:t>Obsah</w:t>
      </w:r>
    </w:p>
    <w:p w14:paraId="44492C80" w14:textId="77777777" w:rsidR="002C664D" w:rsidRDefault="00957DE2">
      <w:pPr>
        <w:pStyle w:val="Obsah1"/>
        <w:tabs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60A29">
        <w:rPr>
          <w:rFonts w:ascii="Cambria" w:hAnsi="Cambria"/>
          <w:sz w:val="24"/>
          <w:szCs w:val="24"/>
        </w:rPr>
        <w:fldChar w:fldCharType="begin"/>
      </w:r>
      <w:r w:rsidRPr="00C60A29">
        <w:rPr>
          <w:rFonts w:ascii="Cambria" w:hAnsi="Cambria"/>
          <w:sz w:val="24"/>
          <w:szCs w:val="24"/>
        </w:rPr>
        <w:instrText xml:space="preserve"> TOC \o "1-6" \h \z \u </w:instrText>
      </w:r>
      <w:r w:rsidRPr="00C60A29">
        <w:rPr>
          <w:rFonts w:ascii="Cambria" w:hAnsi="Cambria"/>
          <w:sz w:val="24"/>
          <w:szCs w:val="24"/>
        </w:rPr>
        <w:fldChar w:fldCharType="separate"/>
      </w:r>
      <w:hyperlink w:anchor="_Toc140232855" w:history="1">
        <w:r w:rsidR="002C664D" w:rsidRPr="008014F1">
          <w:rPr>
            <w:rStyle w:val="Hypertextovprepojenie"/>
            <w:noProof/>
          </w:rPr>
          <w:t>Popis rozhrania služieb Ditec.Cep.Ekr.Interface</w:t>
        </w:r>
        <w:r w:rsidR="002C664D">
          <w:rPr>
            <w:noProof/>
            <w:webHidden/>
          </w:rPr>
          <w:tab/>
        </w:r>
        <w:r w:rsidR="002C664D">
          <w:rPr>
            <w:noProof/>
            <w:webHidden/>
          </w:rPr>
          <w:fldChar w:fldCharType="begin"/>
        </w:r>
        <w:r w:rsidR="002C664D">
          <w:rPr>
            <w:noProof/>
            <w:webHidden/>
          </w:rPr>
          <w:instrText xml:space="preserve"> PAGEREF _Toc140232855 \h </w:instrText>
        </w:r>
        <w:r w:rsidR="002C664D">
          <w:rPr>
            <w:noProof/>
            <w:webHidden/>
          </w:rPr>
        </w:r>
        <w:r w:rsidR="002C664D">
          <w:rPr>
            <w:noProof/>
            <w:webHidden/>
          </w:rPr>
          <w:fldChar w:fldCharType="separate"/>
        </w:r>
        <w:r w:rsidR="002C664D">
          <w:rPr>
            <w:noProof/>
            <w:webHidden/>
          </w:rPr>
          <w:t>1</w:t>
        </w:r>
        <w:r w:rsidR="002C664D">
          <w:rPr>
            <w:noProof/>
            <w:webHidden/>
          </w:rPr>
          <w:fldChar w:fldCharType="end"/>
        </w:r>
      </w:hyperlink>
    </w:p>
    <w:p w14:paraId="463D1114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856" w:history="1">
        <w:r w:rsidRPr="008014F1">
          <w:rPr>
            <w:rStyle w:val="Hypertextovprepojenie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C4F94B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857" w:history="1">
        <w:r w:rsidRPr="008014F1">
          <w:rPr>
            <w:rStyle w:val="Hypertextovprepojeni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Potrebné komponenty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9C8199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858" w:history="1">
        <w:r w:rsidRPr="008014F1">
          <w:rPr>
            <w:rStyle w:val="Hypertextovprepojeni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Metódy pre prihlásenie a odhlásenie používateľa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9248BC5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59" w:history="1">
        <w:r w:rsidRPr="008014F1">
          <w:rPr>
            <w:rStyle w:val="Hypertextovprepojenie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podpisového certifikátu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12DF74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0" w:history="1">
        <w:r w:rsidRPr="008014F1">
          <w:rPr>
            <w:rStyle w:val="Hypertextovprepojenie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podpisového certifikátu – výzva (krok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1134BA4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1" w:history="1">
        <w:r w:rsidRPr="008014F1">
          <w:rPr>
            <w:rStyle w:val="Hypertextovprepojenie"/>
            <w:noProof/>
            <w:lang w:val="en-US"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Prihlásenie pomocou podpisového certifikátu – odoslanie podpísanej výzvy </w:t>
        </w:r>
        <w:r w:rsidRPr="008014F1">
          <w:rPr>
            <w:rStyle w:val="Hypertextovprepojenie"/>
            <w:noProof/>
            <w:lang w:val="en-US"/>
          </w:rPr>
          <w:t>(krok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49BEFF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2" w:history="1">
        <w:r w:rsidRPr="008014F1">
          <w:rPr>
            <w:rStyle w:val="Hypertextovprepojenie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podpisového certifikátu do prostredia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313678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3" w:history="1">
        <w:r w:rsidRPr="008014F1">
          <w:rPr>
            <w:rStyle w:val="Hypertextovprepojenie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podpisového certifikátu do prostredia eCommerce – výzva (krok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F0380EB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4" w:history="1">
        <w:r w:rsidRPr="008014F1">
          <w:rPr>
            <w:rStyle w:val="Hypertextovprepojenie"/>
            <w:noProof/>
            <w:lang w:val="en-US"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Prihlásenie pomocou podpisového certifikátu do prostredia eCommerce – odoslanie podpísanej výzvy </w:t>
        </w:r>
        <w:r w:rsidRPr="008014F1">
          <w:rPr>
            <w:rStyle w:val="Hypertextovprepojenie"/>
            <w:noProof/>
            <w:lang w:val="en-US"/>
          </w:rPr>
          <w:t>(krok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75A3B7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5" w:history="1">
        <w:r w:rsidRPr="008014F1">
          <w:rPr>
            <w:rStyle w:val="Hypertextovprepojenie"/>
            <w:noProof/>
          </w:rPr>
          <w:t>3.7.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mena a hesla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0169659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6" w:history="1">
        <w:r w:rsidRPr="008014F1">
          <w:rPr>
            <w:rStyle w:val="Hypertextovprepojenie"/>
            <w:noProof/>
          </w:rPr>
          <w:t>3.8.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Prihlásenie pomocou mena a hesla do prostredia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929944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7" w:history="1">
        <w:r w:rsidRPr="008014F1">
          <w:rPr>
            <w:rStyle w:val="Hypertextovprepojenie"/>
            <w:noProof/>
          </w:rPr>
          <w:t>3.9.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Odhlásenie používateľa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0EA3BD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8" w:history="1">
        <w:r w:rsidRPr="008014F1">
          <w:rPr>
            <w:rStyle w:val="Hypertextovprepojenie"/>
            <w:noProof/>
          </w:rPr>
          <w:t>3.10.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Odhlásenie používateľa z prostredia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AC61EE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69" w:history="1">
        <w:r w:rsidRPr="008014F1">
          <w:rPr>
            <w:rStyle w:val="Hypertextovprepojenie"/>
            <w:noProof/>
            <w:lang w:val="en-US"/>
          </w:rPr>
          <w:t>3.11.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Naplnenie TokenDescriptora po prihlásení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3599E4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0" w:history="1">
        <w:r w:rsidRPr="008014F1">
          <w:rPr>
            <w:rStyle w:val="Hypertextovprepojenie"/>
            <w:noProof/>
            <w:lang w:val="en-US"/>
          </w:rPr>
          <w:t>3.12.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Naplnenie TokenDescriptora po prihlásení sa do prostredia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B5D7CAC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871" w:history="1">
        <w:r w:rsidRPr="008014F1">
          <w:rPr>
            <w:rStyle w:val="Hypertextovprepojeni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Metódy pre odosielanie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8498D8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2" w:history="1">
        <w:r w:rsidRPr="008014F1">
          <w:rPr>
            <w:rStyle w:val="Hypertextovprepojenie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Inicializácia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5E85F73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3" w:history="1">
        <w:r w:rsidRPr="008014F1">
          <w:rPr>
            <w:rStyle w:val="Hypertextovprepojenie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 pridanie do kolekcie podpísaných dokumentov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EA29577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4" w:history="1">
        <w:r w:rsidRPr="008014F1">
          <w:rPr>
            <w:rStyle w:val="Hypertextovprepojenie"/>
            <w:noProof/>
          </w:rPr>
          <w:t>4.3.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Pridanie do kolekcie podpísaných dokumentov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E4CFC81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5" w:history="1">
        <w:r w:rsidRPr="008014F1">
          <w:rPr>
            <w:rStyle w:val="Hypertextovprepojenie"/>
            <w:noProof/>
          </w:rPr>
          <w:t>4.4.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Zmazanie kolekcie podpísaných dokumentov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A7FA786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6" w:history="1">
        <w:r w:rsidRPr="008014F1">
          <w:rPr>
            <w:rStyle w:val="Hypertextovprepojenie"/>
            <w:noProof/>
          </w:rPr>
          <w:t>4.5.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Pridanie do kolekcie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E4A7E2B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7" w:history="1">
        <w:r w:rsidRPr="008014F1">
          <w:rPr>
            <w:rStyle w:val="Hypertextovprepojenie"/>
            <w:noProof/>
          </w:rPr>
          <w:t>4.6.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Pridanie do kolekcie príloh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AD72432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8" w:history="1">
        <w:r w:rsidRPr="008014F1">
          <w:rPr>
            <w:rStyle w:val="Hypertextovprepojenie"/>
            <w:noProof/>
          </w:rPr>
          <w:t>4.7.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Pridanie podpísanej prílohy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A944D47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79" w:history="1">
        <w:r w:rsidRPr="008014F1">
          <w:rPr>
            <w:rStyle w:val="Hypertextovprepojenie"/>
            <w:noProof/>
          </w:rPr>
          <w:t>4.8.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Zmazanie kolekcie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665A910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0" w:history="1">
        <w:r w:rsidRPr="008014F1">
          <w:rPr>
            <w:rStyle w:val="Hypertextovprepojenie"/>
            <w:noProof/>
          </w:rPr>
          <w:t>4.9.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Zmazanie kolekcie príloh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5137F7D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1" w:history="1">
        <w:r w:rsidRPr="008014F1">
          <w:rPr>
            <w:rStyle w:val="Hypertextovprepojenie"/>
            <w:noProof/>
          </w:rPr>
          <w:t>4.10.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80EAC7B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2" w:history="1">
        <w:r w:rsidRPr="008014F1">
          <w:rPr>
            <w:rStyle w:val="Hypertextovprepojenie"/>
            <w:noProof/>
          </w:rPr>
          <w:t>4.11.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podania pre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5FBF539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3" w:history="1">
        <w:r w:rsidRPr="008014F1">
          <w:rPr>
            <w:rStyle w:val="Hypertextovprepojenie"/>
            <w:noProof/>
          </w:rPr>
          <w:t>4.12.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podania pre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DFB865E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4" w:history="1">
        <w:r w:rsidRPr="008014F1">
          <w:rPr>
            <w:rStyle w:val="Hypertextovprepojenie"/>
            <w:noProof/>
          </w:rPr>
          <w:t>4.13.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Odoslanie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55E84E4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5" w:history="1">
        <w:r w:rsidRPr="008014F1">
          <w:rPr>
            <w:rStyle w:val="Hypertextovprepojenie"/>
            <w:noProof/>
          </w:rPr>
          <w:t>4.14.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Odoslanie podania pre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61CCFE9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6" w:history="1">
        <w:r w:rsidRPr="008014F1">
          <w:rPr>
            <w:rStyle w:val="Hypertextovprepojenie"/>
            <w:noProof/>
          </w:rPr>
          <w:t>4.15.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Odoslanie podania pre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A60D025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7" w:history="1">
        <w:r w:rsidRPr="008014F1">
          <w:rPr>
            <w:rStyle w:val="Hypertextovprepojenie"/>
            <w:noProof/>
          </w:rPr>
          <w:t>4.16.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Odoslanie podania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prílohy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1E059E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8" w:history="1">
        <w:r w:rsidRPr="008014F1">
          <w:rPr>
            <w:rStyle w:val="Hypertextovprepojenie"/>
            <w:noProof/>
          </w:rPr>
          <w:t>4.17.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Odoslanie podania pre EIDAS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DCA40A2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89" w:history="1">
        <w:r w:rsidRPr="008014F1">
          <w:rPr>
            <w:rStyle w:val="Hypertextovprepojenie"/>
            <w:noProof/>
          </w:rPr>
          <w:t>4.18.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(slúži pre účely vytvorenia a odoslania jednoduchých podaní)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31E7692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0" w:history="1">
        <w:r w:rsidRPr="008014F1">
          <w:rPr>
            <w:rStyle w:val="Hypertextovprepojenie"/>
            <w:noProof/>
          </w:rPr>
          <w:t>4.19.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pre EIDAS (slúži pre účely vytvorenia a odoslania jednoduchých podaní pre EIDAS)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2B79236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1" w:history="1">
        <w:r w:rsidRPr="008014F1">
          <w:rPr>
            <w:rStyle w:val="Hypertextovprepojenie"/>
            <w:noProof/>
          </w:rPr>
          <w:t>4.20.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pre eCommerce (slúži pre účely vytvorenia a odoslania jednoduchých podaní pre eCommerce)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770ECEC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2" w:history="1">
        <w:r w:rsidRPr="008014F1">
          <w:rPr>
            <w:rStyle w:val="Hypertextovprepojenie"/>
            <w:noProof/>
          </w:rPr>
          <w:t>4.21.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Podpísanie dokumentu ASIC podpisom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23DE244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3" w:history="1">
        <w:r w:rsidRPr="008014F1">
          <w:rPr>
            <w:rStyle w:val="Hypertextovprepojenie"/>
            <w:noProof/>
          </w:rPr>
          <w:t>4.22.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Vytvorenie a odoslanie podania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prílohy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B1E1DF3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4" w:history="1">
        <w:r w:rsidRPr="008014F1">
          <w:rPr>
            <w:rStyle w:val="Hypertextovprepojenie"/>
            <w:noProof/>
          </w:rPr>
          <w:t>4.23.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pre EIDAS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D6FC58D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5" w:history="1">
        <w:r w:rsidRPr="008014F1">
          <w:rPr>
            <w:rStyle w:val="Hypertextovprepojenie"/>
            <w:noProof/>
          </w:rPr>
          <w:t>4.24.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(prílohy) s použitím pridania do kolekcie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3FA76A3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6" w:history="1">
        <w:r w:rsidRPr="008014F1">
          <w:rPr>
            <w:rStyle w:val="Hypertextovprepojenie"/>
            <w:noProof/>
          </w:rPr>
          <w:t>4.25.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Vytvorenie a odoslanie podania pre EIDAS (prílohy) s použitím pridania do kolekcie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AA5F879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7" w:history="1">
        <w:r w:rsidRPr="008014F1">
          <w:rPr>
            <w:rStyle w:val="Hypertextovprepojenie"/>
            <w:noProof/>
          </w:rPr>
          <w:t>4.26.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Odporúčanie pri vytváraní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C3A08B6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898" w:history="1">
        <w:r w:rsidRPr="008014F1">
          <w:rPr>
            <w:rStyle w:val="Hypertextovprepojeni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Metódy pre poskytnutie podaní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96CDDEC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899" w:history="1">
        <w:r w:rsidRPr="008014F1">
          <w:rPr>
            <w:rStyle w:val="Hypertextovprepojenie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podaní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508A7C3A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00" w:history="1">
        <w:r w:rsidRPr="008014F1">
          <w:rPr>
            <w:rStyle w:val="Hypertextovprepojenie"/>
            <w:noProof/>
          </w:rPr>
          <w:t>5.1.1.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podania zo zoznamu podaní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BCCA093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01" w:history="1">
        <w:r w:rsidRPr="008014F1">
          <w:rPr>
            <w:rStyle w:val="Hypertextovprepojenie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podaní pre EIDAS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43909A3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02" w:history="1">
        <w:r w:rsidRPr="008014F1">
          <w:rPr>
            <w:rStyle w:val="Hypertextovprepojenie"/>
            <w:noProof/>
          </w:rPr>
          <w:t>5.2.1.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podania pre EIDAS zo zoznamu podaní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B336AC9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03" w:history="1">
        <w:r w:rsidRPr="008014F1">
          <w:rPr>
            <w:rStyle w:val="Hypertextovprepojenie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podaní pre eCommerce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E94802E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04" w:history="1">
        <w:r w:rsidRPr="008014F1">
          <w:rPr>
            <w:rStyle w:val="Hypertextovprepojenie"/>
            <w:noProof/>
          </w:rPr>
          <w:t>5.3.1.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podania pre eCommerce zo zoznamu podaní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2063269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05" w:history="1">
        <w:r w:rsidRPr="008014F1">
          <w:rPr>
            <w:rStyle w:val="Hypertextovprepojenie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Poskytnutie zoznamu podaní pre externé systémy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prílohy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2C8CDD9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06" w:history="1">
        <w:r w:rsidRPr="008014F1">
          <w:rPr>
            <w:rStyle w:val="Hypertextovprepojenie"/>
            <w:noProof/>
          </w:rPr>
          <w:t>5.4.1.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Poskytnutie konkrétneho podania zo zoznamu podaní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prílohy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C8DC04C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07" w:history="1">
        <w:r w:rsidRPr="008014F1">
          <w:rPr>
            <w:rStyle w:val="Hypertextovprepojenie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Poskytnutie zoznamu podaní pre EIDAS pre externé systémy </w:t>
        </w:r>
        <w:r w:rsidRPr="008014F1">
          <w:rPr>
            <w:rStyle w:val="Hypertextovprepojenie"/>
            <w:noProof/>
            <w:lang w:val="en-US"/>
          </w:rPr>
          <w:t>(pr</w:t>
        </w:r>
        <w:r w:rsidRPr="008014F1">
          <w:rPr>
            <w:rStyle w:val="Hypertextovprepojenie"/>
            <w:noProof/>
          </w:rPr>
          <w:t>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516DB82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08" w:history="1">
        <w:r w:rsidRPr="008014F1">
          <w:rPr>
            <w:rStyle w:val="Hypertextovprepojenie"/>
            <w:noProof/>
          </w:rPr>
          <w:t>5.5.1.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podania pre EIDAS zo zoznamu podaní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48EFD109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09" w:history="1">
        <w:r w:rsidRPr="008014F1">
          <w:rPr>
            <w:rStyle w:val="Hypertextovprepojenie"/>
            <w:noProof/>
          </w:rPr>
          <w:t>5.6.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333312B3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0" w:history="1">
        <w:r w:rsidRPr="008014F1">
          <w:rPr>
            <w:rStyle w:val="Hypertextovprepojenie"/>
            <w:noProof/>
          </w:rPr>
          <w:t>5.7.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podania pre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9611AFE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1" w:history="1">
        <w:r w:rsidRPr="008014F1">
          <w:rPr>
            <w:rStyle w:val="Hypertextovprepojenie"/>
            <w:noProof/>
          </w:rPr>
          <w:t>5.8.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podania pre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2D55646E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2" w:history="1">
        <w:r w:rsidRPr="008014F1">
          <w:rPr>
            <w:rStyle w:val="Hypertextovprepojenie"/>
            <w:noProof/>
          </w:rPr>
          <w:t>5.9.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podania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FFAA7DA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3" w:history="1">
        <w:r w:rsidRPr="008014F1">
          <w:rPr>
            <w:rStyle w:val="Hypertextovprepojenie"/>
            <w:noProof/>
          </w:rPr>
          <w:t>5.10.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podania pre EIDAS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E063283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14" w:history="1">
        <w:r w:rsidRPr="008014F1">
          <w:rPr>
            <w:rStyle w:val="Hypertextovprepojeni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Metódy pre poskytnutie zásielok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ECC76AD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5" w:history="1">
        <w:r w:rsidRPr="008014F1">
          <w:rPr>
            <w:rStyle w:val="Hypertextovprepojenie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zásielok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4F18F56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16" w:history="1">
        <w:r w:rsidRPr="008014F1">
          <w:rPr>
            <w:rStyle w:val="Hypertextovprepojenie"/>
            <w:noProof/>
          </w:rPr>
          <w:t>6.1.1.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konkrétnej zásielky zo zoznamu zásielok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2148A77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7" w:history="1">
        <w:r w:rsidRPr="008014F1">
          <w:rPr>
            <w:rStyle w:val="Hypertextovprepojenie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zásielok pre EIDAS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4910E839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18" w:history="1">
        <w:r w:rsidRPr="008014F1">
          <w:rPr>
            <w:rStyle w:val="Hypertextovprepojenie"/>
            <w:noProof/>
          </w:rPr>
          <w:t>6.2.1.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konkrétnej zásielky pre EIDAS zo zoznamu zásielok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28A9A940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19" w:history="1">
        <w:r w:rsidRPr="008014F1">
          <w:rPr>
            <w:rStyle w:val="Hypertextovprepojenie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zásielok pre eCommerce pre externé systémy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FCECE3A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20" w:history="1">
        <w:r w:rsidRPr="008014F1">
          <w:rPr>
            <w:rStyle w:val="Hypertextovprepojenie"/>
            <w:noProof/>
          </w:rPr>
          <w:t>6.3.1.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konkrétnej zásielky pre eCommerce zo zoznamu zásielok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BCA2F9C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1" w:history="1">
        <w:r w:rsidRPr="008014F1">
          <w:rPr>
            <w:rStyle w:val="Hypertextovprepojenie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Poskytnutie zoznamu zásielok pre externé systémy </w:t>
        </w:r>
        <w:r w:rsidRPr="008014F1">
          <w:rPr>
            <w:rStyle w:val="Hypertextovprepojenie"/>
            <w:noProof/>
            <w:lang w:val="en-US"/>
          </w:rPr>
          <w:t>(pr</w:t>
        </w:r>
        <w:r w:rsidRPr="008014F1">
          <w:rPr>
            <w:rStyle w:val="Hypertextovprepojenie"/>
            <w:noProof/>
          </w:rPr>
          <w:t>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66913169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22" w:history="1">
        <w:r w:rsidRPr="008014F1">
          <w:rPr>
            <w:rStyle w:val="Hypertextovprepojenie"/>
            <w:noProof/>
          </w:rPr>
          <w:t>6.4.1.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Poskytnutie konkrétnej zásielky zo zoznamu zásielok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prílohy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6B217CC2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3" w:history="1">
        <w:r w:rsidRPr="008014F1">
          <w:rPr>
            <w:rStyle w:val="Hypertextovprepojenie"/>
            <w:noProof/>
          </w:rPr>
          <w:t>6.5.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zoznamu zásielok pre EIDAS pre externé systémy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7EBC02BA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24" w:history="1">
        <w:r w:rsidRPr="008014F1">
          <w:rPr>
            <w:rStyle w:val="Hypertextovprepojenie"/>
            <w:noProof/>
          </w:rPr>
          <w:t>6.5.1.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konkrétnej zásielky pre EIDAS zo zoznamu zásielok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0DC19B46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5" w:history="1">
        <w:r w:rsidRPr="008014F1">
          <w:rPr>
            <w:rStyle w:val="Hypertextovprepojenie"/>
            <w:noProof/>
          </w:rPr>
          <w:t>6.6.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zásielky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76E9017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6" w:history="1">
        <w:r w:rsidRPr="008014F1">
          <w:rPr>
            <w:rStyle w:val="Hypertextovprepojenie"/>
            <w:noProof/>
          </w:rPr>
          <w:t>6.7.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zásielky pre EIDAS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479A9D05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7" w:history="1">
        <w:r w:rsidRPr="008014F1">
          <w:rPr>
            <w:rStyle w:val="Hypertextovprepojenie"/>
            <w:noProof/>
          </w:rPr>
          <w:t>6.8.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zásielky pre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11869A6B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8" w:history="1">
        <w:r w:rsidRPr="008014F1">
          <w:rPr>
            <w:rStyle w:val="Hypertextovprepojenie"/>
            <w:noProof/>
          </w:rPr>
          <w:t>6.9.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zásielky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73DEA6ED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29" w:history="1">
        <w:r w:rsidRPr="008014F1">
          <w:rPr>
            <w:rStyle w:val="Hypertextovprepojenie"/>
            <w:noProof/>
          </w:rPr>
          <w:t>6.10.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detailu zásielky pre EIDAS (prílohy)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FB6CACF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30" w:history="1">
        <w:r w:rsidRPr="008014F1">
          <w:rPr>
            <w:rStyle w:val="Hypertextovprepojenie"/>
            <w:noProof/>
          </w:rPr>
          <w:t>6.11.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Overenie podpisu v dokumente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28F32A6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31" w:history="1">
        <w:r w:rsidRPr="008014F1">
          <w:rPr>
            <w:rStyle w:val="Hypertextovprepojeni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Metódy pre prezeranie obsahu podaní / zásielok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2A970723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32" w:history="1">
        <w:r w:rsidRPr="008014F1">
          <w:rPr>
            <w:rStyle w:val="Hypertextovprepojenie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podania/zásielky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EF994B7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33" w:history="1">
        <w:r w:rsidRPr="008014F1">
          <w:rPr>
            <w:rStyle w:val="Hypertextovprepojenie"/>
            <w:noProof/>
          </w:rPr>
          <w:t>7.1.1.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dokumentu zo zoznamu dokumentov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47CB29DD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34" w:history="1">
        <w:r w:rsidRPr="008014F1">
          <w:rPr>
            <w:rStyle w:val="Hypertextovprepojenie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podania/zásielky EIDAS/eCommerce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811E703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35" w:history="1">
        <w:r w:rsidRPr="008014F1">
          <w:rPr>
            <w:rStyle w:val="Hypertextovprepojenie"/>
            <w:noProof/>
          </w:rPr>
          <w:t>7.2.1.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objektu zo zoznamu objektov v MessageContaineri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41D8553A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36" w:history="1">
        <w:r w:rsidRPr="008014F1">
          <w:rPr>
            <w:rStyle w:val="Hypertextovprepojenie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podania/zásielky v xml/JSON formáte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234A6492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37" w:history="1">
        <w:r w:rsidRPr="008014F1">
          <w:rPr>
            <w:rStyle w:val="Hypertextovprepojenie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zloženého elektronického podpisu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800E7FD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38" w:history="1">
        <w:r w:rsidRPr="008014F1">
          <w:rPr>
            <w:rStyle w:val="Hypertextovprepojenie"/>
            <w:noProof/>
          </w:rPr>
          <w:t>7.4.1.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DataEnvelope zo zoznamu DataEnvelope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55D0C287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39" w:history="1">
        <w:r w:rsidRPr="008014F1">
          <w:rPr>
            <w:rStyle w:val="Hypertextovprepojenie"/>
            <w:noProof/>
          </w:rPr>
          <w:t>7.4.2.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ObjectId zo zoznamu ObjectId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44C3AB5B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0" w:history="1">
        <w:r w:rsidRPr="008014F1">
          <w:rPr>
            <w:rStyle w:val="Hypertextovprepojenie"/>
            <w:noProof/>
          </w:rPr>
          <w:t>7.4.3.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SignatureId zo zoznamu SignatureId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219194A2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1" w:history="1">
        <w:r w:rsidRPr="008014F1">
          <w:rPr>
            <w:rStyle w:val="Hypertextovprepojenie"/>
            <w:noProof/>
          </w:rPr>
          <w:t>7.4.4.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SignatureInfo zo zoznamu SignatureInfo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68FFC4C5" w14:textId="77777777" w:rsidR="002C664D" w:rsidRDefault="002C664D">
      <w:pPr>
        <w:pStyle w:val="Obsah4"/>
        <w:tabs>
          <w:tab w:val="left" w:pos="1400"/>
          <w:tab w:val="right" w:leader="dot" w:pos="866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232942" w:history="1">
        <w:r w:rsidRPr="008014F1">
          <w:rPr>
            <w:rStyle w:val="Hypertextovprepojenie"/>
            <w:noProof/>
          </w:rPr>
          <w:t>7.4.4.1.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SignedObjectInfo zo zoznamu SignedObjectInfo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372CA311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3" w:history="1">
        <w:r w:rsidRPr="008014F1">
          <w:rPr>
            <w:rStyle w:val="Hypertextovprepojenie"/>
            <w:noProof/>
          </w:rPr>
          <w:t>7.4.5.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DispatchObjectInfo zo zoznamu DispatchObjectInfo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4678936D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44" w:history="1">
        <w:r w:rsidRPr="008014F1">
          <w:rPr>
            <w:rStyle w:val="Hypertextovprepojenie"/>
            <w:noProof/>
          </w:rPr>
          <w:t>7.5.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 xml:space="preserve">Prezeranie obsahu zloženého elektronického podpisu EIDAS/eCommerce </w:t>
        </w:r>
        <w:r w:rsidRPr="008014F1">
          <w:rPr>
            <w:rStyle w:val="Hypertextovprepojenie"/>
            <w:noProof/>
            <w:lang w:val="en-US"/>
          </w:rPr>
          <w:t>(</w:t>
        </w:r>
        <w:r w:rsidRPr="008014F1">
          <w:rPr>
            <w:rStyle w:val="Hypertextovprepojenie"/>
            <w:noProof/>
          </w:rPr>
          <w:t>ASIC podpis</w:t>
        </w:r>
        <w:r w:rsidRPr="008014F1">
          <w:rPr>
            <w:rStyle w:val="Hypertextovprepojenie"/>
            <w:noProof/>
            <w:lang w:val="en-US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1ABC84AE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5" w:history="1">
        <w:r w:rsidRPr="008014F1">
          <w:rPr>
            <w:rStyle w:val="Hypertextovprepojenie"/>
            <w:noProof/>
          </w:rPr>
          <w:t>7.5.1.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SignatureInfoAsic zo zoznamu SignatureInfoAsic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4D3AD702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6" w:history="1">
        <w:r w:rsidRPr="008014F1">
          <w:rPr>
            <w:rStyle w:val="Hypertextovprepojenie"/>
            <w:noProof/>
          </w:rPr>
          <w:t>7.5.2.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SignedObjectInfoAsic zo zoznamu SignedObjectInfoAsic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655752B9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47" w:history="1">
        <w:r w:rsidRPr="008014F1">
          <w:rPr>
            <w:rStyle w:val="Hypertextovprepojenie"/>
            <w:noProof/>
          </w:rPr>
          <w:t>7.6.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zloženého elektronického podpisu v xml/JSON formáte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620D6BBB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48" w:history="1">
        <w:r w:rsidRPr="008014F1">
          <w:rPr>
            <w:rStyle w:val="Hypertextovprepojenie"/>
            <w:noProof/>
          </w:rPr>
          <w:t>7.7.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dokumentu bez autorizácie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37EACDAF" w14:textId="77777777" w:rsidR="002C664D" w:rsidRDefault="002C664D">
      <w:pPr>
        <w:pStyle w:val="Obsah3"/>
        <w:tabs>
          <w:tab w:val="left" w:pos="1200"/>
          <w:tab w:val="right" w:leader="dot" w:pos="866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140232949" w:history="1">
        <w:r w:rsidRPr="008014F1">
          <w:rPr>
            <w:rStyle w:val="Hypertextovprepojenie"/>
            <w:noProof/>
          </w:rPr>
          <w:t>7.7.1.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Poskytnutie konkrétneho UnauthorizedObjectInfo zo zoznamu UnauthorizedObjectInfo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45E189DE" w14:textId="77777777" w:rsidR="002C664D" w:rsidRDefault="002C664D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50" w:history="1">
        <w:r w:rsidRPr="008014F1">
          <w:rPr>
            <w:rStyle w:val="Hypertextovprepojenie"/>
            <w:noProof/>
          </w:rPr>
          <w:t>7.8.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Prezeranie obsahu dokumentu bez autorizácie v xml/JSON formáte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7872D493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51" w:history="1">
        <w:r w:rsidRPr="008014F1">
          <w:rPr>
            <w:rStyle w:val="Hypertextovprepojeni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Sťahovanie číselníkov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6851FDD1" w14:textId="77777777" w:rsidR="002C664D" w:rsidRDefault="002C664D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52" w:history="1">
        <w:r w:rsidRPr="008014F1">
          <w:rPr>
            <w:rStyle w:val="Hypertextovprepojeni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Sťahovanie číselníkov EKR2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2C8322DA" w14:textId="77777777" w:rsidR="002C664D" w:rsidRDefault="002C664D">
      <w:pPr>
        <w:pStyle w:val="Obsah1"/>
        <w:tabs>
          <w:tab w:val="left" w:pos="6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53" w:history="1">
        <w:r w:rsidRPr="008014F1">
          <w:rPr>
            <w:rStyle w:val="Hypertextovprepojenie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Sťahovanie číselníkov eCommerce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3DDCDC90" w14:textId="77777777" w:rsidR="002C664D" w:rsidRDefault="002C664D">
      <w:pPr>
        <w:pStyle w:val="Obsah1"/>
        <w:tabs>
          <w:tab w:val="left" w:pos="6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54" w:history="1">
        <w:r w:rsidRPr="008014F1">
          <w:rPr>
            <w:rStyle w:val="Hypertextovprepojenie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Všeobecné metódy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5D065235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55" w:history="1">
        <w:r w:rsidRPr="008014F1">
          <w:rPr>
            <w:rStyle w:val="Hypertextovprepojenie"/>
            <w:noProof/>
          </w:rPr>
          <w:t>11.1.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Zapísanie konfiguračných údajov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568CA98C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56" w:history="1">
        <w:r w:rsidRPr="008014F1">
          <w:rPr>
            <w:rStyle w:val="Hypertextovprepojenie"/>
            <w:noProof/>
          </w:rPr>
          <w:t>11.2.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Načítanie konfiguračných údajov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6D514815" w14:textId="77777777" w:rsidR="002C664D" w:rsidRDefault="002C664D">
      <w:pPr>
        <w:pStyle w:val="Obsah1"/>
        <w:tabs>
          <w:tab w:val="left" w:pos="6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0232957" w:history="1">
        <w:r w:rsidRPr="008014F1">
          <w:rPr>
            <w:rStyle w:val="Hypertextovprepojenie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Prílohy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24740DE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58" w:history="1">
        <w:r w:rsidRPr="008014F1">
          <w:rPr>
            <w:rStyle w:val="Hypertextovprepojenie"/>
            <w:noProof/>
          </w:rPr>
          <w:t>12.1.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Schéma podania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2906C92" w14:textId="77777777" w:rsidR="002C664D" w:rsidRDefault="002C664D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40232959" w:history="1">
        <w:r w:rsidRPr="008014F1">
          <w:rPr>
            <w:rStyle w:val="Hypertextovprepojenie"/>
            <w:noProof/>
          </w:rPr>
          <w:t>12.2.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8014F1">
          <w:rPr>
            <w:rStyle w:val="Hypertextovprepojenie"/>
            <w:noProof/>
          </w:rPr>
          <w:t>Schéma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_Toc140232959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9A21AC4" w14:textId="77777777" w:rsidR="00862AF7" w:rsidRDefault="00957DE2">
      <w:r w:rsidRPr="00C60A29">
        <w:rPr>
          <w:rFonts w:ascii="Cambria" w:hAnsi="Cambria" w:cs="Calibri"/>
          <w:sz w:val="24"/>
          <w:szCs w:val="24"/>
        </w:rPr>
        <w:fldChar w:fldCharType="end"/>
      </w:r>
    </w:p>
    <w:p w14:paraId="3AE9C977" w14:textId="77777777" w:rsidR="00862AF7" w:rsidRDefault="00862AF7" w:rsidP="00862AF7"/>
    <w:p w14:paraId="35E2A22A" w14:textId="77777777" w:rsidR="00862AF7" w:rsidRPr="00862AF7" w:rsidRDefault="00862AF7" w:rsidP="00862AF7">
      <w:pPr>
        <w:sectPr w:rsidR="00862AF7" w:rsidRPr="00862AF7">
          <w:headerReference w:type="default" r:id="rId9"/>
          <w:footerReference w:type="default" r:id="rId10"/>
          <w:pgSz w:w="11907" w:h="16839"/>
          <w:pgMar w:top="1672" w:right="1417" w:bottom="1672" w:left="1814" w:header="708" w:footer="708" w:gutter="0"/>
          <w:cols w:space="708"/>
        </w:sectPr>
      </w:pPr>
    </w:p>
    <w:p w14:paraId="5273E71E" w14:textId="77777777" w:rsidR="00262CA5" w:rsidRDefault="00262CA5" w:rsidP="005C75EA">
      <w:pPr>
        <w:pStyle w:val="Nadpis1"/>
      </w:pPr>
      <w:bookmarkStart w:id="4" w:name="_Toc82217987"/>
      <w:bookmarkStart w:id="5" w:name="_Toc101690151"/>
      <w:bookmarkStart w:id="6" w:name="_Toc103574229"/>
      <w:bookmarkStart w:id="7" w:name="_Toc418151173"/>
      <w:bookmarkStart w:id="8" w:name="_Toc424730362"/>
      <w:bookmarkStart w:id="9" w:name="_Toc424807042"/>
      <w:bookmarkStart w:id="10" w:name="_Toc424807088"/>
      <w:bookmarkStart w:id="11" w:name="_Toc140232856"/>
      <w:bookmarkStart w:id="12" w:name="_Toc471878954"/>
      <w:r>
        <w:lastRenderedPageBreak/>
        <w:t>Úvod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765D23" w14:textId="77777777" w:rsidR="00262CA5" w:rsidRDefault="00262CA5" w:rsidP="005C75EA">
      <w:r w:rsidRPr="0094365C">
        <w:t xml:space="preserve">Cieľom predkladaného dokumentu je </w:t>
      </w:r>
      <w:r>
        <w:t xml:space="preserve">definovať funkčný návrh </w:t>
      </w:r>
      <w:r w:rsidR="00D631DF">
        <w:t>klientskeh</w:t>
      </w:r>
      <w:r w:rsidR="00D631DF" w:rsidRPr="00D631DF">
        <w:t>o</w:t>
      </w:r>
      <w:r w:rsidR="00851819" w:rsidRPr="00D631DF">
        <w:t xml:space="preserve"> </w:t>
      </w:r>
      <w:r>
        <w:t>rozhrania Elektronického komunikač</w:t>
      </w:r>
      <w:r w:rsidR="00D147A5">
        <w:t>ného rozhrania</w:t>
      </w:r>
      <w:r w:rsidR="00BA627E">
        <w:t>,</w:t>
      </w:r>
      <w:r w:rsidR="00A66849">
        <w:t xml:space="preserve"> </w:t>
      </w:r>
      <w:r w:rsidR="000657B1">
        <w:t>ktorý sa skladá z</w:t>
      </w:r>
      <w:r w:rsidR="00CD1DFA">
        <w:t xml:space="preserve"> nasledujúcich</w:t>
      </w:r>
      <w:r w:rsidR="000657B1">
        <w:t xml:space="preserve"> základných častí</w:t>
      </w:r>
      <w:r>
        <w:t>:</w:t>
      </w:r>
    </w:p>
    <w:p w14:paraId="2EDFEF7E" w14:textId="77777777" w:rsidR="00CD1DFA" w:rsidRDefault="0006171F" w:rsidP="005C75EA">
      <w:pPr>
        <w:pStyle w:val="Zoznamsodrkami"/>
      </w:pPr>
      <w:r>
        <w:t>Metódy</w:t>
      </w:r>
      <w:r w:rsidR="00CD1DFA">
        <w:t xml:space="preserve"> pre </w:t>
      </w:r>
      <w:r w:rsidR="001B7497">
        <w:t>prihlásenie</w:t>
      </w:r>
      <w:r w:rsidR="00697121">
        <w:t xml:space="preserve"> a odhlásenie</w:t>
      </w:r>
      <w:r w:rsidR="00CD1DFA">
        <w:t xml:space="preserve"> používateľa</w:t>
      </w:r>
    </w:p>
    <w:p w14:paraId="5FF37E34" w14:textId="77777777" w:rsidR="00262CA5" w:rsidRDefault="0006171F" w:rsidP="005C75EA">
      <w:pPr>
        <w:pStyle w:val="Zoznamsodrkami"/>
      </w:pPr>
      <w:r>
        <w:t>Metódy</w:t>
      </w:r>
      <w:r w:rsidR="005B0ECF">
        <w:t xml:space="preserve"> </w:t>
      </w:r>
      <w:r w:rsidR="00160E43">
        <w:t>pre</w:t>
      </w:r>
      <w:r w:rsidR="005B0ECF">
        <w:t xml:space="preserve"> odosielanie podania</w:t>
      </w:r>
    </w:p>
    <w:p w14:paraId="1B3D6B08" w14:textId="77777777" w:rsidR="00857034" w:rsidRPr="00C14B25" w:rsidRDefault="0006171F" w:rsidP="005C75EA">
      <w:pPr>
        <w:pStyle w:val="Zoznamsodrkami"/>
      </w:pPr>
      <w:r>
        <w:t>Metódy</w:t>
      </w:r>
      <w:r w:rsidR="005B0ECF">
        <w:t xml:space="preserve"> </w:t>
      </w:r>
      <w:r w:rsidR="00160E43">
        <w:t>pre</w:t>
      </w:r>
      <w:r w:rsidR="005B0ECF">
        <w:t xml:space="preserve"> </w:t>
      </w:r>
      <w:r w:rsidR="000074FC">
        <w:t>poskytnutie</w:t>
      </w:r>
      <w:r w:rsidR="00857034">
        <w:t xml:space="preserve"> podaní</w:t>
      </w:r>
    </w:p>
    <w:p w14:paraId="1E3FD917" w14:textId="77777777" w:rsidR="005E6FBF" w:rsidRDefault="0006171F" w:rsidP="005C75EA">
      <w:pPr>
        <w:pStyle w:val="Zoznamsodrkami"/>
      </w:pPr>
      <w:r>
        <w:t>Metódy</w:t>
      </w:r>
      <w:r w:rsidR="005E6FBF" w:rsidRPr="00C14B25">
        <w:t xml:space="preserve"> pre </w:t>
      </w:r>
      <w:r w:rsidR="000074FC">
        <w:t>poskytnutie</w:t>
      </w:r>
      <w:r w:rsidR="005E6FBF" w:rsidRPr="00C14B25">
        <w:t xml:space="preserve"> </w:t>
      </w:r>
      <w:r w:rsidR="005E6FBF">
        <w:t>zásielok</w:t>
      </w:r>
    </w:p>
    <w:p w14:paraId="12781044" w14:textId="77777777" w:rsidR="000074FC" w:rsidRDefault="000074FC" w:rsidP="005C75EA">
      <w:pPr>
        <w:pStyle w:val="Zoznamsodrkami"/>
      </w:pPr>
      <w:r>
        <w:t>Metódy pre prezeranie obsahu podaní/zásielok</w:t>
      </w:r>
    </w:p>
    <w:p w14:paraId="2314AA11" w14:textId="77777777" w:rsidR="00262CA5" w:rsidRDefault="0006171F" w:rsidP="005C75EA">
      <w:pPr>
        <w:pStyle w:val="Zoznamsodrkami"/>
      </w:pPr>
      <w:r>
        <w:t>Metódy</w:t>
      </w:r>
      <w:r w:rsidR="005B0ECF">
        <w:t xml:space="preserve"> na </w:t>
      </w:r>
      <w:r w:rsidR="00262CA5">
        <w:t>sťahovanie číselníkov</w:t>
      </w:r>
    </w:p>
    <w:p w14:paraId="6ACD0BD7" w14:textId="77777777" w:rsidR="00D96048" w:rsidRDefault="005B0ECF" w:rsidP="005C75EA">
      <w:pPr>
        <w:pStyle w:val="Zoznamsodrkami"/>
      </w:pPr>
      <w:r>
        <w:t xml:space="preserve">Všeobecné </w:t>
      </w:r>
      <w:r w:rsidR="0006171F">
        <w:t>metódy</w:t>
      </w:r>
      <w:r>
        <w:t xml:space="preserve"> na </w:t>
      </w:r>
      <w:r w:rsidR="00D96048">
        <w:t>nastavovanie konfigu</w:t>
      </w:r>
      <w:r>
        <w:t xml:space="preserve">račných </w:t>
      </w:r>
      <w:r w:rsidR="002A61DA">
        <w:t>parametrov</w:t>
      </w:r>
    </w:p>
    <w:p w14:paraId="574C23C0" w14:textId="77777777" w:rsidR="00875D20" w:rsidRDefault="00875D20" w:rsidP="005C75EA"/>
    <w:p w14:paraId="1F046547" w14:textId="77777777" w:rsidR="00875D20" w:rsidRPr="00800B03" w:rsidRDefault="000074FC" w:rsidP="005C75EA">
      <w:r>
        <w:t>Až do 8</w:t>
      </w:r>
      <w:r w:rsidR="00875D20" w:rsidRPr="00800B03">
        <w:t xml:space="preserve">.kapitoly sa pracuje s inštanciou </w:t>
      </w:r>
    </w:p>
    <w:p w14:paraId="06AE172F" w14:textId="77777777" w:rsidR="00875D20" w:rsidRPr="00497599" w:rsidRDefault="00875D20" w:rsidP="005C75EA">
      <w:pPr>
        <w:rPr>
          <w:i/>
        </w:rPr>
      </w:pP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5FBC1700" w14:textId="77777777" w:rsidR="00875D20" w:rsidRPr="00800B03" w:rsidRDefault="00875D20" w:rsidP="005C75EA">
      <w:r w:rsidRPr="00800B03">
        <w:t>(pre COM rozhranie “</w:t>
      </w:r>
      <w:proofErr w:type="spellStart"/>
      <w:r w:rsidR="00E668AF" w:rsidRPr="00B96C4C">
        <w:t>Ditec.</w:t>
      </w:r>
      <w:r w:rsidRPr="00B96C4C">
        <w:t>Cep.Ekr.Interface.Communication</w:t>
      </w:r>
      <w:proofErr w:type="spellEnd"/>
      <w:r w:rsidRPr="00800B03">
        <w:t>”).</w:t>
      </w:r>
    </w:p>
    <w:p w14:paraId="4DCB4C4B" w14:textId="77777777" w:rsidR="00875D20" w:rsidRPr="00800B03" w:rsidRDefault="00875D20" w:rsidP="005C75EA"/>
    <w:p w14:paraId="0B3AA54D" w14:textId="77777777" w:rsidR="00875D20" w:rsidRPr="00800B03" w:rsidRDefault="000074FC" w:rsidP="005C75EA">
      <w:pPr>
        <w:rPr>
          <w:szCs w:val="24"/>
        </w:rPr>
      </w:pPr>
      <w:r>
        <w:t>Od 8</w:t>
      </w:r>
      <w:r w:rsidR="00875D20" w:rsidRPr="00800B03">
        <w:t xml:space="preserve">.kapitoly sa pracuje s inštanciou </w:t>
      </w:r>
      <w:proofErr w:type="spellStart"/>
      <w:r w:rsidR="00875D20" w:rsidRPr="00C852D6">
        <w:rPr>
          <w:rFonts w:cs="Arial"/>
        </w:rPr>
        <w:t>Ditec.Cep.Ekr.Interface.Admin.</w:t>
      </w:r>
      <w:r w:rsidR="00875D20" w:rsidRPr="00C852D6">
        <w:rPr>
          <w:rFonts w:cs="Arial"/>
          <w:b/>
        </w:rPr>
        <w:t>Admin</w:t>
      </w:r>
      <w:proofErr w:type="spellEnd"/>
      <w:r w:rsidR="00875D20" w:rsidRPr="00800B03">
        <w:rPr>
          <w:szCs w:val="24"/>
        </w:rPr>
        <w:t xml:space="preserve"> </w:t>
      </w:r>
    </w:p>
    <w:p w14:paraId="63E43C75" w14:textId="77777777" w:rsidR="00875D20" w:rsidRPr="00800B03" w:rsidRDefault="00875D20" w:rsidP="005C75EA">
      <w:r w:rsidRPr="00800B03">
        <w:t>(pre COM rozhranie “</w:t>
      </w:r>
      <w:proofErr w:type="spellStart"/>
      <w:r w:rsidR="00E668AF" w:rsidRPr="00B96C4C">
        <w:t>Ditec.</w:t>
      </w:r>
      <w:r w:rsidRPr="00B96C4C">
        <w:t>Cep.Ekr.Interface.Admin</w:t>
      </w:r>
      <w:proofErr w:type="spellEnd"/>
      <w:r w:rsidRPr="00800B03">
        <w:t>”).</w:t>
      </w:r>
    </w:p>
    <w:p w14:paraId="45F04B44" w14:textId="77777777" w:rsidR="00875D20" w:rsidRDefault="00955C43" w:rsidP="005C75EA">
      <w:pPr>
        <w:pStyle w:val="Nadpis1"/>
      </w:pPr>
      <w:bookmarkStart w:id="13" w:name="_Toc418151174"/>
      <w:bookmarkStart w:id="14" w:name="_Toc424730363"/>
      <w:bookmarkStart w:id="15" w:name="_Toc424807043"/>
      <w:bookmarkStart w:id="16" w:name="_Toc424807089"/>
      <w:bookmarkStart w:id="17" w:name="_Toc140232857"/>
      <w:r>
        <w:lastRenderedPageBreak/>
        <w:t>Potrebné komponenty</w:t>
      </w:r>
      <w:bookmarkEnd w:id="13"/>
      <w:bookmarkEnd w:id="14"/>
      <w:bookmarkEnd w:id="15"/>
      <w:bookmarkEnd w:id="16"/>
      <w:bookmarkEnd w:id="17"/>
    </w:p>
    <w:p w14:paraId="62BBF4B9" w14:textId="77777777" w:rsidR="004F5F08" w:rsidRPr="004F5F08" w:rsidRDefault="00CE6532" w:rsidP="00CE6532">
      <w:pPr>
        <w:pStyle w:val="Odsekzoznamu"/>
        <w:numPr>
          <w:ilvl w:val="0"/>
          <w:numId w:val="42"/>
        </w:numPr>
        <w:rPr>
          <w:rFonts w:ascii="Arial" w:hAnsi="Arial"/>
        </w:rPr>
      </w:pPr>
      <w:r>
        <w:t xml:space="preserve">Pre potreby použitia je nutné mať nainštalovaný </w:t>
      </w:r>
      <w:r w:rsidRPr="00CE6532">
        <w:rPr>
          <w:b/>
        </w:rPr>
        <w:t>Microsoft .NET verzia 4.8</w:t>
      </w:r>
    </w:p>
    <w:p w14:paraId="23ABD197" w14:textId="71FF6489" w:rsidR="006F680A" w:rsidRDefault="004F5F08" w:rsidP="004F5F08">
      <w:pPr>
        <w:ind w:firstLine="720"/>
      </w:pPr>
      <w:hyperlink r:id="rId11" w:history="1">
        <w:r w:rsidRPr="004F5F08">
          <w:rPr>
            <w:rStyle w:val="Hypertextovprepojenie"/>
          </w:rPr>
          <w:t>https://go.microsoft.com/fwlink/?LinkId=2085155</w:t>
        </w:r>
      </w:hyperlink>
    </w:p>
    <w:p w14:paraId="119448FA" w14:textId="77777777" w:rsidR="006F680A" w:rsidRDefault="006F680A" w:rsidP="00592534"/>
    <w:p w14:paraId="00C05E5D" w14:textId="77777777" w:rsidR="00914249" w:rsidRDefault="00914249" w:rsidP="00914249">
      <w:bookmarkStart w:id="18" w:name="_Toc418151175"/>
      <w:bookmarkStart w:id="19" w:name="_Toc424730364"/>
      <w:bookmarkStart w:id="20" w:name="_Toc424807044"/>
      <w:bookmarkStart w:id="21" w:name="_Toc424807090"/>
      <w:bookmarkStart w:id="22" w:name="_Toc191382276"/>
      <w:r>
        <w:t xml:space="preserve">Pre potreby podpisovania dokumentov a odosielania podaní je nutné mať nainštalované nasledovné komponenty, voľne stiahnuteľné z ústredného portálu verejných služieb ľuďom </w:t>
      </w:r>
      <w:hyperlink r:id="rId12" w:history="1">
        <w:r w:rsidRPr="004601CB">
          <w:rPr>
            <w:rStyle w:val="Hypertextovprepojenie"/>
          </w:rPr>
          <w:t>https://www.slovensko.sk/sk/na-stiahnutie</w:t>
        </w:r>
      </w:hyperlink>
      <w:r>
        <w:t xml:space="preserve"> . </w:t>
      </w:r>
    </w:p>
    <w:p w14:paraId="6EF0CA75" w14:textId="77777777" w:rsidR="00914249" w:rsidRDefault="00914249" w:rsidP="00914249"/>
    <w:p w14:paraId="2693DEF2" w14:textId="77777777" w:rsidR="00914249" w:rsidRDefault="00914249" w:rsidP="00914249">
      <w:pPr>
        <w:numPr>
          <w:ilvl w:val="0"/>
          <w:numId w:val="21"/>
        </w:numPr>
        <w:jc w:val="both"/>
      </w:pPr>
      <w:r>
        <w:t xml:space="preserve">Tlačidlo </w:t>
      </w:r>
      <w:r w:rsidRPr="00B91A93">
        <w:t>Zistiť operačný systém</w:t>
      </w:r>
    </w:p>
    <w:p w14:paraId="11DCB346" w14:textId="77777777" w:rsidR="00914249" w:rsidRDefault="005757F2" w:rsidP="00914249">
      <w:pPr>
        <w:rPr>
          <w:noProof/>
        </w:rPr>
      </w:pPr>
      <w:r>
        <w:rPr>
          <w:noProof/>
        </w:rPr>
        <w:drawing>
          <wp:inline distT="0" distB="0" distL="0" distR="0" wp14:anchorId="4F050D68" wp14:editId="0FE02F24">
            <wp:extent cx="1905000" cy="809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6313C" w14:textId="77777777" w:rsidR="00914249" w:rsidRDefault="00914249" w:rsidP="00914249"/>
    <w:p w14:paraId="662BBC76" w14:textId="77777777" w:rsidR="00914249" w:rsidRDefault="00914249" w:rsidP="00FC1989">
      <w:pPr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 xml:space="preserve">Následne treba stiahnuť </w:t>
      </w:r>
      <w:r w:rsidR="00FC1989" w:rsidRPr="00FC1989">
        <w:rPr>
          <w:i/>
          <w:noProof/>
        </w:rPr>
        <w:t>Aplikácie pre kvalifikovaný elektronický pod</w:t>
      </w:r>
      <w:r w:rsidR="00783385">
        <w:rPr>
          <w:i/>
          <w:noProof/>
        </w:rPr>
        <w:t>pis (D.Suite/eIDAS</w:t>
      </w:r>
      <w:r w:rsidR="00FC1989" w:rsidRPr="00FC1989">
        <w:rPr>
          <w:i/>
          <w:noProof/>
        </w:rPr>
        <w:t>)</w:t>
      </w:r>
    </w:p>
    <w:p w14:paraId="36E9E9C3" w14:textId="77777777" w:rsidR="00914249" w:rsidRDefault="005757F2" w:rsidP="00914249">
      <w:r>
        <w:rPr>
          <w:noProof/>
        </w:rPr>
        <w:drawing>
          <wp:inline distT="0" distB="0" distL="0" distR="0" wp14:anchorId="267D422F" wp14:editId="2E60D134">
            <wp:extent cx="5505450" cy="40100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9B116" w14:textId="77777777" w:rsidR="00914249" w:rsidRDefault="00914249" w:rsidP="00914249">
      <w:pPr>
        <w:pStyle w:val="Zoznamsodrkami"/>
        <w:numPr>
          <w:ilvl w:val="0"/>
          <w:numId w:val="0"/>
        </w:numPr>
        <w:ind w:left="360"/>
      </w:pPr>
    </w:p>
    <w:p w14:paraId="5CCB6B43" w14:textId="77777777" w:rsidR="00914249" w:rsidRPr="00FC1989" w:rsidRDefault="00914249" w:rsidP="00DC524B">
      <w:pPr>
        <w:pStyle w:val="Zoznamsodrkami"/>
        <w:numPr>
          <w:ilvl w:val="0"/>
          <w:numId w:val="21"/>
        </w:numPr>
        <w:jc w:val="both"/>
      </w:pPr>
      <w:r>
        <w:t>Z </w:t>
      </w:r>
      <w:r w:rsidR="00FC1989">
        <w:t xml:space="preserve">balíka je potrebné </w:t>
      </w:r>
      <w:proofErr w:type="spellStart"/>
      <w:r w:rsidR="00FC1989">
        <w:t>nainštalova</w:t>
      </w:r>
      <w:proofErr w:type="spellEnd"/>
      <w:r w:rsidR="00FC1989">
        <w:t xml:space="preserve"> </w:t>
      </w:r>
      <w:r w:rsidR="00FC1989" w:rsidRPr="00FC1989">
        <w:rPr>
          <w:b/>
        </w:rPr>
        <w:t>DSuite.eIDAS.x86.sk-sk.exe</w:t>
      </w:r>
      <w:r w:rsidR="00FC1989">
        <w:rPr>
          <w:b/>
        </w:rPr>
        <w:t xml:space="preserve"> </w:t>
      </w:r>
      <w:r w:rsidR="00FC1989" w:rsidRPr="00FC1989">
        <w:t>(prípadne podľa potreby EN verziu)</w:t>
      </w:r>
    </w:p>
    <w:p w14:paraId="02DED41E" w14:textId="77777777" w:rsidR="00CD1DFA" w:rsidRDefault="00F74454" w:rsidP="005C75EA">
      <w:pPr>
        <w:pStyle w:val="Nadpis1"/>
      </w:pPr>
      <w:bookmarkStart w:id="23" w:name="_Toc140232858"/>
      <w:r>
        <w:lastRenderedPageBreak/>
        <w:t>Metódy</w:t>
      </w:r>
      <w:r w:rsidR="00CD1DFA">
        <w:t xml:space="preserve"> pre </w:t>
      </w:r>
      <w:r w:rsidR="00370B9D">
        <w:t>prihlásenie</w:t>
      </w:r>
      <w:r w:rsidR="00CD1DFA">
        <w:t xml:space="preserve"> </w:t>
      </w:r>
      <w:r w:rsidR="00A94D76">
        <w:t xml:space="preserve">a odhlásenie </w:t>
      </w:r>
      <w:r w:rsidR="00CD1DFA">
        <w:t>používateľa</w:t>
      </w:r>
      <w:bookmarkEnd w:id="18"/>
      <w:bookmarkEnd w:id="19"/>
      <w:bookmarkEnd w:id="20"/>
      <w:bookmarkEnd w:id="21"/>
      <w:bookmarkEnd w:id="23"/>
    </w:p>
    <w:p w14:paraId="397C3028" w14:textId="77777777" w:rsidR="00432171" w:rsidRPr="00497599" w:rsidRDefault="00432171" w:rsidP="005C75EA">
      <w:pPr>
        <w:rPr>
          <w:i/>
        </w:rPr>
      </w:pPr>
      <w:r>
        <w:t>P</w:t>
      </w:r>
      <w:r w:rsidRPr="00800B03">
        <w:t>racuje</w:t>
      </w:r>
      <w:r>
        <w:t xml:space="preserve"> sa</w:t>
      </w:r>
      <w:r w:rsidRPr="00800B03">
        <w:t xml:space="preserve"> s inštanciou </w:t>
      </w: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6C503D48" w14:textId="77777777" w:rsidR="00432171" w:rsidRDefault="00432171" w:rsidP="005C75EA">
      <w:r w:rsidRPr="00800B03">
        <w:t>(pre COM rozhranie “</w:t>
      </w:r>
      <w:proofErr w:type="spellStart"/>
      <w:r w:rsidRPr="00B96C4C">
        <w:t>Ditec.Cep.Ekr.Interface.Communication</w:t>
      </w:r>
      <w:proofErr w:type="spellEnd"/>
      <w:r w:rsidRPr="00800B03">
        <w:t>”).</w:t>
      </w:r>
    </w:p>
    <w:p w14:paraId="5D4BE053" w14:textId="77777777" w:rsidR="00432171" w:rsidRPr="00432171" w:rsidRDefault="00432171" w:rsidP="005C75EA"/>
    <w:p w14:paraId="42E9C304" w14:textId="77777777" w:rsidR="004320E9" w:rsidRDefault="00370B9D" w:rsidP="005C75EA">
      <w:r>
        <w:t>Prihlásenie</w:t>
      </w:r>
      <w:r w:rsidR="00AF3558">
        <w:t xml:space="preserve"> používateľa je vyžadovan</w:t>
      </w:r>
      <w:r w:rsidR="006760EC">
        <w:t>é</w:t>
      </w:r>
      <w:r w:rsidR="00AF3558">
        <w:t xml:space="preserve"> v prípade </w:t>
      </w:r>
      <w:r w:rsidR="00562671">
        <w:t>metód</w:t>
      </w:r>
      <w:r>
        <w:t xml:space="preserve">, ktoré pri svojej činnosti </w:t>
      </w:r>
    </w:p>
    <w:p w14:paraId="1CEB5BC1" w14:textId="77777777" w:rsidR="000E1A24" w:rsidRDefault="00370B9D" w:rsidP="005C75EA">
      <w:r>
        <w:t xml:space="preserve">komunikujú </w:t>
      </w:r>
      <w:r w:rsidR="00AF3558">
        <w:t>so systémom EKR.</w:t>
      </w:r>
      <w:r w:rsidR="000E1A24">
        <w:t xml:space="preserve"> Na to, aby komunikácia bola možná, je potrebné sa autentifikovať a autorizovať pomocou </w:t>
      </w:r>
      <w:proofErr w:type="spellStart"/>
      <w:r w:rsidR="000E1A24">
        <w:t>TokenDescriptora</w:t>
      </w:r>
      <w:proofErr w:type="spellEnd"/>
      <w:r w:rsidR="000E1A24">
        <w:t xml:space="preserve">. </w:t>
      </w:r>
    </w:p>
    <w:p w14:paraId="0C2BB2CA" w14:textId="77777777" w:rsidR="000E1A24" w:rsidRDefault="000E1A24" w:rsidP="005C75EA"/>
    <w:p w14:paraId="0376A14A" w14:textId="77777777" w:rsidR="00CD1DFA" w:rsidRPr="00D631DF" w:rsidRDefault="000E1A24" w:rsidP="005C75EA">
      <w:r>
        <w:t xml:space="preserve">Na získanie </w:t>
      </w:r>
      <w:proofErr w:type="spellStart"/>
      <w:r>
        <w:t>TokenDescriptora</w:t>
      </w:r>
      <w:proofErr w:type="spellEnd"/>
      <w:r>
        <w:t xml:space="preserve"> je možné použiť dva druhy prihlásenia sa do systému IAM </w:t>
      </w:r>
      <w:r w:rsidRPr="00D631DF">
        <w:t>(</w:t>
      </w:r>
      <w:r w:rsidRPr="00683B3F">
        <w:t>Identi</w:t>
      </w:r>
      <w:r w:rsidR="000A5DB0" w:rsidRPr="00683B3F">
        <w:t>fi</w:t>
      </w:r>
      <w:r w:rsidRPr="00683B3F">
        <w:t>kačný</w:t>
      </w:r>
      <w:r>
        <w:t xml:space="preserve"> a autorizačný modul</w:t>
      </w:r>
      <w:r w:rsidRPr="00D631DF">
        <w:t>):</w:t>
      </w:r>
    </w:p>
    <w:p w14:paraId="7916464E" w14:textId="77777777" w:rsidR="001B7497" w:rsidRDefault="001B7497" w:rsidP="005C75EA">
      <w:pPr>
        <w:pStyle w:val="Zoznamsodrkami"/>
      </w:pPr>
      <w:r>
        <w:t xml:space="preserve">Prihlásenie pomocou </w:t>
      </w:r>
      <w:r w:rsidR="004627C4">
        <w:t>podp</w:t>
      </w:r>
      <w:r w:rsidR="000E1A24">
        <w:t>isového certifikátu</w:t>
      </w:r>
    </w:p>
    <w:p w14:paraId="669427E7" w14:textId="77777777" w:rsidR="001B7497" w:rsidRDefault="001B7497" w:rsidP="005C75EA">
      <w:pPr>
        <w:pStyle w:val="Zoznamsodrkami"/>
      </w:pPr>
      <w:r>
        <w:t>Prihlásenie pomocou mena a</w:t>
      </w:r>
      <w:r w:rsidR="000E1A24">
        <w:t> </w:t>
      </w:r>
      <w:r>
        <w:t>hesla</w:t>
      </w:r>
    </w:p>
    <w:p w14:paraId="5CCBB5A3" w14:textId="77777777" w:rsidR="004320E9" w:rsidRDefault="004320E9" w:rsidP="005C75EA"/>
    <w:p w14:paraId="0E041D90" w14:textId="77777777" w:rsidR="00370B9D" w:rsidRDefault="00370B9D" w:rsidP="00E310C0">
      <w:pPr>
        <w:pStyle w:val="Nadpis2"/>
      </w:pPr>
      <w:bookmarkStart w:id="24" w:name="_Toc418151176"/>
      <w:bookmarkStart w:id="25" w:name="_Toc424730365"/>
      <w:bookmarkStart w:id="26" w:name="_Toc424807045"/>
      <w:bookmarkStart w:id="27" w:name="_Toc424807091"/>
      <w:bookmarkStart w:id="28" w:name="_Toc140232859"/>
      <w:r>
        <w:t>Prihlásenie pomocou podpisového certifikátu</w:t>
      </w:r>
      <w:bookmarkEnd w:id="24"/>
      <w:bookmarkEnd w:id="25"/>
      <w:bookmarkEnd w:id="26"/>
      <w:bookmarkEnd w:id="27"/>
      <w:bookmarkEnd w:id="28"/>
    </w:p>
    <w:p w14:paraId="4EEECDA4" w14:textId="77777777" w:rsidR="000A7FFC" w:rsidRPr="00B96C4C" w:rsidRDefault="000A7FFC" w:rsidP="005C75EA"/>
    <w:p w14:paraId="3A53EC7D" w14:textId="77777777" w:rsidR="00D147A5" w:rsidRPr="00B96C4C" w:rsidRDefault="00D147A5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LoginC</w:t>
      </w:r>
      <w:proofErr w:type="spellEnd"/>
      <w:r w:rsidRPr="00B96C4C">
        <w:t>()</w:t>
      </w:r>
    </w:p>
    <w:p w14:paraId="40A43E11" w14:textId="77777777" w:rsidR="00D147A5" w:rsidRDefault="00D147A5" w:rsidP="005C75EA"/>
    <w:p w14:paraId="77EDF707" w14:textId="77777777" w:rsidR="001D102B" w:rsidRDefault="00562671" w:rsidP="005C75EA">
      <w:bookmarkStart w:id="29" w:name="OLE_LINK1"/>
      <w:bookmarkStart w:id="30" w:name="OLE_LINK2"/>
      <w:r>
        <w:t>Metóda</w:t>
      </w:r>
      <w:r w:rsidR="001D102B">
        <w:t xml:space="preserve"> zabezpečí podpísanie a prihlásenie a vráti výsledok prihlásenia</w:t>
      </w:r>
      <w:bookmarkEnd w:id="29"/>
      <w:bookmarkEnd w:id="30"/>
      <w:r w:rsidR="00646BC6" w:rsidRPr="00646BC6">
        <w:t xml:space="preserve"> </w:t>
      </w:r>
      <w:proofErr w:type="spellStart"/>
      <w:r w:rsidR="00646BC6" w:rsidRPr="00C263B1">
        <w:rPr>
          <w:rFonts w:ascii="Courier New" w:hAnsi="Courier New" w:cs="Courier New"/>
        </w:rPr>
        <w:t>true</w:t>
      </w:r>
      <w:proofErr w:type="spellEnd"/>
      <w:r w:rsidR="00646BC6" w:rsidRPr="00D631DF">
        <w:t xml:space="preserve"> (</w:t>
      </w:r>
      <w:proofErr w:type="spellStart"/>
      <w:r w:rsidR="00646BC6" w:rsidRPr="00D631DF">
        <w:t>ok</w:t>
      </w:r>
      <w:proofErr w:type="spellEnd"/>
      <w:r w:rsidR="00646BC6" w:rsidRPr="00D631DF">
        <w:t xml:space="preserve">), </w:t>
      </w:r>
      <w:proofErr w:type="spellStart"/>
      <w:r w:rsidR="00646BC6" w:rsidRPr="00C263B1">
        <w:rPr>
          <w:rFonts w:ascii="Courier New" w:hAnsi="Courier New" w:cs="Courier New"/>
        </w:rPr>
        <w:t>false</w:t>
      </w:r>
      <w:proofErr w:type="spellEnd"/>
      <w:r w:rsidR="00646BC6" w:rsidRPr="00D631DF">
        <w:t xml:space="preserve"> (</w:t>
      </w:r>
      <w:r w:rsidR="00646BC6" w:rsidRPr="00B951E0">
        <w:t>chyba</w:t>
      </w:r>
      <w:r w:rsidR="00646BC6" w:rsidRPr="00D631DF">
        <w:t xml:space="preserve">). </w:t>
      </w:r>
      <w:r w:rsidR="00646BC6">
        <w:t>V prípade neúspešného volania je detail chyby dostupný v </w:t>
      </w:r>
      <w:proofErr w:type="spellStart"/>
      <w:r w:rsidR="00137265">
        <w:t>ErrorMessage</w:t>
      </w:r>
      <w:proofErr w:type="spellEnd"/>
      <w:r w:rsidR="00646BC6">
        <w:t xml:space="preserve"> inštancie </w:t>
      </w:r>
      <w:proofErr w:type="spellStart"/>
      <w:r w:rsidR="00646BC6" w:rsidRPr="00AC56EF">
        <w:t>Communication</w:t>
      </w:r>
      <w:proofErr w:type="spellEnd"/>
      <w:r w:rsidR="00646BC6" w:rsidRPr="00AC56EF">
        <w:t>.</w:t>
      </w:r>
    </w:p>
    <w:p w14:paraId="7F2AB41C" w14:textId="77777777" w:rsidR="00646BC6" w:rsidRDefault="00646BC6" w:rsidP="005C75EA"/>
    <w:p w14:paraId="244C9E05" w14:textId="77777777" w:rsidR="00C9312D" w:rsidRDefault="00C9312D" w:rsidP="005C75EA">
      <w:r>
        <w:t xml:space="preserve">V prípade úspešného prihlásenia </w:t>
      </w:r>
      <w:r w:rsidR="006F57C9">
        <w:t>je prijatý</w:t>
      </w:r>
      <w:r>
        <w:t xml:space="preserve">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</w:t>
      </w:r>
      <w:r w:rsidR="006F57C9">
        <w:t xml:space="preserve"> služieb</w:t>
      </w:r>
      <w:r>
        <w:t xml:space="preserve">. Nie je potrebné </w:t>
      </w:r>
      <w:r w:rsidR="00B3675F">
        <w:t xml:space="preserve">ho </w:t>
      </w:r>
      <w:r>
        <w:t xml:space="preserve">žiadnym spôsobom </w:t>
      </w:r>
      <w:r w:rsidR="00C852D6">
        <w:t>napĺňať</w:t>
      </w:r>
      <w:r>
        <w:t xml:space="preserve"> do vstupných </w:t>
      </w:r>
      <w:proofErr w:type="spellStart"/>
      <w:r>
        <w:t>requestov</w:t>
      </w:r>
      <w:proofErr w:type="spellEnd"/>
      <w:r>
        <w:t xml:space="preserve"> služieb.</w:t>
      </w:r>
    </w:p>
    <w:p w14:paraId="2A56E56F" w14:textId="77777777" w:rsidR="008B2E33" w:rsidRDefault="008B2E33" w:rsidP="005C75EA"/>
    <w:p w14:paraId="62AC8EF7" w14:textId="77777777" w:rsidR="008B2E33" w:rsidRDefault="008B2E33" w:rsidP="008B2E33"/>
    <w:p w14:paraId="10F58A0D" w14:textId="77777777" w:rsidR="008B2E33" w:rsidRDefault="008B2E33" w:rsidP="008B2E33">
      <w:pPr>
        <w:pStyle w:val="Nadpis2"/>
      </w:pPr>
      <w:bookmarkStart w:id="31" w:name="_Toc140232860"/>
      <w:r>
        <w:t>Prihlásenie pomocou podpisového certifikátu – výzva (krok 1)</w:t>
      </w:r>
      <w:bookmarkEnd w:id="31"/>
    </w:p>
    <w:p w14:paraId="36BDD2EA" w14:textId="77777777" w:rsidR="008B2E33" w:rsidRPr="00B96C4C" w:rsidRDefault="008B2E33" w:rsidP="008B2E33"/>
    <w:p w14:paraId="2B512BB5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CA7E34">
        <w:rPr>
          <w:rFonts w:cs="Arial"/>
          <w:color w:val="2B91AF"/>
        </w:rPr>
        <w:t>LoginCBeginResponse</w:t>
      </w:r>
      <w:proofErr w:type="spellEnd"/>
      <w:r w:rsidRPr="00CA7E34">
        <w:rPr>
          <w:rFonts w:cs="Arial"/>
          <w:color w:val="000000"/>
          <w:sz w:val="19"/>
          <w:szCs w:val="19"/>
        </w:rPr>
        <w:t xml:space="preserve"> </w:t>
      </w:r>
      <w:proofErr w:type="spellStart"/>
      <w:r w:rsidRPr="00CA7E34">
        <w:rPr>
          <w:rFonts w:cs="Arial"/>
          <w:color w:val="000000"/>
        </w:rPr>
        <w:t>LoginCBegin</w:t>
      </w:r>
      <w:proofErr w:type="spellEnd"/>
    </w:p>
    <w:p w14:paraId="64068A48" w14:textId="77777777" w:rsidR="008B2E33" w:rsidRDefault="008B2E33" w:rsidP="008B2E33">
      <w:pPr>
        <w:rPr>
          <w:rFonts w:cs="Arial"/>
          <w:color w:val="000000"/>
        </w:rPr>
      </w:pPr>
      <w:r w:rsidRPr="00CA7E34">
        <w:rPr>
          <w:rFonts w:cs="Arial"/>
          <w:color w:val="000000"/>
        </w:rPr>
        <w:t>(</w:t>
      </w:r>
    </w:p>
    <w:p w14:paraId="69F3C997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CA7E34">
        <w:rPr>
          <w:rFonts w:cs="Arial"/>
          <w:color w:val="0000FF"/>
        </w:rPr>
        <w:t>string</w:t>
      </w:r>
      <w:proofErr w:type="spellEnd"/>
      <w:r w:rsidRPr="00CA7E34">
        <w:rPr>
          <w:rFonts w:cs="Arial"/>
          <w:color w:val="000000"/>
        </w:rPr>
        <w:t xml:space="preserve"> </w:t>
      </w:r>
      <w:proofErr w:type="spellStart"/>
      <w:r w:rsidRPr="00CA7E34">
        <w:rPr>
          <w:rFonts w:cs="Arial"/>
          <w:color w:val="000000"/>
        </w:rPr>
        <w:t>accountName</w:t>
      </w:r>
      <w:proofErr w:type="spellEnd"/>
    </w:p>
    <w:p w14:paraId="4889931A" w14:textId="77777777" w:rsidR="008B2E33" w:rsidRPr="00CA7E34" w:rsidRDefault="008B2E33" w:rsidP="008B2E33">
      <w:pPr>
        <w:rPr>
          <w:rFonts w:cs="Arial"/>
        </w:rPr>
      </w:pPr>
      <w:r w:rsidRPr="00CA7E34">
        <w:rPr>
          <w:rFonts w:cs="Arial"/>
          <w:color w:val="000000"/>
        </w:rPr>
        <w:t>)</w:t>
      </w:r>
    </w:p>
    <w:p w14:paraId="60DD1FD7" w14:textId="77777777" w:rsidR="008B2E33" w:rsidRDefault="008B2E33" w:rsidP="008B2E33"/>
    <w:p w14:paraId="1E1B5B51" w14:textId="77777777" w:rsidR="008B2E33" w:rsidRPr="008B2E33" w:rsidRDefault="008B2E33" w:rsidP="008B2E33">
      <w:r w:rsidRPr="008B2E33">
        <w:rPr>
          <w:b/>
        </w:rPr>
        <w:t>Metóda sa používa pr</w:t>
      </w:r>
      <w:r>
        <w:rPr>
          <w:b/>
        </w:rPr>
        <w:t>e potreby</w:t>
      </w:r>
      <w:r w:rsidRPr="008B2E33">
        <w:rPr>
          <w:b/>
        </w:rPr>
        <w:t xml:space="preserve"> vlastného podpisovania</w:t>
      </w:r>
      <w:r>
        <w:t>.</w:t>
      </w:r>
    </w:p>
    <w:p w14:paraId="1A8AEE99" w14:textId="77777777" w:rsidR="008B2E33" w:rsidRDefault="008B2E33" w:rsidP="008B2E33">
      <w:r>
        <w:t xml:space="preserve">Metóda vypýta od IAM dáta na podpísanie, vráti objekt  </w:t>
      </w:r>
      <w:proofErr w:type="spellStart"/>
      <w:r w:rsidRPr="00CA7E34">
        <w:rPr>
          <w:rFonts w:cs="Arial"/>
          <w:color w:val="2B91AF"/>
        </w:rPr>
        <w:t>LoginCBeginResponse</w:t>
      </w:r>
      <w:proofErr w:type="spellEnd"/>
      <w:r>
        <w:rPr>
          <w:rFonts w:cs="Arial"/>
          <w:color w:val="000000"/>
          <w:sz w:val="19"/>
          <w:szCs w:val="19"/>
        </w:rPr>
        <w:t>.</w:t>
      </w:r>
      <w:r w:rsidRPr="00D631DF">
        <w:t xml:space="preserve"> </w:t>
      </w:r>
      <w:r>
        <w:t>V prípade neúspešného volania vráti NULL a detail chyby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5EF01196" w14:textId="77777777" w:rsidR="008B2E33" w:rsidRDefault="008B2E33" w:rsidP="008B2E33"/>
    <w:p w14:paraId="3ADF9590" w14:textId="77777777" w:rsidR="008B2E33" w:rsidRDefault="008B2E33" w:rsidP="008B2E33">
      <w:r>
        <w:t>Vstupné parametre:</w:t>
      </w:r>
    </w:p>
    <w:p w14:paraId="2E7988A2" w14:textId="77777777" w:rsidR="008B2E33" w:rsidRDefault="008B2E33" w:rsidP="008B2E33">
      <w:pPr>
        <w:pStyle w:val="Zoznamsodrkami"/>
      </w:pPr>
      <w:proofErr w:type="spellStart"/>
      <w:r w:rsidRPr="00134A91">
        <w:rPr>
          <w:rFonts w:ascii="Consolas" w:hAnsi="Consolas" w:cs="Consolas"/>
          <w:color w:val="000000"/>
          <w:sz w:val="19"/>
          <w:szCs w:val="19"/>
        </w:rPr>
        <w:t>accountName</w:t>
      </w:r>
      <w:proofErr w:type="spellEnd"/>
      <w:r>
        <w:rPr>
          <w:lang w:val="en-US"/>
        </w:rPr>
        <w:t xml:space="preserve"> – </w:t>
      </w:r>
      <w:r>
        <w:t xml:space="preserve">názov účtu </w:t>
      </w:r>
      <w:r>
        <w:rPr>
          <w:lang w:val="en-US"/>
        </w:rPr>
        <w:t>(</w:t>
      </w:r>
      <w:r>
        <w:t>nepovinné</w:t>
      </w:r>
      <w:r>
        <w:rPr>
          <w:lang w:val="en-US"/>
        </w:rPr>
        <w:t xml:space="preserve">), </w:t>
      </w:r>
      <w:proofErr w:type="spellStart"/>
      <w:r>
        <w:rPr>
          <w:lang w:val="en-US"/>
        </w:rPr>
        <w:t>treba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vypĺňať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len</w:t>
      </w:r>
      <w:proofErr w:type="spellEnd"/>
      <w:r>
        <w:rPr>
          <w:lang w:val="en-US"/>
        </w:rPr>
        <w:t xml:space="preserve"> </w:t>
      </w:r>
      <w:proofErr w:type="spellStart"/>
      <w:r w:rsidRPr="00134A91">
        <w:rPr>
          <w:lang w:val="en-US"/>
        </w:rPr>
        <w:t>ak</w:t>
      </w:r>
      <w:proofErr w:type="spellEnd"/>
      <w:r w:rsidRPr="00134A91">
        <w:rPr>
          <w:lang w:val="en-US"/>
        </w:rPr>
        <w:t xml:space="preserve"> </w:t>
      </w:r>
      <w:proofErr w:type="spellStart"/>
      <w:r>
        <w:rPr>
          <w:lang w:val="en-US"/>
        </w:rPr>
        <w:t>má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osoba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zaevidovaných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účtov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typu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certifikát</w:t>
      </w:r>
      <w:proofErr w:type="spellEnd"/>
      <w:r>
        <w:rPr>
          <w:lang w:val="en-US"/>
        </w:rPr>
        <w:t xml:space="preserve">, v tom </w:t>
      </w:r>
      <w:proofErr w:type="spellStart"/>
      <w:r>
        <w:rPr>
          <w:lang w:val="en-US"/>
        </w:rPr>
        <w:t>prípade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musí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uviesť</w:t>
      </w:r>
      <w:proofErr w:type="spellEnd"/>
      <w:r>
        <w:rPr>
          <w:lang w:val="en-US"/>
        </w:rPr>
        <w:t xml:space="preserve">, pod </w:t>
      </w:r>
      <w:proofErr w:type="spellStart"/>
      <w:r>
        <w:rPr>
          <w:lang w:val="en-US"/>
        </w:rPr>
        <w:t>ktorým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prihlásiť</w:t>
      </w:r>
      <w:proofErr w:type="spellEnd"/>
    </w:p>
    <w:p w14:paraId="077B8818" w14:textId="77777777" w:rsidR="008B2E33" w:rsidRDefault="008B2E33" w:rsidP="008B2E33"/>
    <w:p w14:paraId="2920C102" w14:textId="77777777" w:rsidR="008B2E33" w:rsidRDefault="008B2E33" w:rsidP="008B2E33">
      <w:r w:rsidRPr="00134A91">
        <w:t>Výstupný objekt</w:t>
      </w:r>
      <w:r>
        <w:rPr>
          <w:rFonts w:cs="Arial"/>
          <w:color w:val="2B91AF"/>
        </w:rPr>
        <w:t xml:space="preserve"> </w:t>
      </w:r>
      <w:proofErr w:type="spellStart"/>
      <w:r w:rsidRPr="00CA7E34">
        <w:rPr>
          <w:rFonts w:cs="Arial"/>
          <w:color w:val="2B91AF"/>
        </w:rPr>
        <w:t>LoginCBeginResponse</w:t>
      </w:r>
      <w:proofErr w:type="spellEnd"/>
      <w:r>
        <w:t xml:space="preserve"> obsahuje parametre:</w:t>
      </w:r>
    </w:p>
    <w:p w14:paraId="68993DB8" w14:textId="77777777" w:rsidR="008B2E33" w:rsidRPr="00C30C91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ServerData</w:t>
      </w:r>
      <w:proofErr w:type="spellEnd"/>
      <w:r>
        <w:rPr>
          <w:lang w:val="en-US"/>
        </w:rPr>
        <w:t xml:space="preserve"> – </w:t>
      </w:r>
      <w:r>
        <w:t xml:space="preserve">obálka zo systému IAM, </w:t>
      </w:r>
      <w:r w:rsidR="00C30C91">
        <w:t>ktorú je potrebné</w:t>
      </w:r>
      <w:r w:rsidRPr="00CA7E34">
        <w:t xml:space="preserve"> poslať do ďalšej metódy </w:t>
      </w:r>
      <w:r>
        <w:rPr>
          <w:lang w:val="en-US"/>
        </w:rPr>
        <w:t>(</w:t>
      </w:r>
      <w:proofErr w:type="spellStart"/>
      <w:r w:rsidRPr="00CA7E34">
        <w:rPr>
          <w:i/>
          <w:lang w:val="en-US"/>
        </w:rPr>
        <w:t>LoginCEnd</w:t>
      </w:r>
      <w:proofErr w:type="spellEnd"/>
      <w:r>
        <w:rPr>
          <w:lang w:val="en-US"/>
        </w:rPr>
        <w:t>)</w:t>
      </w:r>
    </w:p>
    <w:p w14:paraId="59E1AD6F" w14:textId="77777777" w:rsidR="00C30C91" w:rsidRPr="00CA7E34" w:rsidRDefault="00C30C91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DocumentToSign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r>
        <w:t>dokument na podpísanie</w:t>
      </w:r>
    </w:p>
    <w:p w14:paraId="41C76340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XsdSchema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</w:t>
      </w:r>
      <w:proofErr w:type="spellEnd"/>
      <w:r>
        <w:t xml:space="preserve"> schéma pre vyskladanie objektu pre podpis</w:t>
      </w:r>
    </w:p>
    <w:p w14:paraId="1937659E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XsdNSUri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xsdNSUri</w:t>
      </w:r>
      <w:proofErr w:type="spellEnd"/>
      <w:r>
        <w:t xml:space="preserve"> pre vyskladanie objektu pre podpis</w:t>
      </w:r>
    </w:p>
    <w:p w14:paraId="7D42304B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xsdUri</w:t>
      </w:r>
      <w:proofErr w:type="spellEnd"/>
      <w:r>
        <w:t xml:space="preserve"> pre vyskladanie objektu pre podpis</w:t>
      </w:r>
    </w:p>
    <w:p w14:paraId="6F439B8A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XsltSchema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xslt</w:t>
      </w:r>
      <w:proofErr w:type="spellEnd"/>
      <w:r>
        <w:t xml:space="preserve"> schéma pre vyskladanie objektu pre podpis</w:t>
      </w:r>
    </w:p>
    <w:p w14:paraId="0FB2E55D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XsltUri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xsltUri</w:t>
      </w:r>
      <w:proofErr w:type="spellEnd"/>
      <w:r>
        <w:t xml:space="preserve"> pre vyskladanie objektu pre podpis</w:t>
      </w:r>
    </w:p>
    <w:p w14:paraId="5D15C75F" w14:textId="77777777" w:rsidR="008B2E33" w:rsidRDefault="008B2E33" w:rsidP="008B2E33">
      <w:pPr>
        <w:pStyle w:val="Zoznamsodrkami"/>
        <w:numPr>
          <w:ilvl w:val="0"/>
          <w:numId w:val="0"/>
        </w:numPr>
        <w:ind w:left="360"/>
      </w:pPr>
    </w:p>
    <w:p w14:paraId="278E7642" w14:textId="77777777" w:rsidR="008B2E33" w:rsidRDefault="008B2E33" w:rsidP="008B2E33">
      <w:pPr>
        <w:pStyle w:val="Nadpis2"/>
        <w:rPr>
          <w:lang w:val="en-US"/>
        </w:rPr>
      </w:pPr>
      <w:bookmarkStart w:id="32" w:name="_Toc140232861"/>
      <w:r>
        <w:t xml:space="preserve">Prihlásenie pomocou podpisového certifikátu – odoslanie podpísanej výzvy </w:t>
      </w:r>
      <w:r>
        <w:rPr>
          <w:lang w:val="en-US"/>
        </w:rPr>
        <w:t>(</w:t>
      </w:r>
      <w:proofErr w:type="spellStart"/>
      <w:r>
        <w:rPr>
          <w:lang w:val="en-US"/>
        </w:rPr>
        <w:t>krok</w:t>
      </w:r>
      <w:proofErr w:type="spellEnd"/>
      <w:r>
        <w:rPr>
          <w:lang w:val="en-US"/>
        </w:rPr>
        <w:t xml:space="preserve"> 2)</w:t>
      </w:r>
      <w:bookmarkEnd w:id="32"/>
    </w:p>
    <w:p w14:paraId="1F5B874A" w14:textId="77777777" w:rsidR="008B2E33" w:rsidRDefault="008B2E33" w:rsidP="008B2E33">
      <w:pPr>
        <w:rPr>
          <w:rFonts w:ascii="Consolas" w:hAnsi="Consolas" w:cs="Consolas"/>
          <w:color w:val="0000FF"/>
          <w:sz w:val="19"/>
          <w:szCs w:val="19"/>
        </w:rPr>
      </w:pPr>
    </w:p>
    <w:p w14:paraId="1561D609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6D0E46">
        <w:rPr>
          <w:rFonts w:cs="Arial"/>
          <w:color w:val="0000FF"/>
        </w:rPr>
        <w:t>bool</w:t>
      </w:r>
      <w:proofErr w:type="spellEnd"/>
      <w:r w:rsidRPr="006D0E46">
        <w:rPr>
          <w:rFonts w:cs="Arial"/>
          <w:color w:val="000000"/>
        </w:rPr>
        <w:t xml:space="preserve"> </w:t>
      </w:r>
      <w:proofErr w:type="spellStart"/>
      <w:r w:rsidRPr="006D0E46">
        <w:rPr>
          <w:rFonts w:cs="Arial"/>
          <w:color w:val="000000"/>
        </w:rPr>
        <w:t>LoginCEnd</w:t>
      </w:r>
      <w:proofErr w:type="spellEnd"/>
    </w:p>
    <w:p w14:paraId="655CDAEE" w14:textId="77777777" w:rsidR="008B2E33" w:rsidRDefault="008B2E33" w:rsidP="008B2E33">
      <w:pPr>
        <w:rPr>
          <w:rFonts w:cs="Arial"/>
          <w:color w:val="000000"/>
        </w:rPr>
      </w:pPr>
      <w:r w:rsidRPr="006D0E46">
        <w:rPr>
          <w:rFonts w:cs="Arial"/>
          <w:color w:val="000000"/>
        </w:rPr>
        <w:t>(</w:t>
      </w:r>
    </w:p>
    <w:p w14:paraId="3647B720" w14:textId="77777777" w:rsidR="008B2E33" w:rsidRDefault="00C30C91" w:rsidP="008B2E33">
      <w:pPr>
        <w:rPr>
          <w:rFonts w:cs="Arial"/>
          <w:color w:val="000000"/>
        </w:rPr>
      </w:pPr>
      <w:proofErr w:type="spellStart"/>
      <w:r>
        <w:rPr>
          <w:rFonts w:cs="Arial"/>
          <w:color w:val="0000FF"/>
        </w:rPr>
        <w:t>object</w:t>
      </w:r>
      <w:proofErr w:type="spellEnd"/>
      <w:r w:rsidR="008B2E33" w:rsidRPr="006D0E46">
        <w:rPr>
          <w:rFonts w:cs="Arial"/>
          <w:color w:val="000000"/>
        </w:rPr>
        <w:t xml:space="preserve"> </w:t>
      </w:r>
      <w:proofErr w:type="spellStart"/>
      <w:r w:rsidR="008B2E33" w:rsidRPr="006D0E46">
        <w:rPr>
          <w:rFonts w:cs="Arial"/>
          <w:color w:val="000000"/>
        </w:rPr>
        <w:t>serverData</w:t>
      </w:r>
      <w:proofErr w:type="spellEnd"/>
      <w:r w:rsidR="008B2E33" w:rsidRPr="006D0E46">
        <w:rPr>
          <w:rFonts w:cs="Arial"/>
          <w:color w:val="000000"/>
        </w:rPr>
        <w:t xml:space="preserve">, </w:t>
      </w:r>
    </w:p>
    <w:p w14:paraId="78491838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6D0E46">
        <w:rPr>
          <w:rFonts w:cs="Arial"/>
          <w:color w:val="0000FF"/>
        </w:rPr>
        <w:t>string</w:t>
      </w:r>
      <w:proofErr w:type="spellEnd"/>
      <w:r w:rsidRPr="006D0E46">
        <w:rPr>
          <w:rFonts w:cs="Arial"/>
          <w:color w:val="000000"/>
        </w:rPr>
        <w:t xml:space="preserve"> </w:t>
      </w:r>
      <w:proofErr w:type="spellStart"/>
      <w:r w:rsidRPr="006D0E46">
        <w:rPr>
          <w:rFonts w:cs="Arial"/>
          <w:color w:val="000000"/>
        </w:rPr>
        <w:t>signedXmlWithEnvelope</w:t>
      </w:r>
      <w:proofErr w:type="spellEnd"/>
    </w:p>
    <w:p w14:paraId="27331521" w14:textId="77777777" w:rsidR="008B2E33" w:rsidRPr="006D0E46" w:rsidRDefault="008B2E33" w:rsidP="008B2E33">
      <w:pPr>
        <w:rPr>
          <w:lang w:val="en-US"/>
        </w:rPr>
      </w:pPr>
      <w:r w:rsidRPr="006D0E46">
        <w:rPr>
          <w:rFonts w:cs="Arial"/>
          <w:color w:val="000000"/>
        </w:rPr>
        <w:t>)</w:t>
      </w:r>
    </w:p>
    <w:p w14:paraId="6DBE6555" w14:textId="77777777" w:rsidR="008B2E33" w:rsidRDefault="008B2E33" w:rsidP="008B2E33"/>
    <w:p w14:paraId="3C425F9F" w14:textId="77777777" w:rsidR="008B2E33" w:rsidRDefault="008B2E33" w:rsidP="008B2E33">
      <w:r>
        <w:t>Metóda zabezpečí prihlásenie a vráti výsledok prihlásenia</w:t>
      </w:r>
      <w:r w:rsidRPr="00646BC6"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595B2669" w14:textId="77777777" w:rsidR="008B2E33" w:rsidRDefault="008B2E33" w:rsidP="008B2E33"/>
    <w:p w14:paraId="18DD6735" w14:textId="77777777" w:rsidR="008B2E33" w:rsidRDefault="008B2E33" w:rsidP="008B2E33">
      <w:r>
        <w:t>Vstupné parametre:</w:t>
      </w:r>
    </w:p>
    <w:p w14:paraId="00CD26A9" w14:textId="77777777" w:rsidR="008B2E33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serverData</w:t>
      </w:r>
      <w:proofErr w:type="spellEnd"/>
      <w:r>
        <w:rPr>
          <w:lang w:val="en-US"/>
        </w:rPr>
        <w:t xml:space="preserve"> – </w:t>
      </w:r>
      <w:r>
        <w:t>objekt, ktorý bol pr</w:t>
      </w:r>
      <w:r w:rsidR="00C30C91">
        <w:t>i</w:t>
      </w:r>
      <w:r>
        <w:t xml:space="preserve">jatý pri volaní metódy </w:t>
      </w:r>
      <w:proofErr w:type="spellStart"/>
      <w:r>
        <w:t>LoginCBegin</w:t>
      </w:r>
      <w:proofErr w:type="spellEnd"/>
    </w:p>
    <w:p w14:paraId="5950E308" w14:textId="77777777" w:rsidR="008B2E33" w:rsidRDefault="008B2E33" w:rsidP="008B2E33">
      <w:pPr>
        <w:pStyle w:val="Zoznamsodrkami"/>
      </w:pPr>
      <w:proofErr w:type="spellStart"/>
      <w:r w:rsidRPr="006D0E46">
        <w:rPr>
          <w:rFonts w:ascii="Consolas" w:hAnsi="Consolas" w:cs="Consolas"/>
          <w:color w:val="000000"/>
          <w:sz w:val="19"/>
          <w:szCs w:val="19"/>
        </w:rPr>
        <w:t>signedXmlWithEnvelope</w:t>
      </w:r>
      <w:proofErr w:type="spellEnd"/>
      <w:r>
        <w:rPr>
          <w:lang w:val="en-US"/>
        </w:rPr>
        <w:t xml:space="preserve"> – </w:t>
      </w:r>
      <w:proofErr w:type="spellStart"/>
      <w:r w:rsidR="00C30C91">
        <w:rPr>
          <w:lang w:val="en-US"/>
        </w:rPr>
        <w:t>výsledok</w:t>
      </w:r>
      <w:proofErr w:type="spellEnd"/>
      <w:r w:rsidR="00C30C91">
        <w:rPr>
          <w:lang w:val="en-US"/>
        </w:rPr>
        <w:t xml:space="preserve"> </w:t>
      </w:r>
      <w:proofErr w:type="spellStart"/>
      <w:r w:rsidR="00C30C91">
        <w:rPr>
          <w:lang w:val="en-US"/>
        </w:rPr>
        <w:t>podpisu</w:t>
      </w:r>
      <w:proofErr w:type="spellEnd"/>
      <w:r w:rsidR="00C30C91">
        <w:rPr>
          <w:lang w:val="en-US"/>
        </w:rPr>
        <w:t xml:space="preserve"> (</w:t>
      </w:r>
      <w:r w:rsidR="00C30C91">
        <w:t xml:space="preserve">vstupné dáta pre podpis sú obsiahnuté v </w:t>
      </w:r>
      <w:proofErr w:type="spellStart"/>
      <w:r w:rsidR="00C30C91" w:rsidRPr="00CA7E34">
        <w:rPr>
          <w:rFonts w:cs="Arial"/>
          <w:color w:val="2B91AF"/>
        </w:rPr>
        <w:t>LoginCBeginResponse</w:t>
      </w:r>
      <w:proofErr w:type="spellEnd"/>
      <w:r w:rsidR="00C30C91">
        <w:rPr>
          <w:lang w:val="en-US"/>
        </w:rPr>
        <w:t>)</w:t>
      </w:r>
    </w:p>
    <w:p w14:paraId="0F22883F" w14:textId="77777777" w:rsidR="008B2E33" w:rsidRDefault="008B2E33" w:rsidP="008B2E33"/>
    <w:p w14:paraId="3AD18BC4" w14:textId="77777777" w:rsidR="008B2E33" w:rsidRDefault="008B2E33" w:rsidP="008B2E33">
      <w:r>
        <w:t xml:space="preserve">V prípade úspešného prihlásenia je prijatý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 služieb. Nie je potrebné ho žiadnym spôsobom napĺňať do vstupných </w:t>
      </w:r>
      <w:proofErr w:type="spellStart"/>
      <w:r>
        <w:t>requestov</w:t>
      </w:r>
      <w:proofErr w:type="spellEnd"/>
      <w:r>
        <w:t xml:space="preserve"> služieb.</w:t>
      </w:r>
    </w:p>
    <w:p w14:paraId="13EB9E7F" w14:textId="77777777" w:rsidR="008B2E33" w:rsidRPr="008B2E33" w:rsidRDefault="008B2E33" w:rsidP="005C75EA">
      <w:pPr>
        <w:rPr>
          <w:lang w:val="en-US"/>
        </w:rPr>
      </w:pPr>
    </w:p>
    <w:p w14:paraId="512C1BC4" w14:textId="77777777" w:rsidR="00372226" w:rsidRDefault="00372226" w:rsidP="00372226">
      <w:pPr>
        <w:pStyle w:val="Nadpis2"/>
      </w:pPr>
      <w:bookmarkStart w:id="33" w:name="_Toc140232862"/>
      <w:r>
        <w:t xml:space="preserve">Prihlásenie pomocou podpisového certifikátu do prostredia </w:t>
      </w:r>
      <w:proofErr w:type="spellStart"/>
      <w:r>
        <w:t>eCommerce</w:t>
      </w:r>
      <w:bookmarkEnd w:id="33"/>
      <w:proofErr w:type="spellEnd"/>
    </w:p>
    <w:p w14:paraId="24321FCC" w14:textId="77777777" w:rsidR="00372226" w:rsidRPr="00B96C4C" w:rsidRDefault="00372226" w:rsidP="00372226"/>
    <w:p w14:paraId="31FA96AC" w14:textId="77777777" w:rsidR="00372226" w:rsidRPr="00B96C4C" w:rsidRDefault="00372226" w:rsidP="00372226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372226">
        <w:t>LoginCECommerce</w:t>
      </w:r>
      <w:proofErr w:type="spellEnd"/>
      <w:r w:rsidRPr="00372226">
        <w:t xml:space="preserve"> </w:t>
      </w:r>
      <w:r w:rsidRPr="00B96C4C">
        <w:t>()</w:t>
      </w:r>
    </w:p>
    <w:p w14:paraId="75731BD9" w14:textId="77777777" w:rsidR="00372226" w:rsidRDefault="00372226" w:rsidP="00372226"/>
    <w:p w14:paraId="5C004C17" w14:textId="77777777" w:rsidR="00372226" w:rsidRDefault="00372226" w:rsidP="00372226">
      <w:r>
        <w:t>Metóda zabezpečí podpísanie a prihlásenie a vráti výsledok prihlásenia</w:t>
      </w:r>
      <w:r w:rsidRPr="00646BC6"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1273FCBA" w14:textId="77777777" w:rsidR="00372226" w:rsidRDefault="00372226" w:rsidP="00372226"/>
    <w:p w14:paraId="06B33468" w14:textId="77777777" w:rsidR="00372226" w:rsidRDefault="00372226" w:rsidP="00372226">
      <w:r>
        <w:t xml:space="preserve">V prípade úspešného prihlásenia je prijatý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 služieb. Nie je potrebné ho žiadnym spôsobom napĺňať do vstupných </w:t>
      </w:r>
      <w:proofErr w:type="spellStart"/>
      <w:r>
        <w:t>requestov</w:t>
      </w:r>
      <w:proofErr w:type="spellEnd"/>
      <w:r>
        <w:t xml:space="preserve"> služieb.</w:t>
      </w:r>
    </w:p>
    <w:p w14:paraId="23EE1C2D" w14:textId="77777777" w:rsidR="008B2E33" w:rsidRDefault="008B2E33" w:rsidP="008B2E33">
      <w:pPr>
        <w:pStyle w:val="Nadpis2"/>
      </w:pPr>
      <w:bookmarkStart w:id="34" w:name="_Toc140232863"/>
      <w:r>
        <w:lastRenderedPageBreak/>
        <w:t xml:space="preserve">Prihlásenie pomocou podpisového certifikátu do prostredia </w:t>
      </w:r>
      <w:proofErr w:type="spellStart"/>
      <w:r>
        <w:t>eCommerce</w:t>
      </w:r>
      <w:proofErr w:type="spellEnd"/>
      <w:r>
        <w:t xml:space="preserve"> – výzva (krok 1)</w:t>
      </w:r>
      <w:bookmarkEnd w:id="34"/>
    </w:p>
    <w:p w14:paraId="00BBAC24" w14:textId="77777777" w:rsidR="008B2E33" w:rsidRPr="00B96C4C" w:rsidRDefault="008B2E33" w:rsidP="008B2E33"/>
    <w:p w14:paraId="3AC780A0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CA7E34">
        <w:rPr>
          <w:rFonts w:cs="Arial"/>
          <w:color w:val="2B91AF"/>
        </w:rPr>
        <w:t>LoginC</w:t>
      </w:r>
      <w:r>
        <w:rPr>
          <w:rFonts w:cs="Arial"/>
          <w:color w:val="2B91AF"/>
        </w:rPr>
        <w:t>ECommerce</w:t>
      </w:r>
      <w:r w:rsidRPr="00CA7E34">
        <w:rPr>
          <w:rFonts w:cs="Arial"/>
          <w:color w:val="2B91AF"/>
        </w:rPr>
        <w:t>BeginResponse</w:t>
      </w:r>
      <w:proofErr w:type="spellEnd"/>
      <w:r w:rsidRPr="00CA7E34">
        <w:rPr>
          <w:rFonts w:cs="Arial"/>
          <w:color w:val="000000"/>
          <w:sz w:val="19"/>
          <w:szCs w:val="19"/>
        </w:rPr>
        <w:t xml:space="preserve"> </w:t>
      </w:r>
      <w:proofErr w:type="spellStart"/>
      <w:r w:rsidRPr="00CA7E34">
        <w:rPr>
          <w:rFonts w:cs="Arial"/>
          <w:color w:val="000000"/>
        </w:rPr>
        <w:t>LoginC</w:t>
      </w:r>
      <w:r>
        <w:rPr>
          <w:rFonts w:cs="Arial"/>
          <w:color w:val="000000"/>
        </w:rPr>
        <w:t>ECommerce</w:t>
      </w:r>
      <w:r w:rsidRPr="00CA7E34">
        <w:rPr>
          <w:rFonts w:cs="Arial"/>
          <w:color w:val="000000"/>
        </w:rPr>
        <w:t>Begin</w:t>
      </w:r>
      <w:proofErr w:type="spellEnd"/>
    </w:p>
    <w:p w14:paraId="129E3FAA" w14:textId="77777777" w:rsidR="008B2E33" w:rsidRDefault="008B2E33" w:rsidP="008B2E33">
      <w:pPr>
        <w:rPr>
          <w:rFonts w:cs="Arial"/>
          <w:color w:val="000000"/>
        </w:rPr>
      </w:pPr>
      <w:r w:rsidRPr="00CA7E34">
        <w:rPr>
          <w:rFonts w:cs="Arial"/>
          <w:color w:val="000000"/>
        </w:rPr>
        <w:t>(</w:t>
      </w:r>
    </w:p>
    <w:p w14:paraId="5BFD0AEA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CA7E34">
        <w:rPr>
          <w:rFonts w:cs="Arial"/>
          <w:color w:val="0000FF"/>
        </w:rPr>
        <w:t>string</w:t>
      </w:r>
      <w:proofErr w:type="spellEnd"/>
      <w:r w:rsidRPr="00CA7E34">
        <w:rPr>
          <w:rFonts w:cs="Arial"/>
          <w:color w:val="000000"/>
        </w:rPr>
        <w:t xml:space="preserve"> </w:t>
      </w:r>
      <w:proofErr w:type="spellStart"/>
      <w:r w:rsidRPr="00CA7E34">
        <w:rPr>
          <w:rFonts w:cs="Arial"/>
          <w:color w:val="000000"/>
        </w:rPr>
        <w:t>accountName</w:t>
      </w:r>
      <w:proofErr w:type="spellEnd"/>
    </w:p>
    <w:p w14:paraId="159888A7" w14:textId="77777777" w:rsidR="008B2E33" w:rsidRPr="00CA7E34" w:rsidRDefault="008B2E33" w:rsidP="008B2E33">
      <w:pPr>
        <w:rPr>
          <w:rFonts w:cs="Arial"/>
        </w:rPr>
      </w:pPr>
      <w:r w:rsidRPr="00CA7E34">
        <w:rPr>
          <w:rFonts w:cs="Arial"/>
          <w:color w:val="000000"/>
        </w:rPr>
        <w:t>)</w:t>
      </w:r>
    </w:p>
    <w:p w14:paraId="17BF39C0" w14:textId="77777777" w:rsidR="008B2E33" w:rsidRDefault="008B2E33" w:rsidP="008B2E33"/>
    <w:p w14:paraId="1E172E61" w14:textId="77777777" w:rsidR="008B2E33" w:rsidRPr="008B2E33" w:rsidRDefault="008B2E33" w:rsidP="008B2E33">
      <w:r w:rsidRPr="008B2E33">
        <w:rPr>
          <w:b/>
        </w:rPr>
        <w:t>Metóda sa používa pr</w:t>
      </w:r>
      <w:r>
        <w:rPr>
          <w:b/>
        </w:rPr>
        <w:t>e potreby</w:t>
      </w:r>
      <w:r w:rsidRPr="008B2E33">
        <w:rPr>
          <w:b/>
        </w:rPr>
        <w:t xml:space="preserve"> vlastného podpisovania</w:t>
      </w:r>
      <w:r>
        <w:t>.</w:t>
      </w:r>
    </w:p>
    <w:p w14:paraId="7A5AF87B" w14:textId="77777777" w:rsidR="008B2E33" w:rsidRDefault="008B2E33" w:rsidP="008B2E33">
      <w:r>
        <w:t xml:space="preserve">Metóda vypýta od IAM dáta na podpísanie, vráti objekt  </w:t>
      </w:r>
      <w:proofErr w:type="spellStart"/>
      <w:r w:rsidRPr="00CA7E34">
        <w:rPr>
          <w:rFonts w:cs="Arial"/>
          <w:color w:val="2B91AF"/>
        </w:rPr>
        <w:t>LoginC</w:t>
      </w:r>
      <w:r>
        <w:rPr>
          <w:rFonts w:cs="Arial"/>
          <w:color w:val="2B91AF"/>
        </w:rPr>
        <w:t>ECommerce</w:t>
      </w:r>
      <w:r w:rsidRPr="00CA7E34">
        <w:rPr>
          <w:rFonts w:cs="Arial"/>
          <w:color w:val="2B91AF"/>
        </w:rPr>
        <w:t>BeginResponse</w:t>
      </w:r>
      <w:proofErr w:type="spellEnd"/>
      <w:r>
        <w:rPr>
          <w:rFonts w:cs="Arial"/>
          <w:color w:val="000000"/>
          <w:sz w:val="19"/>
          <w:szCs w:val="19"/>
        </w:rPr>
        <w:t>.</w:t>
      </w:r>
      <w:r w:rsidRPr="00D631DF">
        <w:t xml:space="preserve"> </w:t>
      </w:r>
      <w:r>
        <w:t>V prípade neúspešného volania vráti NULL a detail chyby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0EFB7E33" w14:textId="77777777" w:rsidR="008B2E33" w:rsidRDefault="008B2E33" w:rsidP="008B2E33"/>
    <w:p w14:paraId="61251336" w14:textId="77777777" w:rsidR="008B2E33" w:rsidRDefault="008B2E33" w:rsidP="008B2E33">
      <w:r>
        <w:t>Vstupné parametre:</w:t>
      </w:r>
    </w:p>
    <w:p w14:paraId="665EF0A8" w14:textId="77777777" w:rsidR="008B2E33" w:rsidRDefault="008B2E33" w:rsidP="008B2E33">
      <w:pPr>
        <w:pStyle w:val="Zoznamsodrkami"/>
      </w:pPr>
      <w:proofErr w:type="spellStart"/>
      <w:r w:rsidRPr="00134A91">
        <w:rPr>
          <w:rFonts w:ascii="Consolas" w:hAnsi="Consolas" w:cs="Consolas"/>
          <w:color w:val="000000"/>
          <w:sz w:val="19"/>
          <w:szCs w:val="19"/>
        </w:rPr>
        <w:t>accountName</w:t>
      </w:r>
      <w:proofErr w:type="spellEnd"/>
      <w:r>
        <w:rPr>
          <w:lang w:val="en-US"/>
        </w:rPr>
        <w:t xml:space="preserve"> – </w:t>
      </w:r>
      <w:r>
        <w:t xml:space="preserve">názov účtu </w:t>
      </w:r>
      <w:r>
        <w:rPr>
          <w:lang w:val="en-US"/>
        </w:rPr>
        <w:t>(</w:t>
      </w:r>
      <w:r>
        <w:t>nepovinné</w:t>
      </w:r>
      <w:r>
        <w:rPr>
          <w:lang w:val="en-US"/>
        </w:rPr>
        <w:t xml:space="preserve">), </w:t>
      </w:r>
      <w:proofErr w:type="spellStart"/>
      <w:r>
        <w:rPr>
          <w:lang w:val="en-US"/>
        </w:rPr>
        <w:t>treba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vypĺňať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len</w:t>
      </w:r>
      <w:proofErr w:type="spellEnd"/>
      <w:r>
        <w:rPr>
          <w:lang w:val="en-US"/>
        </w:rPr>
        <w:t xml:space="preserve"> </w:t>
      </w:r>
      <w:proofErr w:type="spellStart"/>
      <w:r w:rsidRPr="00134A91">
        <w:rPr>
          <w:lang w:val="en-US"/>
        </w:rPr>
        <w:t>ak</w:t>
      </w:r>
      <w:proofErr w:type="spellEnd"/>
      <w:r w:rsidRPr="00134A91">
        <w:rPr>
          <w:lang w:val="en-US"/>
        </w:rPr>
        <w:t xml:space="preserve"> </w:t>
      </w:r>
      <w:proofErr w:type="spellStart"/>
      <w:r>
        <w:rPr>
          <w:lang w:val="en-US"/>
        </w:rPr>
        <w:t>má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osoba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zaevidovaných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účtov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typu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certifikát</w:t>
      </w:r>
      <w:proofErr w:type="spellEnd"/>
      <w:r>
        <w:rPr>
          <w:lang w:val="en-US"/>
        </w:rPr>
        <w:t xml:space="preserve">, v tom </w:t>
      </w:r>
      <w:proofErr w:type="spellStart"/>
      <w:r>
        <w:rPr>
          <w:lang w:val="en-US"/>
        </w:rPr>
        <w:t>prípade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musí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uviesť</w:t>
      </w:r>
      <w:proofErr w:type="spellEnd"/>
      <w:r>
        <w:rPr>
          <w:lang w:val="en-US"/>
        </w:rPr>
        <w:t xml:space="preserve">, pod </w:t>
      </w:r>
      <w:proofErr w:type="spellStart"/>
      <w:r>
        <w:rPr>
          <w:lang w:val="en-US"/>
        </w:rPr>
        <w:t>ktorým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prihlásiť</w:t>
      </w:r>
      <w:proofErr w:type="spellEnd"/>
    </w:p>
    <w:p w14:paraId="63434867" w14:textId="77777777" w:rsidR="008B2E33" w:rsidRDefault="008B2E33" w:rsidP="008B2E33"/>
    <w:p w14:paraId="273D7C6C" w14:textId="77777777" w:rsidR="008B2E33" w:rsidRDefault="008B2E33" w:rsidP="008B2E33">
      <w:r w:rsidRPr="00134A91">
        <w:t>Výstupný objekt</w:t>
      </w:r>
      <w:r>
        <w:rPr>
          <w:rFonts w:cs="Arial"/>
          <w:color w:val="2B91AF"/>
        </w:rPr>
        <w:t xml:space="preserve"> </w:t>
      </w:r>
      <w:proofErr w:type="spellStart"/>
      <w:r w:rsidRPr="00CA7E34">
        <w:rPr>
          <w:rFonts w:cs="Arial"/>
          <w:color w:val="2B91AF"/>
        </w:rPr>
        <w:t>LoginC</w:t>
      </w:r>
      <w:r>
        <w:rPr>
          <w:rFonts w:cs="Arial"/>
          <w:color w:val="2B91AF"/>
        </w:rPr>
        <w:t>ECommerce</w:t>
      </w:r>
      <w:r w:rsidRPr="00CA7E34">
        <w:rPr>
          <w:rFonts w:cs="Arial"/>
          <w:color w:val="2B91AF"/>
        </w:rPr>
        <w:t>BeginResponse</w:t>
      </w:r>
      <w:proofErr w:type="spellEnd"/>
      <w:r>
        <w:t xml:space="preserve"> obsahuje parametre:</w:t>
      </w:r>
    </w:p>
    <w:p w14:paraId="7CDB0F60" w14:textId="77777777" w:rsidR="00B41096" w:rsidRPr="00C30C91" w:rsidRDefault="00B41096" w:rsidP="00B41096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ServerData</w:t>
      </w:r>
      <w:proofErr w:type="spellEnd"/>
      <w:r>
        <w:rPr>
          <w:lang w:val="en-US"/>
        </w:rPr>
        <w:t xml:space="preserve"> – </w:t>
      </w:r>
      <w:r>
        <w:t>obálka zo systému IAM, ktorú je potrebné</w:t>
      </w:r>
      <w:r w:rsidRPr="00CA7E34">
        <w:t xml:space="preserve"> poslať do ďalšej metódy </w:t>
      </w:r>
      <w:r>
        <w:rPr>
          <w:lang w:val="en-US"/>
        </w:rPr>
        <w:t>(</w:t>
      </w:r>
      <w:proofErr w:type="spellStart"/>
      <w:r w:rsidRPr="00CA7E34">
        <w:rPr>
          <w:i/>
          <w:lang w:val="en-US"/>
        </w:rPr>
        <w:t>LoginCEnd</w:t>
      </w:r>
      <w:proofErr w:type="spellEnd"/>
      <w:r>
        <w:rPr>
          <w:lang w:val="en-US"/>
        </w:rPr>
        <w:t>)</w:t>
      </w:r>
    </w:p>
    <w:p w14:paraId="7AE9D566" w14:textId="77777777" w:rsidR="00B41096" w:rsidRPr="00CA7E34" w:rsidRDefault="00B41096" w:rsidP="00B41096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DocumentToSign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r>
        <w:t>dokument na podpísanie</w:t>
      </w:r>
    </w:p>
    <w:p w14:paraId="77ACB040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XsdSchema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</w:t>
      </w:r>
      <w:proofErr w:type="spellEnd"/>
      <w:r>
        <w:t xml:space="preserve"> schéma pre vyskladanie objektu pre podpis</w:t>
      </w:r>
    </w:p>
    <w:p w14:paraId="36F26D61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XsdNSUri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xsdNSUri</w:t>
      </w:r>
      <w:proofErr w:type="spellEnd"/>
      <w:r>
        <w:t xml:space="preserve"> pre vyskladanie objektu pre podpis</w:t>
      </w:r>
    </w:p>
    <w:p w14:paraId="0D5AEBE5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XsdUri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xsdUri</w:t>
      </w:r>
      <w:proofErr w:type="spellEnd"/>
      <w:r>
        <w:t xml:space="preserve"> pre vyskladanie objektu pre podpis</w:t>
      </w:r>
    </w:p>
    <w:p w14:paraId="741878DE" w14:textId="77777777" w:rsidR="008B2E33" w:rsidRPr="00CA7E34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XsltSchema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xslt</w:t>
      </w:r>
      <w:proofErr w:type="spellEnd"/>
      <w:r>
        <w:t xml:space="preserve"> schéma pre vyskladanie objektu pre podpis</w:t>
      </w:r>
    </w:p>
    <w:p w14:paraId="69E1E431" w14:textId="77777777" w:rsidR="008B2E33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XsltUri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lang w:val="en-US"/>
        </w:rPr>
        <w:t xml:space="preserve">– </w:t>
      </w:r>
      <w:proofErr w:type="spellStart"/>
      <w:r>
        <w:t>xsltUri</w:t>
      </w:r>
      <w:proofErr w:type="spellEnd"/>
      <w:r>
        <w:t xml:space="preserve"> pre vyskladanie objektu pre podpis</w:t>
      </w:r>
    </w:p>
    <w:p w14:paraId="19FC1C45" w14:textId="77777777" w:rsidR="008B2E33" w:rsidRPr="00CA7E34" w:rsidRDefault="008B2E33" w:rsidP="008B2E33">
      <w:pPr>
        <w:pStyle w:val="Zoznamsodrkami"/>
        <w:numPr>
          <w:ilvl w:val="0"/>
          <w:numId w:val="0"/>
        </w:numPr>
      </w:pPr>
    </w:p>
    <w:p w14:paraId="77D54F31" w14:textId="77777777" w:rsidR="008B2E33" w:rsidRDefault="008B2E33" w:rsidP="008B2E33">
      <w:pPr>
        <w:pStyle w:val="Nadpis2"/>
        <w:rPr>
          <w:lang w:val="en-US"/>
        </w:rPr>
      </w:pPr>
      <w:bookmarkStart w:id="35" w:name="_Toc140232864"/>
      <w:r>
        <w:t xml:space="preserve">Prihlásenie pomocou podpisového certifikátu do prostredia </w:t>
      </w:r>
      <w:proofErr w:type="spellStart"/>
      <w:r>
        <w:t>eCommerce</w:t>
      </w:r>
      <w:proofErr w:type="spellEnd"/>
      <w:r>
        <w:t xml:space="preserve"> – odoslanie podpísanej výzvy </w:t>
      </w:r>
      <w:r>
        <w:rPr>
          <w:lang w:val="en-US"/>
        </w:rPr>
        <w:t>(</w:t>
      </w:r>
      <w:proofErr w:type="spellStart"/>
      <w:r>
        <w:rPr>
          <w:lang w:val="en-US"/>
        </w:rPr>
        <w:t>krok</w:t>
      </w:r>
      <w:proofErr w:type="spellEnd"/>
      <w:r>
        <w:rPr>
          <w:lang w:val="en-US"/>
        </w:rPr>
        <w:t xml:space="preserve"> 2)</w:t>
      </w:r>
      <w:bookmarkEnd w:id="35"/>
    </w:p>
    <w:p w14:paraId="4D4BF99F" w14:textId="77777777" w:rsidR="008B2E33" w:rsidRDefault="008B2E33" w:rsidP="008B2E33">
      <w:pPr>
        <w:rPr>
          <w:rFonts w:ascii="Consolas" w:hAnsi="Consolas" w:cs="Consolas"/>
          <w:color w:val="0000FF"/>
          <w:sz w:val="19"/>
          <w:szCs w:val="19"/>
        </w:rPr>
      </w:pPr>
    </w:p>
    <w:p w14:paraId="76B4151C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6D0E46">
        <w:rPr>
          <w:rFonts w:cs="Arial"/>
          <w:color w:val="0000FF"/>
        </w:rPr>
        <w:t>bool</w:t>
      </w:r>
      <w:proofErr w:type="spellEnd"/>
      <w:r w:rsidRPr="006D0E46">
        <w:rPr>
          <w:rFonts w:cs="Arial"/>
          <w:color w:val="000000"/>
        </w:rPr>
        <w:t xml:space="preserve"> </w:t>
      </w:r>
      <w:proofErr w:type="spellStart"/>
      <w:r w:rsidRPr="006D0E46">
        <w:rPr>
          <w:rFonts w:cs="Arial"/>
          <w:color w:val="000000"/>
        </w:rPr>
        <w:t>LoginC</w:t>
      </w:r>
      <w:r>
        <w:rPr>
          <w:rFonts w:cs="Arial"/>
          <w:color w:val="000000"/>
        </w:rPr>
        <w:t>ECommerce</w:t>
      </w:r>
      <w:r w:rsidRPr="006D0E46">
        <w:rPr>
          <w:rFonts w:cs="Arial"/>
          <w:color w:val="000000"/>
        </w:rPr>
        <w:t>End</w:t>
      </w:r>
      <w:proofErr w:type="spellEnd"/>
    </w:p>
    <w:p w14:paraId="759AD6E5" w14:textId="77777777" w:rsidR="008B2E33" w:rsidRDefault="008B2E33" w:rsidP="008B2E33">
      <w:pPr>
        <w:rPr>
          <w:rFonts w:cs="Arial"/>
          <w:color w:val="000000"/>
        </w:rPr>
      </w:pPr>
      <w:r w:rsidRPr="006D0E46">
        <w:rPr>
          <w:rFonts w:cs="Arial"/>
          <w:color w:val="000000"/>
        </w:rPr>
        <w:t>(</w:t>
      </w:r>
    </w:p>
    <w:p w14:paraId="5032F59E" w14:textId="77777777" w:rsidR="008B2E33" w:rsidRDefault="00EB125A" w:rsidP="008B2E33">
      <w:pPr>
        <w:rPr>
          <w:rFonts w:cs="Arial"/>
          <w:color w:val="000000"/>
        </w:rPr>
      </w:pPr>
      <w:proofErr w:type="spellStart"/>
      <w:r w:rsidRPr="00EB125A">
        <w:rPr>
          <w:rFonts w:cs="Arial"/>
          <w:color w:val="0000FF"/>
        </w:rPr>
        <w:t>object</w:t>
      </w:r>
      <w:proofErr w:type="spellEnd"/>
      <w:r>
        <w:rPr>
          <w:rFonts w:cs="Arial"/>
          <w:color w:val="2B91AF"/>
        </w:rPr>
        <w:t xml:space="preserve"> </w:t>
      </w:r>
      <w:proofErr w:type="spellStart"/>
      <w:r w:rsidR="008B2E33" w:rsidRPr="006D0E46">
        <w:rPr>
          <w:rFonts w:cs="Arial"/>
          <w:color w:val="000000"/>
        </w:rPr>
        <w:t>serverData</w:t>
      </w:r>
      <w:proofErr w:type="spellEnd"/>
      <w:r w:rsidR="008B2E33" w:rsidRPr="006D0E46">
        <w:rPr>
          <w:rFonts w:cs="Arial"/>
          <w:color w:val="000000"/>
        </w:rPr>
        <w:t xml:space="preserve">, </w:t>
      </w:r>
    </w:p>
    <w:p w14:paraId="4E0593ED" w14:textId="77777777" w:rsidR="008B2E33" w:rsidRDefault="008B2E33" w:rsidP="008B2E33">
      <w:pPr>
        <w:rPr>
          <w:rFonts w:cs="Arial"/>
          <w:color w:val="000000"/>
        </w:rPr>
      </w:pPr>
      <w:proofErr w:type="spellStart"/>
      <w:r w:rsidRPr="006D0E46">
        <w:rPr>
          <w:rFonts w:cs="Arial"/>
          <w:color w:val="0000FF"/>
        </w:rPr>
        <w:t>string</w:t>
      </w:r>
      <w:proofErr w:type="spellEnd"/>
      <w:r w:rsidRPr="006D0E46">
        <w:rPr>
          <w:rFonts w:cs="Arial"/>
          <w:color w:val="000000"/>
        </w:rPr>
        <w:t xml:space="preserve"> </w:t>
      </w:r>
      <w:proofErr w:type="spellStart"/>
      <w:r w:rsidRPr="006D0E46">
        <w:rPr>
          <w:rFonts w:cs="Arial"/>
          <w:color w:val="000000"/>
        </w:rPr>
        <w:t>signedXmlWithEnvelope</w:t>
      </w:r>
      <w:proofErr w:type="spellEnd"/>
    </w:p>
    <w:p w14:paraId="4708C9A8" w14:textId="77777777" w:rsidR="008B2E33" w:rsidRPr="006D0E46" w:rsidRDefault="008B2E33" w:rsidP="008B2E33">
      <w:pPr>
        <w:rPr>
          <w:lang w:val="en-US"/>
        </w:rPr>
      </w:pPr>
      <w:r w:rsidRPr="006D0E46">
        <w:rPr>
          <w:rFonts w:cs="Arial"/>
          <w:color w:val="000000"/>
        </w:rPr>
        <w:t>)</w:t>
      </w:r>
    </w:p>
    <w:p w14:paraId="372D14B6" w14:textId="77777777" w:rsidR="008B2E33" w:rsidRDefault="008B2E33" w:rsidP="008B2E33"/>
    <w:p w14:paraId="57806C6C" w14:textId="77777777" w:rsidR="008B2E33" w:rsidRDefault="008B2E33" w:rsidP="008B2E33">
      <w:r>
        <w:t>Metóda zabezpečí prihlásenie a vráti výsledok prihlásenia</w:t>
      </w:r>
      <w:r w:rsidRPr="00646BC6"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74CC510F" w14:textId="77777777" w:rsidR="008B2E33" w:rsidRDefault="008B2E33" w:rsidP="008B2E33"/>
    <w:p w14:paraId="5D4EA6E1" w14:textId="77777777" w:rsidR="008B2E33" w:rsidRDefault="008B2E33" w:rsidP="008B2E33">
      <w:r>
        <w:t>Vstupné parametre:</w:t>
      </w:r>
    </w:p>
    <w:p w14:paraId="2D64FE73" w14:textId="77777777" w:rsidR="008B2E33" w:rsidRDefault="008B2E33" w:rsidP="008B2E33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serverData</w:t>
      </w:r>
      <w:proofErr w:type="spellEnd"/>
      <w:r>
        <w:rPr>
          <w:lang w:val="en-US"/>
        </w:rPr>
        <w:t xml:space="preserve"> – </w:t>
      </w:r>
      <w:r>
        <w:t xml:space="preserve">objekt, ktorý bol </w:t>
      </w:r>
      <w:proofErr w:type="spellStart"/>
      <w:r>
        <w:t>prjatý</w:t>
      </w:r>
      <w:proofErr w:type="spellEnd"/>
      <w:r>
        <w:t xml:space="preserve"> pri volaní metódy </w:t>
      </w:r>
      <w:proofErr w:type="spellStart"/>
      <w:r>
        <w:t>LoginCBegin</w:t>
      </w:r>
      <w:proofErr w:type="spellEnd"/>
    </w:p>
    <w:p w14:paraId="16824D28" w14:textId="77777777" w:rsidR="00B41096" w:rsidRDefault="00B41096" w:rsidP="00B41096">
      <w:pPr>
        <w:pStyle w:val="Zoznamsodrkami"/>
      </w:pPr>
      <w:proofErr w:type="spellStart"/>
      <w:r w:rsidRPr="006D0E46">
        <w:rPr>
          <w:rFonts w:ascii="Consolas" w:hAnsi="Consolas" w:cs="Consolas"/>
          <w:color w:val="000000"/>
          <w:sz w:val="19"/>
          <w:szCs w:val="19"/>
        </w:rPr>
        <w:t>signedXmlWithEnvelope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výsledok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podpisu</w:t>
      </w:r>
      <w:proofErr w:type="spellEnd"/>
      <w:r>
        <w:rPr>
          <w:lang w:val="en-US"/>
        </w:rPr>
        <w:t xml:space="preserve"> (</w:t>
      </w:r>
      <w:r>
        <w:t xml:space="preserve">vstupné dáta pre podpis sú obsiahnuté v </w:t>
      </w:r>
      <w:proofErr w:type="spellStart"/>
      <w:r w:rsidRPr="00CA7E34">
        <w:rPr>
          <w:rFonts w:cs="Arial"/>
          <w:color w:val="2B91AF"/>
        </w:rPr>
        <w:t>LoginCBeginResponse</w:t>
      </w:r>
      <w:proofErr w:type="spellEnd"/>
      <w:r>
        <w:rPr>
          <w:lang w:val="en-US"/>
        </w:rPr>
        <w:t>)</w:t>
      </w:r>
    </w:p>
    <w:p w14:paraId="1FD6C708" w14:textId="77777777" w:rsidR="008B2E33" w:rsidRDefault="008B2E33" w:rsidP="008B2E33"/>
    <w:p w14:paraId="0D9E4D09" w14:textId="77777777" w:rsidR="008B2E33" w:rsidRDefault="008B2E33" w:rsidP="008B2E33">
      <w:r>
        <w:lastRenderedPageBreak/>
        <w:t xml:space="preserve">V prípade úspešného prihlásenia je prijatý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 služieb. Nie je potrebné ho žiadnym spôsobom napĺňať do vstupných </w:t>
      </w:r>
      <w:proofErr w:type="spellStart"/>
      <w:r>
        <w:t>requestov</w:t>
      </w:r>
      <w:proofErr w:type="spellEnd"/>
      <w:r>
        <w:t xml:space="preserve"> služieb.</w:t>
      </w:r>
    </w:p>
    <w:p w14:paraId="0CFDFE8E" w14:textId="77777777" w:rsidR="000424A8" w:rsidRPr="00D631DF" w:rsidRDefault="000424A8" w:rsidP="005C75EA"/>
    <w:p w14:paraId="071B4E7A" w14:textId="77777777" w:rsidR="00370B9D" w:rsidRDefault="00370B9D" w:rsidP="00E310C0">
      <w:pPr>
        <w:pStyle w:val="Nadpis2"/>
      </w:pPr>
      <w:bookmarkStart w:id="36" w:name="_Toc418151177"/>
      <w:bookmarkStart w:id="37" w:name="_Toc424730366"/>
      <w:bookmarkStart w:id="38" w:name="_Toc424807046"/>
      <w:bookmarkStart w:id="39" w:name="_Toc424807092"/>
      <w:bookmarkStart w:id="40" w:name="_Toc140232865"/>
      <w:r>
        <w:t>Prihlásenie pomocou mena a hesla</w:t>
      </w:r>
      <w:bookmarkEnd w:id="36"/>
      <w:bookmarkEnd w:id="37"/>
      <w:bookmarkEnd w:id="38"/>
      <w:bookmarkEnd w:id="39"/>
      <w:bookmarkEnd w:id="40"/>
    </w:p>
    <w:p w14:paraId="3D9E5D56" w14:textId="77777777" w:rsidR="000A7FFC" w:rsidRPr="00B96C4C" w:rsidRDefault="000A7FFC" w:rsidP="005C75EA"/>
    <w:p w14:paraId="7F6F7CDD" w14:textId="77777777" w:rsidR="004A5FFB" w:rsidRPr="00B96C4C" w:rsidRDefault="006F57C9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LoginLP</w:t>
      </w:r>
      <w:proofErr w:type="spellEnd"/>
    </w:p>
    <w:p w14:paraId="73161534" w14:textId="77777777" w:rsidR="004A5FFB" w:rsidRPr="00B96C4C" w:rsidRDefault="006F57C9" w:rsidP="005C75EA">
      <w:r w:rsidRPr="00B96C4C">
        <w:t>(</w:t>
      </w:r>
    </w:p>
    <w:p w14:paraId="313873E3" w14:textId="77777777" w:rsidR="004A5FFB" w:rsidRPr="00B96C4C" w:rsidRDefault="006F57C9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login</w:t>
      </w:r>
      <w:proofErr w:type="spellEnd"/>
      <w:r w:rsidRPr="00B96C4C">
        <w:t xml:space="preserve">, </w:t>
      </w:r>
    </w:p>
    <w:p w14:paraId="5DC29904" w14:textId="77777777" w:rsidR="004A5FFB" w:rsidRPr="00B96C4C" w:rsidRDefault="006F57C9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password</w:t>
      </w:r>
      <w:proofErr w:type="spellEnd"/>
    </w:p>
    <w:p w14:paraId="0D750838" w14:textId="77777777" w:rsidR="006F57C9" w:rsidRPr="00B96C4C" w:rsidRDefault="006F57C9" w:rsidP="005C75EA">
      <w:r w:rsidRPr="00B96C4C">
        <w:t>)</w:t>
      </w:r>
    </w:p>
    <w:p w14:paraId="5DC9170C" w14:textId="77777777" w:rsidR="00FD1B1E" w:rsidRDefault="00FD1B1E" w:rsidP="005C75EA"/>
    <w:p w14:paraId="068604E0" w14:textId="77777777" w:rsidR="00646BC6" w:rsidRDefault="00562671" w:rsidP="005C75EA">
      <w:r>
        <w:t>Metóda</w:t>
      </w:r>
      <w:r w:rsidR="00646BC6">
        <w:t xml:space="preserve"> na základe vstupných parametrov vráti výsledok prihlásenia</w:t>
      </w:r>
      <w:r w:rsidR="00646BC6" w:rsidRPr="00D631DF">
        <w:rPr>
          <w:i/>
        </w:rPr>
        <w:t xml:space="preserve"> </w:t>
      </w:r>
      <w:proofErr w:type="spellStart"/>
      <w:r w:rsidR="00646BC6" w:rsidRPr="00C263B1">
        <w:rPr>
          <w:rFonts w:ascii="Courier New" w:hAnsi="Courier New" w:cs="Courier New"/>
        </w:rPr>
        <w:t>true</w:t>
      </w:r>
      <w:proofErr w:type="spellEnd"/>
      <w:r w:rsidR="00646BC6" w:rsidRPr="00D631DF">
        <w:t xml:space="preserve"> (</w:t>
      </w:r>
      <w:proofErr w:type="spellStart"/>
      <w:r w:rsidR="00646BC6" w:rsidRPr="00D631DF">
        <w:t>ok</w:t>
      </w:r>
      <w:proofErr w:type="spellEnd"/>
      <w:r w:rsidR="00646BC6" w:rsidRPr="00D631DF">
        <w:t xml:space="preserve">), </w:t>
      </w:r>
      <w:proofErr w:type="spellStart"/>
      <w:r w:rsidR="00646BC6" w:rsidRPr="00C263B1">
        <w:rPr>
          <w:rFonts w:ascii="Courier New" w:hAnsi="Courier New" w:cs="Courier New"/>
        </w:rPr>
        <w:t>false</w:t>
      </w:r>
      <w:proofErr w:type="spellEnd"/>
      <w:r w:rsidR="00646BC6" w:rsidRPr="00D631DF">
        <w:t xml:space="preserve"> (</w:t>
      </w:r>
      <w:r w:rsidR="00646BC6" w:rsidRPr="00B951E0">
        <w:t>chyba</w:t>
      </w:r>
      <w:r w:rsidR="00646BC6" w:rsidRPr="00D631DF">
        <w:t xml:space="preserve">). </w:t>
      </w:r>
      <w:r w:rsidR="00646BC6">
        <w:t>V prípade neúspešného volania je detail chyby dostupný v </w:t>
      </w:r>
      <w:proofErr w:type="spellStart"/>
      <w:r w:rsidR="00137265">
        <w:t>ErrorMessage</w:t>
      </w:r>
      <w:proofErr w:type="spellEnd"/>
      <w:r w:rsidR="00646BC6">
        <w:t xml:space="preserve"> inštancie </w:t>
      </w:r>
      <w:proofErr w:type="spellStart"/>
      <w:r w:rsidR="00646BC6" w:rsidRPr="00AC56EF">
        <w:t>Communication</w:t>
      </w:r>
      <w:proofErr w:type="spellEnd"/>
      <w:r w:rsidR="00646BC6" w:rsidRPr="00AC56EF">
        <w:t>.</w:t>
      </w:r>
    </w:p>
    <w:p w14:paraId="5E75ACDC" w14:textId="77777777" w:rsidR="00646BC6" w:rsidRDefault="00646BC6" w:rsidP="005C75EA"/>
    <w:p w14:paraId="6375698F" w14:textId="77777777" w:rsidR="00FD1B1E" w:rsidRDefault="00FD1B1E" w:rsidP="005C75EA">
      <w:r>
        <w:t>Vstupné parametre:</w:t>
      </w:r>
    </w:p>
    <w:p w14:paraId="2A5F7389" w14:textId="77777777" w:rsidR="00FD1B1E" w:rsidRDefault="00FD1B1E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login</w:t>
      </w:r>
      <w:proofErr w:type="spellEnd"/>
      <w:r>
        <w:t xml:space="preserve"> – identifikátor osoby evidovaný systémom IAM</w:t>
      </w:r>
    </w:p>
    <w:p w14:paraId="2AE0076B" w14:textId="77777777" w:rsidR="00FD1B1E" w:rsidRDefault="00FD1B1E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password</w:t>
      </w:r>
      <w:proofErr w:type="spellEnd"/>
      <w:r>
        <w:t xml:space="preserve"> – heslo osoby evidované systémom IAM</w:t>
      </w:r>
    </w:p>
    <w:p w14:paraId="6F8953A2" w14:textId="77777777" w:rsidR="00FD1B1E" w:rsidRDefault="00FD1B1E" w:rsidP="005C75EA"/>
    <w:p w14:paraId="025A5DCC" w14:textId="77777777" w:rsidR="00FD1B1E" w:rsidRDefault="00FD1B1E" w:rsidP="005C75EA"/>
    <w:p w14:paraId="5FCD1CF8" w14:textId="77777777" w:rsidR="00AC56EF" w:rsidRDefault="00AC56EF" w:rsidP="005C75EA">
      <w:r>
        <w:t xml:space="preserve">V prípade úspešného prihlásenia je prijatý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 služieb. Nie je potrebné </w:t>
      </w:r>
      <w:r w:rsidR="00B3675F">
        <w:t>ho žiadnym spôsobom</w:t>
      </w:r>
      <w:r>
        <w:t xml:space="preserve"> </w:t>
      </w:r>
      <w:r w:rsidR="00C852D6">
        <w:t>napĺňať</w:t>
      </w:r>
      <w:r>
        <w:t xml:space="preserve"> do vstupných </w:t>
      </w:r>
      <w:proofErr w:type="spellStart"/>
      <w:r>
        <w:t>requestov</w:t>
      </w:r>
      <w:proofErr w:type="spellEnd"/>
      <w:r>
        <w:t xml:space="preserve"> služieb.</w:t>
      </w:r>
    </w:p>
    <w:p w14:paraId="5ADD4956" w14:textId="77777777" w:rsidR="00372226" w:rsidRDefault="00372226" w:rsidP="00372226">
      <w:pPr>
        <w:pStyle w:val="Nadpis2"/>
      </w:pPr>
      <w:bookmarkStart w:id="41" w:name="_Toc140232866"/>
      <w:r>
        <w:t xml:space="preserve">Prihlásenie pomocou mena a hesla do prostredia </w:t>
      </w:r>
      <w:proofErr w:type="spellStart"/>
      <w:r>
        <w:t>eCommerce</w:t>
      </w:r>
      <w:bookmarkEnd w:id="41"/>
      <w:proofErr w:type="spellEnd"/>
    </w:p>
    <w:p w14:paraId="765340A8" w14:textId="77777777" w:rsidR="00372226" w:rsidRPr="00B96C4C" w:rsidRDefault="00372226" w:rsidP="00372226"/>
    <w:p w14:paraId="72E453C1" w14:textId="77777777" w:rsidR="00372226" w:rsidRPr="00B96C4C" w:rsidRDefault="00372226" w:rsidP="00372226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372226">
        <w:t>LoginLPECommerce</w:t>
      </w:r>
      <w:proofErr w:type="spellEnd"/>
    </w:p>
    <w:p w14:paraId="3C6E1484" w14:textId="77777777" w:rsidR="00372226" w:rsidRPr="00B96C4C" w:rsidRDefault="00372226" w:rsidP="00372226">
      <w:r w:rsidRPr="00B96C4C">
        <w:t>(</w:t>
      </w:r>
    </w:p>
    <w:p w14:paraId="6615DA1A" w14:textId="77777777" w:rsidR="00372226" w:rsidRPr="00B96C4C" w:rsidRDefault="00372226" w:rsidP="00372226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login</w:t>
      </w:r>
      <w:proofErr w:type="spellEnd"/>
      <w:r w:rsidRPr="00B96C4C">
        <w:t xml:space="preserve">, </w:t>
      </w:r>
    </w:p>
    <w:p w14:paraId="6F5D0297" w14:textId="77777777" w:rsidR="00372226" w:rsidRPr="00B96C4C" w:rsidRDefault="00372226" w:rsidP="00372226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password</w:t>
      </w:r>
      <w:proofErr w:type="spellEnd"/>
    </w:p>
    <w:p w14:paraId="5E395151" w14:textId="77777777" w:rsidR="00372226" w:rsidRPr="00B96C4C" w:rsidRDefault="00372226" w:rsidP="00372226">
      <w:r w:rsidRPr="00B96C4C">
        <w:t>)</w:t>
      </w:r>
    </w:p>
    <w:p w14:paraId="57F17102" w14:textId="77777777" w:rsidR="00372226" w:rsidRDefault="00372226" w:rsidP="00372226"/>
    <w:p w14:paraId="648938BC" w14:textId="77777777" w:rsidR="00372226" w:rsidRDefault="00372226" w:rsidP="00372226">
      <w:r>
        <w:t>Metóda na základe vstupných parametrov vráti výsledok prihlásenia</w:t>
      </w:r>
      <w:r w:rsidRPr="00D631DF">
        <w:rPr>
          <w:i/>
        </w:rPr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7F526A6C" w14:textId="77777777" w:rsidR="00372226" w:rsidRDefault="00372226" w:rsidP="00372226"/>
    <w:p w14:paraId="17C9A12E" w14:textId="77777777" w:rsidR="00372226" w:rsidRDefault="00372226" w:rsidP="00372226">
      <w:r>
        <w:t>Vstupné parametre:</w:t>
      </w:r>
    </w:p>
    <w:p w14:paraId="2D392393" w14:textId="77777777" w:rsidR="00372226" w:rsidRDefault="00372226" w:rsidP="00372226">
      <w:pPr>
        <w:pStyle w:val="Zoznamsodrkami"/>
      </w:pPr>
      <w:proofErr w:type="spellStart"/>
      <w:r w:rsidRPr="00C263B1">
        <w:rPr>
          <w:rFonts w:ascii="Courier New" w:hAnsi="Courier New" w:cs="Courier New"/>
        </w:rPr>
        <w:t>login</w:t>
      </w:r>
      <w:proofErr w:type="spellEnd"/>
      <w:r>
        <w:t xml:space="preserve"> – identifikátor osoby evidovaný systémom IAM</w:t>
      </w:r>
    </w:p>
    <w:p w14:paraId="04168B48" w14:textId="77777777" w:rsidR="00372226" w:rsidRDefault="00372226" w:rsidP="00372226">
      <w:pPr>
        <w:pStyle w:val="Zoznamsodrkami"/>
      </w:pPr>
      <w:proofErr w:type="spellStart"/>
      <w:r w:rsidRPr="00C263B1">
        <w:rPr>
          <w:rFonts w:ascii="Courier New" w:hAnsi="Courier New" w:cs="Courier New"/>
        </w:rPr>
        <w:t>password</w:t>
      </w:r>
      <w:proofErr w:type="spellEnd"/>
      <w:r>
        <w:t xml:space="preserve"> – heslo osoby evidované systémom IAM</w:t>
      </w:r>
    </w:p>
    <w:p w14:paraId="6FEA0A91" w14:textId="77777777" w:rsidR="00372226" w:rsidRDefault="00372226" w:rsidP="00372226"/>
    <w:p w14:paraId="00A44C79" w14:textId="77777777" w:rsidR="00372226" w:rsidRDefault="00372226" w:rsidP="00372226"/>
    <w:p w14:paraId="3A1671BC" w14:textId="77777777" w:rsidR="00372226" w:rsidRDefault="00372226" w:rsidP="00372226">
      <w:r>
        <w:t xml:space="preserve">V prípade úspešného prihlásenia je prijatý </w:t>
      </w:r>
      <w:proofErr w:type="spellStart"/>
      <w:r w:rsidRPr="00C263B1">
        <w:rPr>
          <w:rFonts w:ascii="Courier New" w:hAnsi="Courier New" w:cs="Courier New"/>
        </w:rPr>
        <w:t>TokenDescriptor</w:t>
      </w:r>
      <w:proofErr w:type="spellEnd"/>
      <w:r>
        <w:t xml:space="preserve"> automaticky posielaný pri ďalších volaniach služieb. Nie je potrebné ho žiadnym spôsobom napĺňať do vstupných </w:t>
      </w:r>
      <w:proofErr w:type="spellStart"/>
      <w:r>
        <w:t>requestov</w:t>
      </w:r>
      <w:proofErr w:type="spellEnd"/>
      <w:r>
        <w:t xml:space="preserve"> služieb.</w:t>
      </w:r>
    </w:p>
    <w:p w14:paraId="0A16007C" w14:textId="77777777" w:rsidR="00224AF0" w:rsidRDefault="00224AF0" w:rsidP="00E310C0">
      <w:pPr>
        <w:pStyle w:val="Nadpis2"/>
      </w:pPr>
      <w:bookmarkStart w:id="42" w:name="_Toc418151178"/>
      <w:bookmarkStart w:id="43" w:name="_Toc424730367"/>
      <w:bookmarkStart w:id="44" w:name="_Toc424807047"/>
      <w:bookmarkStart w:id="45" w:name="_Toc424807093"/>
      <w:bookmarkStart w:id="46" w:name="_Toc140232867"/>
      <w:r>
        <w:lastRenderedPageBreak/>
        <w:t>Odhlásenie používateľa</w:t>
      </w:r>
      <w:bookmarkEnd w:id="42"/>
      <w:bookmarkEnd w:id="43"/>
      <w:bookmarkEnd w:id="44"/>
      <w:bookmarkEnd w:id="45"/>
      <w:bookmarkEnd w:id="46"/>
    </w:p>
    <w:p w14:paraId="091D430E" w14:textId="77777777" w:rsidR="00224AF0" w:rsidRPr="00B96C4C" w:rsidRDefault="00224AF0" w:rsidP="005C75EA"/>
    <w:p w14:paraId="42A237CB" w14:textId="77777777" w:rsidR="00224AF0" w:rsidRPr="00B96C4C" w:rsidRDefault="00224AF0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Logout</w:t>
      </w:r>
      <w:proofErr w:type="spellEnd"/>
      <w:r w:rsidRPr="00B96C4C">
        <w:t>()</w:t>
      </w:r>
    </w:p>
    <w:p w14:paraId="64433A11" w14:textId="77777777" w:rsidR="00224AF0" w:rsidRDefault="00224AF0" w:rsidP="005C75EA"/>
    <w:p w14:paraId="0217776B" w14:textId="77777777" w:rsidR="00224AF0" w:rsidRDefault="00562671" w:rsidP="005C75EA">
      <w:r>
        <w:t>Metóda</w:t>
      </w:r>
      <w:r w:rsidR="00224AF0">
        <w:t xml:space="preserve"> vráti výsledok odhlásenia prihláseného používateľa</w:t>
      </w:r>
      <w:r w:rsidR="0058388F" w:rsidRPr="00D631DF">
        <w:rPr>
          <w:i/>
        </w:rPr>
        <w:t xml:space="preserve"> </w:t>
      </w:r>
      <w:proofErr w:type="spellStart"/>
      <w:r w:rsidR="0058388F" w:rsidRPr="00C263B1">
        <w:rPr>
          <w:rFonts w:ascii="Courier New" w:hAnsi="Courier New" w:cs="Courier New"/>
        </w:rPr>
        <w:t>true</w:t>
      </w:r>
      <w:proofErr w:type="spellEnd"/>
      <w:r w:rsidR="0058388F" w:rsidRPr="00D631DF">
        <w:t xml:space="preserve"> (</w:t>
      </w:r>
      <w:proofErr w:type="spellStart"/>
      <w:r w:rsidR="0058388F" w:rsidRPr="00D631DF">
        <w:t>ok</w:t>
      </w:r>
      <w:proofErr w:type="spellEnd"/>
      <w:r w:rsidR="0058388F" w:rsidRPr="00D631DF">
        <w:t xml:space="preserve">), </w:t>
      </w:r>
      <w:proofErr w:type="spellStart"/>
      <w:r w:rsidR="0058388F" w:rsidRPr="00C263B1">
        <w:rPr>
          <w:rFonts w:ascii="Courier New" w:hAnsi="Courier New" w:cs="Courier New"/>
        </w:rPr>
        <w:t>false</w:t>
      </w:r>
      <w:proofErr w:type="spellEnd"/>
      <w:r w:rsidR="0058388F" w:rsidRPr="00D631DF">
        <w:t xml:space="preserve"> (</w:t>
      </w:r>
      <w:r w:rsidR="0058388F" w:rsidRPr="00B951E0">
        <w:t>chyba</w:t>
      </w:r>
      <w:r w:rsidR="0058388F" w:rsidRPr="00D631DF">
        <w:t xml:space="preserve">). </w:t>
      </w:r>
      <w:r w:rsidR="0058388F"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58388F">
        <w:t xml:space="preserve"> inštancie </w:t>
      </w:r>
      <w:proofErr w:type="spellStart"/>
      <w:r w:rsidR="0058388F" w:rsidRPr="00AC56EF">
        <w:t>Communication</w:t>
      </w:r>
      <w:proofErr w:type="spellEnd"/>
      <w:r w:rsidR="0058388F" w:rsidRPr="00AC56EF">
        <w:t>.</w:t>
      </w:r>
    </w:p>
    <w:p w14:paraId="594D0429" w14:textId="77777777" w:rsidR="00372226" w:rsidRDefault="00372226" w:rsidP="00372226">
      <w:pPr>
        <w:pStyle w:val="Nadpis2"/>
      </w:pPr>
      <w:bookmarkStart w:id="47" w:name="_Toc140232868"/>
      <w:r>
        <w:t xml:space="preserve">Odhlásenie používateľa z prostredia </w:t>
      </w:r>
      <w:proofErr w:type="spellStart"/>
      <w:r>
        <w:t>eCommerce</w:t>
      </w:r>
      <w:bookmarkEnd w:id="47"/>
      <w:proofErr w:type="spellEnd"/>
    </w:p>
    <w:p w14:paraId="7AA56CE3" w14:textId="77777777" w:rsidR="00372226" w:rsidRPr="00B96C4C" w:rsidRDefault="00372226" w:rsidP="00372226"/>
    <w:p w14:paraId="374F490F" w14:textId="77777777" w:rsidR="00372226" w:rsidRPr="00B96C4C" w:rsidRDefault="00372226" w:rsidP="00372226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372226">
        <w:t>LogoutECommerce</w:t>
      </w:r>
      <w:proofErr w:type="spellEnd"/>
      <w:r w:rsidRPr="00372226">
        <w:t xml:space="preserve"> </w:t>
      </w:r>
      <w:r w:rsidRPr="00B96C4C">
        <w:t>()</w:t>
      </w:r>
    </w:p>
    <w:p w14:paraId="77B2A361" w14:textId="77777777" w:rsidR="00372226" w:rsidRDefault="00372226" w:rsidP="00372226"/>
    <w:p w14:paraId="1B32C5C3" w14:textId="77777777" w:rsidR="00372226" w:rsidRDefault="00372226" w:rsidP="00372226">
      <w:r>
        <w:t>Metóda vráti výsledok odhlásenia prihláseného používateľa</w:t>
      </w:r>
      <w:r w:rsidRPr="00D631DF">
        <w:rPr>
          <w:i/>
        </w:rPr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05D997B2" w14:textId="77777777" w:rsidR="006D0E46" w:rsidRDefault="006D0E46" w:rsidP="006D0E46"/>
    <w:p w14:paraId="079D3094" w14:textId="77777777" w:rsidR="000424A8" w:rsidRDefault="000424A8" w:rsidP="000424A8">
      <w:pPr>
        <w:pStyle w:val="Nadpis2"/>
        <w:rPr>
          <w:lang w:val="en-US"/>
        </w:rPr>
      </w:pPr>
      <w:bookmarkStart w:id="48" w:name="_Toc140232869"/>
      <w:r>
        <w:t xml:space="preserve">Naplnenie </w:t>
      </w:r>
      <w:proofErr w:type="spellStart"/>
      <w:r>
        <w:t>TokenDescriptora</w:t>
      </w:r>
      <w:proofErr w:type="spellEnd"/>
      <w:r>
        <w:t xml:space="preserve"> po prihlásení</w:t>
      </w:r>
      <w:bookmarkEnd w:id="48"/>
    </w:p>
    <w:p w14:paraId="345D57FC" w14:textId="77777777" w:rsidR="000424A8" w:rsidRDefault="000424A8" w:rsidP="006D0E46">
      <w:pPr>
        <w:rPr>
          <w:rFonts w:ascii="Consolas" w:hAnsi="Consolas" w:cs="Consolas"/>
          <w:color w:val="0000FF"/>
          <w:sz w:val="19"/>
          <w:szCs w:val="19"/>
        </w:rPr>
      </w:pPr>
    </w:p>
    <w:p w14:paraId="7C053D8D" w14:textId="77777777" w:rsidR="000424A8" w:rsidRDefault="000424A8" w:rsidP="006D0E46">
      <w:pPr>
        <w:rPr>
          <w:rFonts w:cs="Arial"/>
          <w:color w:val="000000"/>
        </w:rPr>
      </w:pPr>
      <w:proofErr w:type="spellStart"/>
      <w:r>
        <w:rPr>
          <w:rFonts w:cs="Arial"/>
          <w:color w:val="0000FF"/>
        </w:rPr>
        <w:t>bool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SetIamTokenDescriptor</w:t>
      </w:r>
      <w:proofErr w:type="spellEnd"/>
    </w:p>
    <w:p w14:paraId="701756B6" w14:textId="77777777" w:rsidR="000424A8" w:rsidRDefault="000424A8" w:rsidP="006D0E46">
      <w:pPr>
        <w:rPr>
          <w:rFonts w:cs="Arial"/>
          <w:color w:val="000000"/>
        </w:rPr>
      </w:pPr>
      <w:r w:rsidRPr="000424A8">
        <w:rPr>
          <w:rFonts w:cs="Arial"/>
          <w:color w:val="000000"/>
        </w:rPr>
        <w:t>(</w:t>
      </w:r>
    </w:p>
    <w:p w14:paraId="4A667422" w14:textId="77777777" w:rsidR="000424A8" w:rsidRDefault="000424A8" w:rsidP="006D0E46">
      <w:pPr>
        <w:rPr>
          <w:rFonts w:cs="Arial"/>
          <w:color w:val="000000"/>
        </w:rPr>
      </w:pPr>
      <w:proofErr w:type="spellStart"/>
      <w:r w:rsidRPr="000424A8">
        <w:rPr>
          <w:rFonts w:cs="Arial"/>
          <w:color w:val="0000FF"/>
        </w:rPr>
        <w:t>string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tokenCheck</w:t>
      </w:r>
      <w:proofErr w:type="spellEnd"/>
      <w:r w:rsidRPr="000424A8">
        <w:rPr>
          <w:rFonts w:cs="Arial"/>
          <w:color w:val="000000"/>
        </w:rPr>
        <w:t xml:space="preserve">, </w:t>
      </w:r>
    </w:p>
    <w:p w14:paraId="57822B78" w14:textId="77777777" w:rsidR="000424A8" w:rsidRDefault="000424A8" w:rsidP="006D0E46">
      <w:pPr>
        <w:rPr>
          <w:rFonts w:cs="Arial"/>
          <w:color w:val="000000"/>
        </w:rPr>
      </w:pPr>
      <w:proofErr w:type="spellStart"/>
      <w:r w:rsidRPr="000424A8">
        <w:rPr>
          <w:rFonts w:cs="Arial"/>
          <w:color w:val="0000FF"/>
        </w:rPr>
        <w:t>string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tokenId</w:t>
      </w:r>
      <w:proofErr w:type="spellEnd"/>
    </w:p>
    <w:p w14:paraId="37CA82BF" w14:textId="77777777" w:rsidR="000424A8" w:rsidRDefault="000424A8" w:rsidP="006D0E46">
      <w:pPr>
        <w:rPr>
          <w:rFonts w:ascii="Consolas" w:hAnsi="Consolas" w:cs="Consolas"/>
          <w:color w:val="000000"/>
          <w:sz w:val="19"/>
          <w:szCs w:val="19"/>
        </w:rPr>
      </w:pPr>
      <w:r w:rsidRPr="000424A8">
        <w:rPr>
          <w:rFonts w:cs="Arial"/>
          <w:color w:val="000000"/>
        </w:rPr>
        <w:t>)</w:t>
      </w:r>
    </w:p>
    <w:p w14:paraId="6F069F4B" w14:textId="77777777" w:rsidR="000424A8" w:rsidRDefault="000424A8" w:rsidP="006D0E46">
      <w:pPr>
        <w:rPr>
          <w:rFonts w:ascii="Consolas" w:hAnsi="Consolas" w:cs="Consolas"/>
          <w:color w:val="000000"/>
          <w:sz w:val="19"/>
          <w:szCs w:val="19"/>
        </w:rPr>
      </w:pPr>
    </w:p>
    <w:p w14:paraId="6C19EC24" w14:textId="77777777" w:rsidR="00CB110F" w:rsidRPr="00CB110F" w:rsidRDefault="00CB110F" w:rsidP="006D0E46">
      <w:r w:rsidRPr="00CB110F">
        <w:t xml:space="preserve">Využíva sa pri kombinácii vlastné prihlásenie (napr. </w:t>
      </w:r>
      <w:r w:rsidR="00733108">
        <w:t>c</w:t>
      </w:r>
      <w:r w:rsidRPr="00CB110F">
        <w:t xml:space="preserve">ez webové služby) a následné využívanie </w:t>
      </w:r>
      <w:proofErr w:type="spellStart"/>
      <w:r w:rsidRPr="00CB110F">
        <w:t>Cep.Ekr.I</w:t>
      </w:r>
      <w:r w:rsidR="00733108">
        <w:t>nterface</w:t>
      </w:r>
      <w:proofErr w:type="spellEnd"/>
      <w:r w:rsidR="00733108">
        <w:t>.</w:t>
      </w:r>
    </w:p>
    <w:p w14:paraId="3985107F" w14:textId="77777777" w:rsidR="000424A8" w:rsidRDefault="000424A8" w:rsidP="000424A8">
      <w:bookmarkStart w:id="49" w:name="_Toc418151179"/>
      <w:bookmarkStart w:id="50" w:name="_Toc424730368"/>
      <w:bookmarkStart w:id="51" w:name="_Toc424807048"/>
      <w:bookmarkStart w:id="52" w:name="_Toc424807094"/>
      <w:r>
        <w:t xml:space="preserve">Metóda zabezpečí naplnenie </w:t>
      </w:r>
      <w:proofErr w:type="spellStart"/>
      <w:r>
        <w:t>TokenDescriptora</w:t>
      </w:r>
      <w:proofErr w:type="spellEnd"/>
      <w:r>
        <w:t xml:space="preserve"> do pamäti pre ďalšiu prácu a vráti výsledok operácie</w:t>
      </w:r>
      <w:r w:rsidRPr="00646BC6"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40D6B5DF" w14:textId="77777777" w:rsidR="000424A8" w:rsidRDefault="000424A8" w:rsidP="000424A8"/>
    <w:p w14:paraId="080C0EC5" w14:textId="77777777" w:rsidR="000424A8" w:rsidRDefault="000424A8" w:rsidP="000424A8">
      <w:pPr>
        <w:pStyle w:val="Nadpis2"/>
        <w:rPr>
          <w:lang w:val="en-US"/>
        </w:rPr>
      </w:pPr>
      <w:bookmarkStart w:id="53" w:name="_Toc140232870"/>
      <w:r>
        <w:t xml:space="preserve">Naplnenie </w:t>
      </w:r>
      <w:proofErr w:type="spellStart"/>
      <w:r>
        <w:t>TokenDescriptora</w:t>
      </w:r>
      <w:proofErr w:type="spellEnd"/>
      <w:r>
        <w:t xml:space="preserve"> po prihlásení sa do prostredia </w:t>
      </w:r>
      <w:proofErr w:type="spellStart"/>
      <w:r>
        <w:t>eCommerce</w:t>
      </w:r>
      <w:bookmarkEnd w:id="53"/>
      <w:proofErr w:type="spellEnd"/>
    </w:p>
    <w:p w14:paraId="519F5E7A" w14:textId="77777777" w:rsidR="000424A8" w:rsidRDefault="000424A8" w:rsidP="000424A8">
      <w:pPr>
        <w:rPr>
          <w:rFonts w:ascii="Consolas" w:hAnsi="Consolas" w:cs="Consolas"/>
          <w:color w:val="0000FF"/>
          <w:sz w:val="19"/>
          <w:szCs w:val="19"/>
        </w:rPr>
      </w:pPr>
    </w:p>
    <w:p w14:paraId="69F85006" w14:textId="77777777" w:rsidR="000424A8" w:rsidRDefault="000424A8" w:rsidP="000424A8">
      <w:pPr>
        <w:rPr>
          <w:rFonts w:cs="Arial"/>
          <w:color w:val="000000"/>
        </w:rPr>
      </w:pPr>
      <w:proofErr w:type="spellStart"/>
      <w:r>
        <w:rPr>
          <w:rFonts w:cs="Arial"/>
          <w:color w:val="0000FF"/>
        </w:rPr>
        <w:t>bool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SetIamTokenDescriptorECommerce</w:t>
      </w:r>
      <w:proofErr w:type="spellEnd"/>
    </w:p>
    <w:p w14:paraId="7622F0FC" w14:textId="77777777" w:rsidR="000424A8" w:rsidRDefault="000424A8" w:rsidP="000424A8">
      <w:pPr>
        <w:rPr>
          <w:rFonts w:cs="Arial"/>
          <w:color w:val="000000"/>
        </w:rPr>
      </w:pPr>
      <w:r w:rsidRPr="000424A8">
        <w:rPr>
          <w:rFonts w:cs="Arial"/>
          <w:color w:val="000000"/>
        </w:rPr>
        <w:t>(</w:t>
      </w:r>
    </w:p>
    <w:p w14:paraId="3583E896" w14:textId="77777777" w:rsidR="000424A8" w:rsidRDefault="000424A8" w:rsidP="000424A8">
      <w:pPr>
        <w:rPr>
          <w:rFonts w:cs="Arial"/>
          <w:color w:val="000000"/>
        </w:rPr>
      </w:pPr>
      <w:proofErr w:type="spellStart"/>
      <w:r w:rsidRPr="000424A8">
        <w:rPr>
          <w:rFonts w:cs="Arial"/>
          <w:color w:val="0000FF"/>
        </w:rPr>
        <w:t>string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tokenCheck</w:t>
      </w:r>
      <w:proofErr w:type="spellEnd"/>
      <w:r w:rsidRPr="000424A8">
        <w:rPr>
          <w:rFonts w:cs="Arial"/>
          <w:color w:val="000000"/>
        </w:rPr>
        <w:t xml:space="preserve">, </w:t>
      </w:r>
    </w:p>
    <w:p w14:paraId="207E91D8" w14:textId="77777777" w:rsidR="000424A8" w:rsidRDefault="000424A8" w:rsidP="000424A8">
      <w:pPr>
        <w:rPr>
          <w:rFonts w:cs="Arial"/>
          <w:color w:val="000000"/>
        </w:rPr>
      </w:pPr>
      <w:proofErr w:type="spellStart"/>
      <w:r w:rsidRPr="000424A8">
        <w:rPr>
          <w:rFonts w:cs="Arial"/>
          <w:color w:val="0000FF"/>
        </w:rPr>
        <w:t>string</w:t>
      </w:r>
      <w:proofErr w:type="spellEnd"/>
      <w:r w:rsidRPr="000424A8">
        <w:rPr>
          <w:rFonts w:cs="Arial"/>
          <w:color w:val="000000"/>
        </w:rPr>
        <w:t xml:space="preserve"> </w:t>
      </w:r>
      <w:proofErr w:type="spellStart"/>
      <w:r w:rsidRPr="000424A8">
        <w:rPr>
          <w:rFonts w:cs="Arial"/>
          <w:color w:val="000000"/>
        </w:rPr>
        <w:t>tokenId</w:t>
      </w:r>
      <w:proofErr w:type="spellEnd"/>
    </w:p>
    <w:p w14:paraId="32ADCCA8" w14:textId="77777777" w:rsidR="000424A8" w:rsidRDefault="000424A8" w:rsidP="000424A8">
      <w:pPr>
        <w:rPr>
          <w:rFonts w:ascii="Consolas" w:hAnsi="Consolas" w:cs="Consolas"/>
          <w:color w:val="000000"/>
          <w:sz w:val="19"/>
          <w:szCs w:val="19"/>
        </w:rPr>
      </w:pPr>
      <w:r w:rsidRPr="000424A8">
        <w:rPr>
          <w:rFonts w:cs="Arial"/>
          <w:color w:val="000000"/>
        </w:rPr>
        <w:t>)</w:t>
      </w:r>
    </w:p>
    <w:p w14:paraId="509123EB" w14:textId="77777777" w:rsidR="000424A8" w:rsidRDefault="000424A8" w:rsidP="000424A8">
      <w:pPr>
        <w:rPr>
          <w:rFonts w:ascii="Consolas" w:hAnsi="Consolas" w:cs="Consolas"/>
          <w:color w:val="000000"/>
          <w:sz w:val="19"/>
          <w:szCs w:val="19"/>
        </w:rPr>
      </w:pPr>
    </w:p>
    <w:p w14:paraId="6B1BD4DF" w14:textId="77777777" w:rsidR="00733108" w:rsidRDefault="00733108" w:rsidP="000424A8">
      <w:r w:rsidRPr="00733108">
        <w:t xml:space="preserve">Využíva sa pri kombinácii vlastné prihlásenie (napr. cez webové služby) a následné využívanie </w:t>
      </w:r>
      <w:proofErr w:type="spellStart"/>
      <w:r w:rsidRPr="00733108">
        <w:t>Cep.Ekr.Interface</w:t>
      </w:r>
      <w:proofErr w:type="spellEnd"/>
      <w:r w:rsidRPr="00733108">
        <w:t>.</w:t>
      </w:r>
    </w:p>
    <w:p w14:paraId="25C25B6F" w14:textId="77777777" w:rsidR="000424A8" w:rsidRDefault="000424A8" w:rsidP="000424A8">
      <w:r>
        <w:t xml:space="preserve">Metóda zabezpečí naplnenie </w:t>
      </w:r>
      <w:proofErr w:type="spellStart"/>
      <w:r>
        <w:t>TokenDescriptora</w:t>
      </w:r>
      <w:proofErr w:type="spellEnd"/>
      <w:r>
        <w:t xml:space="preserve"> </w:t>
      </w:r>
      <w:r w:rsidR="00733108">
        <w:t xml:space="preserve">pre prostredie </w:t>
      </w:r>
      <w:proofErr w:type="spellStart"/>
      <w:r w:rsidR="00733108">
        <w:t>eCommerce</w:t>
      </w:r>
      <w:proofErr w:type="spellEnd"/>
      <w:r w:rsidR="00733108">
        <w:t xml:space="preserve"> </w:t>
      </w:r>
      <w:r>
        <w:t>do pamäti pre ďalšiu prácu a vráti výsledok operácie</w:t>
      </w:r>
      <w:r w:rsidRPr="00646BC6">
        <w:t xml:space="preserve">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2C3A84DF" w14:textId="77777777" w:rsidR="000657B1" w:rsidRPr="00C14B25" w:rsidRDefault="00F74454" w:rsidP="005C75EA">
      <w:pPr>
        <w:pStyle w:val="Nadpis1"/>
      </w:pPr>
      <w:bookmarkStart w:id="54" w:name="_Toc140232871"/>
      <w:r>
        <w:lastRenderedPageBreak/>
        <w:t>Metódy</w:t>
      </w:r>
      <w:r w:rsidR="000657B1" w:rsidRPr="00C14B25">
        <w:t xml:space="preserve"> </w:t>
      </w:r>
      <w:r w:rsidR="00160E43">
        <w:t>pre</w:t>
      </w:r>
      <w:r w:rsidR="000657B1" w:rsidRPr="00C14B25">
        <w:t xml:space="preserve"> odosielanie </w:t>
      </w:r>
      <w:bookmarkEnd w:id="22"/>
      <w:r w:rsidR="005B0ECF">
        <w:t>podania</w:t>
      </w:r>
      <w:bookmarkEnd w:id="49"/>
      <w:bookmarkEnd w:id="50"/>
      <w:bookmarkEnd w:id="51"/>
      <w:bookmarkEnd w:id="52"/>
      <w:bookmarkEnd w:id="54"/>
    </w:p>
    <w:p w14:paraId="5C0826CB" w14:textId="77777777" w:rsidR="00432171" w:rsidRPr="00497599" w:rsidRDefault="00432171" w:rsidP="005C75EA">
      <w:pPr>
        <w:rPr>
          <w:i/>
        </w:rPr>
      </w:pPr>
      <w:r>
        <w:t>P</w:t>
      </w:r>
      <w:r w:rsidRPr="00800B03">
        <w:t>racuje</w:t>
      </w:r>
      <w:r>
        <w:t xml:space="preserve"> sa</w:t>
      </w:r>
      <w:r w:rsidRPr="00800B03">
        <w:t xml:space="preserve"> s inštanciou </w:t>
      </w: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3FC51409" w14:textId="77777777" w:rsidR="00432171" w:rsidRDefault="00432171" w:rsidP="005C75EA">
      <w:r w:rsidRPr="00800B03">
        <w:t>(pre COM rozhranie “</w:t>
      </w:r>
      <w:proofErr w:type="spellStart"/>
      <w:r w:rsidRPr="00B96C4C">
        <w:t>Ditec.Cep.Ekr.Interface.Communication</w:t>
      </w:r>
      <w:proofErr w:type="spellEnd"/>
      <w:r w:rsidRPr="00800B03">
        <w:t>”).</w:t>
      </w:r>
    </w:p>
    <w:p w14:paraId="069E7264" w14:textId="77777777" w:rsidR="00A94D76" w:rsidRPr="00A94D76" w:rsidRDefault="00A94D76" w:rsidP="00E310C0">
      <w:pPr>
        <w:pStyle w:val="Nadpis2"/>
      </w:pPr>
      <w:bookmarkStart w:id="55" w:name="_Toc418151180"/>
      <w:bookmarkStart w:id="56" w:name="_Toc424730369"/>
      <w:bookmarkStart w:id="57" w:name="_Toc424807049"/>
      <w:bookmarkStart w:id="58" w:name="_Toc424807095"/>
      <w:bookmarkStart w:id="59" w:name="_Toc140232872"/>
      <w:r w:rsidRPr="00A94D76">
        <w:t>Inicializácia</w:t>
      </w:r>
      <w:bookmarkEnd w:id="55"/>
      <w:bookmarkEnd w:id="56"/>
      <w:bookmarkEnd w:id="57"/>
      <w:bookmarkEnd w:id="58"/>
      <w:bookmarkEnd w:id="59"/>
    </w:p>
    <w:p w14:paraId="079726FF" w14:textId="77777777" w:rsidR="00A94D76" w:rsidRDefault="00A94D76" w:rsidP="005C75EA"/>
    <w:p w14:paraId="4CBFAEBF" w14:textId="77777777" w:rsidR="00521D38" w:rsidRPr="00B96C4C" w:rsidRDefault="00521D38" w:rsidP="005C75EA">
      <w:proofErr w:type="spellStart"/>
      <w:r w:rsidRPr="00B96C4C">
        <w:rPr>
          <w:color w:val="0000FF"/>
        </w:rPr>
        <w:t>bool</w:t>
      </w:r>
      <w:proofErr w:type="spellEnd"/>
      <w:r w:rsidR="004A5FFB" w:rsidRPr="00B96C4C">
        <w:t xml:space="preserve"> </w:t>
      </w:r>
      <w:proofErr w:type="spellStart"/>
      <w:r w:rsidR="004A5FFB" w:rsidRPr="00B96C4C">
        <w:t>Initialize</w:t>
      </w:r>
      <w:proofErr w:type="spellEnd"/>
      <w:r w:rsidR="004A5FFB" w:rsidRPr="00B96C4C">
        <w:t>()</w:t>
      </w:r>
    </w:p>
    <w:p w14:paraId="709FB25F" w14:textId="77777777" w:rsidR="00521D38" w:rsidRDefault="00521D38" w:rsidP="005C75EA"/>
    <w:p w14:paraId="398AD050" w14:textId="77777777" w:rsidR="00521D38" w:rsidRDefault="00562671" w:rsidP="005C75EA">
      <w:r>
        <w:t>Metóda</w:t>
      </w:r>
      <w:r w:rsidR="00521D38">
        <w:t xml:space="preserve"> zabezpečí </w:t>
      </w:r>
      <w:r w:rsidR="00521D38" w:rsidRPr="00B951E0">
        <w:t>inicializáciu</w:t>
      </w:r>
      <w:r w:rsidR="00521D38" w:rsidRPr="00D631DF">
        <w:t xml:space="preserve"> (</w:t>
      </w:r>
      <w:r w:rsidR="00521D38" w:rsidRPr="00521D38">
        <w:t>vyprázdnenie</w:t>
      </w:r>
      <w:r w:rsidR="00521D38" w:rsidRPr="00D631DF">
        <w:t xml:space="preserve">) </w:t>
      </w:r>
      <w:proofErr w:type="spellStart"/>
      <w:r w:rsidR="00521D38">
        <w:t>Extendera</w:t>
      </w:r>
      <w:proofErr w:type="spellEnd"/>
      <w:r w:rsidR="00521D38">
        <w:t>, ktorý je potrebný pri vytváraní a odosielaní podania.</w:t>
      </w:r>
    </w:p>
    <w:p w14:paraId="1D6652D3" w14:textId="77777777" w:rsidR="0014303D" w:rsidRDefault="0014303D" w:rsidP="005C75EA">
      <w:r>
        <w:t>Metóda nastaví triedu do iniciálneho stavu:</w:t>
      </w:r>
    </w:p>
    <w:p w14:paraId="7984203F" w14:textId="77777777" w:rsidR="0014303D" w:rsidRDefault="0014303D" w:rsidP="005C75EA">
      <w:pPr>
        <w:pStyle w:val="Zoznamsodrkami"/>
      </w:pPr>
      <w:r>
        <w:t>nastaví počet dokumentov na nula,</w:t>
      </w:r>
    </w:p>
    <w:p w14:paraId="5CD6088C" w14:textId="77777777" w:rsidR="0014303D" w:rsidRDefault="0014303D" w:rsidP="005C75EA">
      <w:pPr>
        <w:pStyle w:val="Zoznamsodrkami"/>
      </w:pPr>
      <w:r>
        <w:t>nastaví počet zložených podpisov na nula,</w:t>
      </w:r>
    </w:p>
    <w:p w14:paraId="1A12BFD9" w14:textId="77777777" w:rsidR="0014303D" w:rsidRDefault="0014303D" w:rsidP="005C75EA">
      <w:pPr>
        <w:pStyle w:val="Zoznamsodrkami"/>
      </w:pPr>
      <w:r>
        <w:t>všetky interné zoznamy nastaví na prázdne.</w:t>
      </w:r>
    </w:p>
    <w:p w14:paraId="5C56AB44" w14:textId="77777777" w:rsidR="00521D38" w:rsidRPr="00D631DF" w:rsidRDefault="00521D38" w:rsidP="005C75EA">
      <w:r>
        <w:t xml:space="preserve">Je potrebná inicializácia pred každým odosielaním podania, nakoľko </w:t>
      </w:r>
      <w:proofErr w:type="spellStart"/>
      <w:r>
        <w:t>Extender</w:t>
      </w:r>
      <w:proofErr w:type="spellEnd"/>
      <w:r>
        <w:t xml:space="preserve"> uchováva </w:t>
      </w:r>
      <w:r w:rsidR="00312B16">
        <w:t>hore</w:t>
      </w:r>
      <w:r w:rsidR="003C79F4">
        <w:t xml:space="preserve"> </w:t>
      </w:r>
      <w:r w:rsidR="00312B16">
        <w:t>uvedené objekt</w:t>
      </w:r>
      <w:r w:rsidR="003C79F4">
        <w:t>y</w:t>
      </w:r>
      <w:r w:rsidRPr="00D631DF">
        <w:t>.</w:t>
      </w:r>
    </w:p>
    <w:p w14:paraId="03F53BD4" w14:textId="77777777" w:rsidR="00B951E0" w:rsidRPr="00D631DF" w:rsidRDefault="00B951E0" w:rsidP="005C75EA"/>
    <w:p w14:paraId="7204EB9C" w14:textId="77777777" w:rsidR="00B951E0" w:rsidRDefault="00B951E0" w:rsidP="005C75EA">
      <w:r w:rsidRPr="00B951E0">
        <w:t>Výsledkom volania</w:t>
      </w:r>
      <w:r w:rsidRPr="00D631DF">
        <w:t xml:space="preserve"> je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41CFB755" w14:textId="77777777" w:rsidR="00B951E0" w:rsidRPr="00D631DF" w:rsidRDefault="00B951E0" w:rsidP="005C75EA"/>
    <w:p w14:paraId="58B914DD" w14:textId="77777777" w:rsidR="000868D8" w:rsidRDefault="00161649" w:rsidP="00E310C0">
      <w:pPr>
        <w:pStyle w:val="Nadpis2"/>
      </w:pPr>
      <w:bookmarkStart w:id="60" w:name="_Toc418151181"/>
      <w:bookmarkStart w:id="61" w:name="_Toc424730370"/>
      <w:bookmarkStart w:id="62" w:name="_Toc424807050"/>
      <w:bookmarkStart w:id="63" w:name="_Toc424807096"/>
      <w:bookmarkStart w:id="64" w:name="_Toc140232873"/>
      <w:r w:rsidRPr="00161649">
        <w:t>Vytvorenie a pridanie do kolekcie podpísaných dokumentov</w:t>
      </w:r>
      <w:bookmarkEnd w:id="60"/>
      <w:bookmarkEnd w:id="61"/>
      <w:bookmarkEnd w:id="62"/>
      <w:bookmarkEnd w:id="63"/>
      <w:bookmarkEnd w:id="64"/>
    </w:p>
    <w:p w14:paraId="4F624C15" w14:textId="77777777" w:rsidR="00161649" w:rsidRPr="00B96C4C" w:rsidRDefault="00161649" w:rsidP="005C75EA"/>
    <w:p w14:paraId="090DADC1" w14:textId="77777777" w:rsidR="003B4C93" w:rsidRPr="00B96C4C" w:rsidRDefault="00C04FF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CreateAndAddDataSignature</w:t>
      </w:r>
      <w:proofErr w:type="spellEnd"/>
    </w:p>
    <w:p w14:paraId="6CCF7CB5" w14:textId="77777777" w:rsidR="003B4C93" w:rsidRPr="00B96C4C" w:rsidRDefault="00C04FF8" w:rsidP="005C75EA">
      <w:r w:rsidRPr="00B96C4C">
        <w:t>(</w:t>
      </w:r>
    </w:p>
    <w:p w14:paraId="6EF02369" w14:textId="77777777" w:rsidR="003B4C93" w:rsidRPr="00B96C4C" w:rsidRDefault="00C04FF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dataEnvelope</w:t>
      </w:r>
      <w:proofErr w:type="spellEnd"/>
      <w:r w:rsidRPr="00B96C4C">
        <w:t xml:space="preserve">, </w:t>
      </w:r>
    </w:p>
    <w:p w14:paraId="0D8B767F" w14:textId="77777777" w:rsidR="003B4C93" w:rsidRPr="00B96C4C" w:rsidRDefault="00C04FF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uri</w:t>
      </w:r>
      <w:proofErr w:type="spellEnd"/>
      <w:r w:rsidRPr="00B96C4C">
        <w:t xml:space="preserve">, </w:t>
      </w:r>
    </w:p>
    <w:p w14:paraId="3A4DA9A6" w14:textId="77777777" w:rsidR="003B4C93" w:rsidRPr="00B96C4C" w:rsidRDefault="00C04FF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externalCode</w:t>
      </w:r>
      <w:proofErr w:type="spellEnd"/>
      <w:r w:rsidRPr="00B96C4C">
        <w:t xml:space="preserve">, </w:t>
      </w:r>
    </w:p>
    <w:p w14:paraId="50721208" w14:textId="77777777" w:rsidR="003B4C93" w:rsidRPr="00B96C4C" w:rsidRDefault="00C04FF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</w:p>
    <w:p w14:paraId="432A96BF" w14:textId="77777777" w:rsidR="00C04FF8" w:rsidRPr="00B96C4C" w:rsidRDefault="00C04FF8" w:rsidP="005C75EA">
      <w:r w:rsidRPr="00B96C4C">
        <w:t>)</w:t>
      </w:r>
    </w:p>
    <w:p w14:paraId="53E5EF0F" w14:textId="77777777" w:rsidR="000868D8" w:rsidRDefault="000868D8" w:rsidP="005C75EA"/>
    <w:p w14:paraId="3710EBD7" w14:textId="77777777" w:rsidR="00B52212" w:rsidRDefault="00562671" w:rsidP="005C75EA">
      <w:r>
        <w:t>Metóda</w:t>
      </w:r>
      <w:r w:rsidR="005E6FBF">
        <w:t xml:space="preserve"> vytvorí</w:t>
      </w:r>
      <w:r w:rsidR="00857B0B">
        <w:t xml:space="preserve"> a</w:t>
      </w:r>
      <w:r w:rsidR="005E6FBF">
        <w:t> vráti dokument</w:t>
      </w:r>
      <w:r w:rsidR="00B941EC">
        <w:t xml:space="preserve"> </w:t>
      </w:r>
      <w:r w:rsidR="00B941EC" w:rsidRPr="00D631DF">
        <w:t>(</w:t>
      </w:r>
      <w:proofErr w:type="spellStart"/>
      <w:r w:rsidR="00B941EC" w:rsidRPr="00D631DF">
        <w:t>DataSignature</w:t>
      </w:r>
      <w:proofErr w:type="spellEnd"/>
      <w:r w:rsidR="00B941EC" w:rsidRPr="00D631DF">
        <w:t>)</w:t>
      </w:r>
      <w:r w:rsidR="005E6FBF">
        <w:t xml:space="preserve"> na základe vstupných parametrov. </w:t>
      </w:r>
      <w:r w:rsidR="00857B0B">
        <w:t>Zároveň ho pridá do kolekcie podpísaných dokumentov pre podanie.</w:t>
      </w:r>
    </w:p>
    <w:p w14:paraId="1F346555" w14:textId="77777777" w:rsidR="00857B0B" w:rsidRDefault="00857B0B" w:rsidP="005C75EA"/>
    <w:p w14:paraId="382039A2" w14:textId="77777777" w:rsidR="00B52212" w:rsidRDefault="00B52212" w:rsidP="005C75EA">
      <w:r>
        <w:t xml:space="preserve">V prípade neúspechu vráti prázdny </w:t>
      </w:r>
      <w:r w:rsidR="0088629A">
        <w:t>re</w:t>
      </w:r>
      <w:r w:rsidR="000A7FFC">
        <w:t>ť</w:t>
      </w:r>
      <w:r w:rsidR="0088629A">
        <w:t>azec</w:t>
      </w:r>
      <w:r>
        <w:t xml:space="preserve"> </w:t>
      </w:r>
      <w:r w:rsidR="00B951E0" w:rsidRPr="00D631DF">
        <w:t xml:space="preserve">(“”), </w:t>
      </w:r>
      <w:r w:rsidR="00B951E0"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B951E0">
        <w:t xml:space="preserve"> inštancie </w:t>
      </w:r>
      <w:proofErr w:type="spellStart"/>
      <w:r w:rsidR="00B951E0" w:rsidRPr="00AC56EF">
        <w:t>Communication</w:t>
      </w:r>
      <w:proofErr w:type="spellEnd"/>
      <w:r w:rsidR="00B951E0" w:rsidRPr="00AC56EF">
        <w:t>.</w:t>
      </w:r>
    </w:p>
    <w:p w14:paraId="474FC7D4" w14:textId="77777777" w:rsidR="00622833" w:rsidRDefault="00622833" w:rsidP="005C75EA"/>
    <w:p w14:paraId="5AB1F0E6" w14:textId="77777777" w:rsidR="005B0ECF" w:rsidRDefault="005E6FBF" w:rsidP="005C75EA">
      <w:r>
        <w:t>Vstupné parametre:</w:t>
      </w:r>
    </w:p>
    <w:p w14:paraId="77737C12" w14:textId="77777777" w:rsidR="00521D38" w:rsidRDefault="00521D38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dataEnvelope</w:t>
      </w:r>
      <w:proofErr w:type="spellEnd"/>
      <w:r>
        <w:rPr>
          <w:lang w:val="en-US"/>
        </w:rPr>
        <w:t xml:space="preserve"> – </w:t>
      </w:r>
      <w:bookmarkStart w:id="65" w:name="OLE_LINK3"/>
      <w:r w:rsidR="00A65E9F">
        <w:t>podpísané</w:t>
      </w:r>
      <w:r>
        <w:t xml:space="preserve"> </w:t>
      </w:r>
      <w:proofErr w:type="spellStart"/>
      <w:r w:rsidR="00A65E9F">
        <w:t>xml</w:t>
      </w:r>
      <w:proofErr w:type="spellEnd"/>
      <w:r>
        <w:t xml:space="preserve"> </w:t>
      </w:r>
      <w:r>
        <w:rPr>
          <w:lang w:val="en-US"/>
        </w:rPr>
        <w:t>(</w:t>
      </w:r>
      <w:proofErr w:type="spellStart"/>
      <w:r w:rsidR="00A65E9F">
        <w:rPr>
          <w:rStyle w:val="st"/>
        </w:rPr>
        <w:t>XAdES</w:t>
      </w:r>
      <w:proofErr w:type="spellEnd"/>
      <w:r>
        <w:rPr>
          <w:lang w:val="en-US"/>
        </w:rPr>
        <w:t>)</w:t>
      </w:r>
      <w:bookmarkEnd w:id="65"/>
    </w:p>
    <w:p w14:paraId="246BBA8C" w14:textId="77777777" w:rsidR="00D02D06" w:rsidRPr="00794DB2" w:rsidRDefault="00A75A1F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uri</w:t>
      </w:r>
      <w:proofErr w:type="spellEnd"/>
      <w:r>
        <w:t xml:space="preserve"> – (nepovinné) </w:t>
      </w:r>
      <w:r w:rsidR="00D02D06">
        <w:t>ľubovoľná URI adresa</w:t>
      </w:r>
    </w:p>
    <w:p w14:paraId="53E05803" w14:textId="77777777" w:rsidR="00D02D06" w:rsidRDefault="00A75A1F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externalCode</w:t>
      </w:r>
      <w:proofErr w:type="spellEnd"/>
      <w:r w:rsidR="00E023C3">
        <w:t xml:space="preserve"> </w:t>
      </w:r>
      <w:r w:rsidR="00017F02">
        <w:t>–</w:t>
      </w:r>
      <w:r w:rsidR="00E023C3">
        <w:t xml:space="preserve"> </w:t>
      </w:r>
      <w:r w:rsidR="00857B0B" w:rsidRPr="00857B0B">
        <w:t xml:space="preserve">externý kód </w:t>
      </w:r>
      <w:r w:rsidR="00857B0B">
        <w:t>„Typ</w:t>
      </w:r>
      <w:r w:rsidR="00857B0B" w:rsidRPr="00857B0B">
        <w:t xml:space="preserve"> skupiny podpisov</w:t>
      </w:r>
      <w:r w:rsidR="00857B0B">
        <w:t>“</w:t>
      </w:r>
      <w:r w:rsidR="00857B0B" w:rsidRPr="00857B0B">
        <w:t xml:space="preserve"> </w:t>
      </w:r>
      <w:r w:rsidR="00D85E6A">
        <w:t xml:space="preserve">(kap. </w:t>
      </w:r>
      <w:r w:rsidR="0092208C">
        <w:t>8</w:t>
      </w:r>
      <w:r w:rsidR="00D85E6A">
        <w:t xml:space="preserve">. </w:t>
      </w:r>
      <w:r w:rsidR="002F3F87">
        <w:fldChar w:fldCharType="begin"/>
      </w:r>
      <w:r w:rsidR="00D85E6A">
        <w:instrText xml:space="preserve"> REF _Ref235608316 \h </w:instrText>
      </w:r>
      <w:r w:rsidR="002F3F87">
        <w:fldChar w:fldCharType="separate"/>
      </w:r>
      <w:r w:rsidR="00C11683">
        <w:t>Sťahovanie číselníkov</w:t>
      </w:r>
      <w:r w:rsidR="002F3F87">
        <w:fldChar w:fldCharType="end"/>
      </w:r>
      <w:r w:rsidR="00D85E6A">
        <w:t>)</w:t>
      </w:r>
    </w:p>
    <w:p w14:paraId="609D4C0C" w14:textId="77777777" w:rsidR="00D02D06" w:rsidRDefault="00A75A1F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 w:rsidR="00D02D06">
        <w:t xml:space="preserve"> – </w:t>
      </w:r>
      <w:r>
        <w:t xml:space="preserve">(nepovinné) </w:t>
      </w:r>
      <w:r w:rsidR="00D02D06">
        <w:t>ľubovoľný popisný text</w:t>
      </w:r>
    </w:p>
    <w:p w14:paraId="0D7B43DA" w14:textId="77777777" w:rsidR="008A75D3" w:rsidRDefault="008A75D3" w:rsidP="005C75EA"/>
    <w:p w14:paraId="4CE6AD5B" w14:textId="77777777" w:rsidR="00857B0B" w:rsidRPr="00857B0B" w:rsidRDefault="00857B0B" w:rsidP="00E310C0">
      <w:pPr>
        <w:pStyle w:val="Nadpis2"/>
      </w:pPr>
      <w:bookmarkStart w:id="66" w:name="_Toc418151182"/>
      <w:bookmarkStart w:id="67" w:name="_Toc424730371"/>
      <w:bookmarkStart w:id="68" w:name="_Toc424807051"/>
      <w:bookmarkStart w:id="69" w:name="_Toc424807097"/>
      <w:bookmarkStart w:id="70" w:name="_Toc140232874"/>
      <w:r>
        <w:lastRenderedPageBreak/>
        <w:t>Pridanie do kolekcie podpísaných dokumentov</w:t>
      </w:r>
      <w:bookmarkEnd w:id="66"/>
      <w:bookmarkEnd w:id="67"/>
      <w:bookmarkEnd w:id="68"/>
      <w:bookmarkEnd w:id="69"/>
      <w:bookmarkEnd w:id="70"/>
    </w:p>
    <w:p w14:paraId="48954783" w14:textId="77777777" w:rsidR="00857B0B" w:rsidRDefault="00857B0B" w:rsidP="005C75EA"/>
    <w:p w14:paraId="21E5430F" w14:textId="77777777" w:rsidR="001F61A3" w:rsidRPr="00B96C4C" w:rsidRDefault="00857B0B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AddDataSignature</w:t>
      </w:r>
      <w:proofErr w:type="spellEnd"/>
    </w:p>
    <w:p w14:paraId="734A6173" w14:textId="77777777" w:rsidR="001F61A3" w:rsidRPr="00B96C4C" w:rsidRDefault="00857B0B" w:rsidP="005C75EA">
      <w:r w:rsidRPr="00B96C4C">
        <w:t>(</w:t>
      </w:r>
    </w:p>
    <w:p w14:paraId="0789722A" w14:textId="77777777" w:rsidR="001F61A3" w:rsidRPr="00B96C4C" w:rsidRDefault="00857B0B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dataSignature</w:t>
      </w:r>
      <w:proofErr w:type="spellEnd"/>
    </w:p>
    <w:p w14:paraId="3EED72A0" w14:textId="77777777" w:rsidR="00857B0B" w:rsidRPr="00B96C4C" w:rsidRDefault="00857B0B" w:rsidP="005C75EA">
      <w:r w:rsidRPr="00B96C4C">
        <w:t>)</w:t>
      </w:r>
    </w:p>
    <w:p w14:paraId="365334E6" w14:textId="77777777" w:rsidR="00857B0B" w:rsidRDefault="00857B0B" w:rsidP="005C75EA"/>
    <w:p w14:paraId="31212E0D" w14:textId="77777777" w:rsidR="00857B0B" w:rsidRDefault="00562671" w:rsidP="005C75EA">
      <w:r>
        <w:t>Metóda</w:t>
      </w:r>
      <w:r w:rsidR="00857B0B">
        <w:t xml:space="preserve"> pridá do kolekcie podpísaných dokumentov objekt zo vstupného </w:t>
      </w:r>
    </w:p>
    <w:p w14:paraId="60F08209" w14:textId="77777777" w:rsidR="00B951E0" w:rsidRDefault="00857B0B" w:rsidP="005C75EA">
      <w:r>
        <w:t>parametra</w:t>
      </w:r>
      <w:r w:rsidR="00B951E0">
        <w:t xml:space="preserve">. </w:t>
      </w:r>
    </w:p>
    <w:p w14:paraId="05B980E5" w14:textId="77777777" w:rsidR="00B951E0" w:rsidRDefault="00B951E0" w:rsidP="005C75EA"/>
    <w:p w14:paraId="38927AB4" w14:textId="77777777" w:rsidR="00857B0B" w:rsidRDefault="00857B0B" w:rsidP="005C75EA">
      <w:r>
        <w:t xml:space="preserve">Vstupné parametre: </w:t>
      </w:r>
    </w:p>
    <w:p w14:paraId="667A16FE" w14:textId="77777777" w:rsidR="00857B0B" w:rsidRDefault="00857B0B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dataSignature</w:t>
      </w:r>
      <w:proofErr w:type="spellEnd"/>
      <w:r w:rsidR="00A04134">
        <w:t xml:space="preserve"> – podpísaný dokument</w:t>
      </w:r>
    </w:p>
    <w:p w14:paraId="74D0F2AD" w14:textId="77777777" w:rsidR="00857B0B" w:rsidRDefault="00857B0B" w:rsidP="005C75EA"/>
    <w:p w14:paraId="0EFABFFA" w14:textId="77777777" w:rsidR="00B951E0" w:rsidRDefault="00B951E0" w:rsidP="005C75EA">
      <w:r w:rsidRPr="00B951E0">
        <w:t>Výsledkom volania</w:t>
      </w:r>
      <w:r w:rsidRPr="00D631DF">
        <w:t xml:space="preserve"> je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44A3874D" w14:textId="77777777" w:rsidR="00B951E0" w:rsidRDefault="00B951E0" w:rsidP="005C75EA"/>
    <w:p w14:paraId="508A78A0" w14:textId="77777777" w:rsidR="00B951E0" w:rsidRPr="00857B0B" w:rsidRDefault="00B951E0" w:rsidP="00E310C0">
      <w:pPr>
        <w:pStyle w:val="Nadpis2"/>
      </w:pPr>
      <w:bookmarkStart w:id="71" w:name="_Toc418151183"/>
      <w:bookmarkStart w:id="72" w:name="_Toc424730372"/>
      <w:bookmarkStart w:id="73" w:name="_Toc424807052"/>
      <w:bookmarkStart w:id="74" w:name="_Toc424807098"/>
      <w:bookmarkStart w:id="75" w:name="_Toc140232875"/>
      <w:r>
        <w:t>Zmazanie kolekcie podpísaných dokumentov</w:t>
      </w:r>
      <w:bookmarkEnd w:id="71"/>
      <w:bookmarkEnd w:id="72"/>
      <w:bookmarkEnd w:id="73"/>
      <w:bookmarkEnd w:id="74"/>
      <w:bookmarkEnd w:id="75"/>
    </w:p>
    <w:p w14:paraId="6B42824A" w14:textId="77777777" w:rsidR="00B951E0" w:rsidRDefault="00B951E0" w:rsidP="005C75EA"/>
    <w:p w14:paraId="718D4DDC" w14:textId="77777777" w:rsidR="00B951E0" w:rsidRPr="00B96C4C" w:rsidRDefault="00B951E0" w:rsidP="005C75EA">
      <w:proofErr w:type="spellStart"/>
      <w:r w:rsidRPr="00B96C4C">
        <w:rPr>
          <w:color w:val="0000FF"/>
        </w:rPr>
        <w:t>bool</w:t>
      </w:r>
      <w:proofErr w:type="spellEnd"/>
      <w:r w:rsidR="003B4C93" w:rsidRPr="00B96C4C">
        <w:t xml:space="preserve"> </w:t>
      </w:r>
      <w:proofErr w:type="spellStart"/>
      <w:r w:rsidR="003B4C93" w:rsidRPr="00B96C4C">
        <w:t>ClearDataSignatures</w:t>
      </w:r>
      <w:proofErr w:type="spellEnd"/>
      <w:r w:rsidR="003B4C93" w:rsidRPr="00B96C4C">
        <w:t>()</w:t>
      </w:r>
    </w:p>
    <w:p w14:paraId="54F0F039" w14:textId="77777777" w:rsidR="00B951E0" w:rsidRPr="00B96C4C" w:rsidRDefault="00B951E0" w:rsidP="005C75EA"/>
    <w:p w14:paraId="3A3CABED" w14:textId="77777777" w:rsidR="00B951E0" w:rsidRDefault="00562671" w:rsidP="005C75EA">
      <w:r>
        <w:t>Metóda</w:t>
      </w:r>
      <w:r w:rsidR="00B951E0">
        <w:t xml:space="preserve"> zmaže vytvorenú kolekciu podpísaných dokumentov.</w:t>
      </w:r>
    </w:p>
    <w:p w14:paraId="449C682E" w14:textId="77777777" w:rsidR="00B951E0" w:rsidRDefault="00B951E0" w:rsidP="005C75EA">
      <w:pPr>
        <w:rPr>
          <w:rFonts w:ascii="Consolas" w:hAnsi="Consolas" w:cs="Consolas"/>
          <w:sz w:val="19"/>
          <w:szCs w:val="19"/>
        </w:rPr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3F5598AF" w14:textId="77777777" w:rsidR="00B951E0" w:rsidRDefault="00B951E0" w:rsidP="005C75EA"/>
    <w:p w14:paraId="51CF4199" w14:textId="77777777" w:rsidR="00DC524B" w:rsidRPr="00857B0B" w:rsidRDefault="00DC524B" w:rsidP="00E310C0">
      <w:pPr>
        <w:pStyle w:val="Nadpis2"/>
      </w:pPr>
      <w:bookmarkStart w:id="76" w:name="_Toc140232876"/>
      <w:r>
        <w:t>Pridanie do kolekcie príloh</w:t>
      </w:r>
      <w:bookmarkEnd w:id="76"/>
    </w:p>
    <w:p w14:paraId="17146420" w14:textId="77777777" w:rsidR="00DC524B" w:rsidRDefault="00DC524B" w:rsidP="00DC524B"/>
    <w:p w14:paraId="0451D56D" w14:textId="77777777" w:rsidR="00DC524B" w:rsidRPr="00DC524B" w:rsidRDefault="00DC524B" w:rsidP="00DC524B">
      <w:pPr>
        <w:rPr>
          <w:lang w:val="en-US"/>
        </w:rPr>
      </w:pPr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Add</w:t>
      </w:r>
      <w:r>
        <w:t>Attachment</w:t>
      </w:r>
      <w:proofErr w:type="spellEnd"/>
    </w:p>
    <w:p w14:paraId="52757A1B" w14:textId="77777777" w:rsidR="00DC524B" w:rsidRPr="00B96C4C" w:rsidRDefault="00DC524B" w:rsidP="00DC524B">
      <w:r w:rsidRPr="00B96C4C">
        <w:t>(</w:t>
      </w:r>
    </w:p>
    <w:p w14:paraId="7FDA50E5" w14:textId="77777777" w:rsidR="00DC524B" w:rsidRDefault="00DC524B" w:rsidP="00DC524B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C524B">
        <w:t>id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755E6164" w14:textId="77777777" w:rsidR="00DC524B" w:rsidRDefault="00DC524B" w:rsidP="00DC524B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C524B">
        <w:t>attachmentInBase64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40CB3170" w14:textId="77777777" w:rsidR="00DC524B" w:rsidRDefault="00DC524B" w:rsidP="00DC524B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typeCode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4E34761F" w14:textId="77777777" w:rsidR="00DC524B" w:rsidRDefault="00DC524B" w:rsidP="00DC524B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typeName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4DA45455" w14:textId="77777777" w:rsidR="00DC524B" w:rsidRDefault="00DC524B" w:rsidP="00DC524B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itemNumber</w:t>
      </w:r>
      <w:proofErr w:type="spellEnd"/>
    </w:p>
    <w:p w14:paraId="34442F40" w14:textId="77777777" w:rsidR="00DC524B" w:rsidRPr="00B96C4C" w:rsidRDefault="00DC524B" w:rsidP="00DC524B">
      <w:r w:rsidRPr="00B96C4C">
        <w:t>)</w:t>
      </w:r>
    </w:p>
    <w:p w14:paraId="36D57315" w14:textId="77777777" w:rsidR="00DC524B" w:rsidRDefault="00DC524B" w:rsidP="00DC524B"/>
    <w:p w14:paraId="35ACB563" w14:textId="77777777" w:rsidR="00DC524B" w:rsidRDefault="00DC524B" w:rsidP="00DC524B">
      <w:r>
        <w:t xml:space="preserve">Metóda pridá do kolekcie príloh objekt zo vstupného parametra. </w:t>
      </w:r>
    </w:p>
    <w:p w14:paraId="3DB758C1" w14:textId="77777777" w:rsidR="00DC524B" w:rsidRDefault="00DC524B" w:rsidP="00DC524B"/>
    <w:p w14:paraId="3DD4AA06" w14:textId="77777777" w:rsidR="00DC524B" w:rsidRDefault="00DC524B" w:rsidP="00DC524B">
      <w:r>
        <w:t xml:space="preserve">Vstupné parametre: </w:t>
      </w:r>
    </w:p>
    <w:p w14:paraId="228B6DB7" w14:textId="77777777" w:rsidR="00AE4A45" w:rsidRDefault="00AE4A45" w:rsidP="00AE4A45">
      <w:pPr>
        <w:pStyle w:val="Zoznamsodrkami"/>
      </w:pPr>
      <w:r>
        <w:rPr>
          <w:rFonts w:ascii="Courier New" w:hAnsi="Courier New" w:cs="Courier New"/>
        </w:rPr>
        <w:t>id</w:t>
      </w:r>
      <w:r w:rsidRPr="0050381F">
        <w:rPr>
          <w:rFonts w:ascii="Courier New" w:hAnsi="Courier New" w:cs="Courier New"/>
        </w:rPr>
        <w:t xml:space="preserve"> – </w:t>
      </w:r>
      <w:r w:rsidRPr="0050381F">
        <w:t>jednoznačný identifikátor objektu pre PDF (napr. ObjectPdf_1)</w:t>
      </w:r>
    </w:p>
    <w:p w14:paraId="59FCCE89" w14:textId="77777777" w:rsidR="00AE4A45" w:rsidRPr="0050381F" w:rsidRDefault="00AE4A45" w:rsidP="00AE4A45">
      <w:pPr>
        <w:pStyle w:val="Zoznamsodrkami"/>
      </w:pPr>
      <w:r>
        <w:rPr>
          <w:rFonts w:ascii="Courier New" w:hAnsi="Courier New" w:cs="Courier New"/>
        </w:rPr>
        <w:t>a</w:t>
      </w:r>
      <w:r w:rsidRPr="0050381F">
        <w:rPr>
          <w:rFonts w:ascii="Courier New" w:hAnsi="Courier New" w:cs="Courier New"/>
        </w:rPr>
        <w:t xml:space="preserve">ttachmentInBase64 – </w:t>
      </w:r>
      <w:r w:rsidRPr="0050381F">
        <w:t>PDF súbor skonvertovaný do Base64 reťazca (UTF-8)</w:t>
      </w:r>
    </w:p>
    <w:p w14:paraId="528C3B6E" w14:textId="77777777" w:rsidR="00AE4A45" w:rsidRPr="0050381F" w:rsidRDefault="00AE4A45" w:rsidP="00AE4A45">
      <w:pPr>
        <w:pStyle w:val="Zoznamsodrkami"/>
      </w:pPr>
      <w:proofErr w:type="spellStart"/>
      <w:r>
        <w:rPr>
          <w:rFonts w:ascii="Courier New" w:hAnsi="Courier New" w:cs="Courier New"/>
        </w:rPr>
        <w:t>t</w:t>
      </w:r>
      <w:r w:rsidRPr="0050381F">
        <w:rPr>
          <w:rFonts w:ascii="Courier New" w:hAnsi="Courier New" w:cs="Courier New"/>
        </w:rPr>
        <w:t>ypeCode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kód typu prílohy (výber z číselníka od externého systému, napr. „</w:t>
      </w:r>
      <w:proofErr w:type="spellStart"/>
      <w:r w:rsidRPr="0050381F">
        <w:rPr>
          <w:i/>
        </w:rPr>
        <w:t>Confirmation</w:t>
      </w:r>
      <w:proofErr w:type="spellEnd"/>
      <w:r w:rsidRPr="0050381F">
        <w:t>“)</w:t>
      </w:r>
    </w:p>
    <w:p w14:paraId="68D0C6BF" w14:textId="77777777" w:rsidR="00AE4A45" w:rsidRPr="0050381F" w:rsidRDefault="00AE4A45" w:rsidP="00AE4A45">
      <w:pPr>
        <w:pStyle w:val="Zoznamsodrkami"/>
      </w:pPr>
      <w:proofErr w:type="spellStart"/>
      <w:r>
        <w:rPr>
          <w:rFonts w:ascii="Courier New" w:hAnsi="Courier New" w:cs="Courier New"/>
        </w:rPr>
        <w:lastRenderedPageBreak/>
        <w:t>t</w:t>
      </w:r>
      <w:r w:rsidRPr="0050381F">
        <w:rPr>
          <w:rFonts w:ascii="Courier New" w:hAnsi="Courier New" w:cs="Courier New"/>
        </w:rPr>
        <w:t>ypeName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názov typu prílohy (výber z číselníka od externého systému, napr. „</w:t>
      </w:r>
      <w:r w:rsidRPr="0050381F">
        <w:rPr>
          <w:i/>
        </w:rPr>
        <w:t>Potvrdenie</w:t>
      </w:r>
      <w:r w:rsidRPr="0050381F">
        <w:t>“)</w:t>
      </w:r>
    </w:p>
    <w:p w14:paraId="2C657AC9" w14:textId="77777777" w:rsidR="00AE4A45" w:rsidRDefault="00AE4A45" w:rsidP="00AE4A45">
      <w:pPr>
        <w:pStyle w:val="Zoznamsodrkami"/>
      </w:pPr>
      <w:proofErr w:type="spellStart"/>
      <w:r>
        <w:rPr>
          <w:rFonts w:ascii="Courier New" w:hAnsi="Courier New" w:cs="Courier New"/>
        </w:rPr>
        <w:t>i</w:t>
      </w:r>
      <w:r w:rsidRPr="0050381F">
        <w:rPr>
          <w:rFonts w:ascii="Courier New" w:hAnsi="Courier New" w:cs="Courier New"/>
        </w:rPr>
        <w:t>temNumber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 xml:space="preserve">číslo položky, na ktoré sa príloha vzťahuje (ak sa vzťahuje na hlavný </w:t>
      </w:r>
      <w:r w:rsidR="004E03B3">
        <w:t xml:space="preserve">dokument, </w:t>
      </w:r>
      <w:proofErr w:type="spellStart"/>
      <w:r w:rsidR="004E03B3">
        <w:t>ItemNumber</w:t>
      </w:r>
      <w:proofErr w:type="spellEnd"/>
      <w:r w:rsidR="004E03B3">
        <w:t xml:space="preserve"> sa vyplní hodnotou </w:t>
      </w:r>
      <w:r w:rsidR="004E03B3">
        <w:rPr>
          <w:lang w:val="en-US"/>
        </w:rPr>
        <w:t>0</w:t>
      </w:r>
      <w:r w:rsidRPr="0050381F">
        <w:t>)</w:t>
      </w:r>
    </w:p>
    <w:p w14:paraId="4C242BFD" w14:textId="77777777" w:rsidR="00DC524B" w:rsidRDefault="00DC524B" w:rsidP="00DC524B"/>
    <w:p w14:paraId="22B860E1" w14:textId="77777777" w:rsidR="00DC524B" w:rsidRDefault="00DC524B" w:rsidP="005C75EA">
      <w:r w:rsidRPr="00B951E0">
        <w:t>Výsledkom volania</w:t>
      </w:r>
      <w:r w:rsidRPr="00D631DF">
        <w:t xml:space="preserve"> je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166954A8" w14:textId="77777777" w:rsidR="000726C1" w:rsidRDefault="000726C1" w:rsidP="005C75EA"/>
    <w:p w14:paraId="61E17E5B" w14:textId="77777777" w:rsidR="000726C1" w:rsidRPr="00857B0B" w:rsidRDefault="000726C1" w:rsidP="000726C1">
      <w:pPr>
        <w:pStyle w:val="Nadpis2"/>
      </w:pPr>
      <w:bookmarkStart w:id="77" w:name="_Toc140232877"/>
      <w:r>
        <w:t>Pridanie do kolekcie príloh EIDAS</w:t>
      </w:r>
      <w:bookmarkEnd w:id="77"/>
    </w:p>
    <w:p w14:paraId="22B95448" w14:textId="77777777" w:rsidR="000726C1" w:rsidRDefault="000726C1" w:rsidP="000726C1"/>
    <w:p w14:paraId="3AE32539" w14:textId="77777777" w:rsidR="000726C1" w:rsidRPr="00DC524B" w:rsidRDefault="000726C1" w:rsidP="000726C1">
      <w:pPr>
        <w:rPr>
          <w:lang w:val="en-US"/>
        </w:rPr>
      </w:pPr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Pr="000726C1">
        <w:t>AddAttachmentEkr2</w:t>
      </w:r>
    </w:p>
    <w:p w14:paraId="3717D818" w14:textId="77777777" w:rsidR="000726C1" w:rsidRPr="00B96C4C" w:rsidRDefault="000726C1" w:rsidP="000726C1">
      <w:r w:rsidRPr="00B96C4C">
        <w:t>(</w:t>
      </w:r>
    </w:p>
    <w:p w14:paraId="28C9E923" w14:textId="77777777" w:rsidR="000726C1" w:rsidRDefault="000726C1" w:rsidP="000726C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C524B">
        <w:t>id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6501A414" w14:textId="77777777" w:rsidR="000726C1" w:rsidRDefault="000726C1" w:rsidP="000726C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C524B">
        <w:t>attachmentInBase64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0B006E3B" w14:textId="77777777" w:rsidR="000726C1" w:rsidRDefault="000726C1" w:rsidP="000726C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typeCode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2A91948B" w14:textId="77777777" w:rsidR="000726C1" w:rsidRDefault="000726C1" w:rsidP="000726C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typeName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2DFC5A6F" w14:textId="77777777" w:rsidR="000726C1" w:rsidRDefault="000726C1" w:rsidP="000726C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C524B">
        <w:t>itemNumber</w:t>
      </w:r>
      <w:proofErr w:type="spellEnd"/>
    </w:p>
    <w:p w14:paraId="4526282B" w14:textId="77777777" w:rsidR="000726C1" w:rsidRPr="00B96C4C" w:rsidRDefault="000726C1" w:rsidP="000726C1">
      <w:r w:rsidRPr="00B96C4C">
        <w:t>)</w:t>
      </w:r>
    </w:p>
    <w:p w14:paraId="63DFDD46" w14:textId="77777777" w:rsidR="000726C1" w:rsidRDefault="000726C1" w:rsidP="000726C1"/>
    <w:p w14:paraId="1E38B69A" w14:textId="77777777" w:rsidR="000726C1" w:rsidRDefault="000726C1" w:rsidP="000726C1">
      <w:r>
        <w:t xml:space="preserve">Metóda pridá do kolekcie príloh objekt zo vstupného parametra. </w:t>
      </w:r>
    </w:p>
    <w:p w14:paraId="00C1E234" w14:textId="77777777" w:rsidR="000726C1" w:rsidRDefault="000726C1" w:rsidP="000726C1"/>
    <w:p w14:paraId="290F9778" w14:textId="77777777" w:rsidR="000726C1" w:rsidRDefault="000726C1" w:rsidP="000726C1">
      <w:r>
        <w:t xml:space="preserve">Vstupné parametre: </w:t>
      </w:r>
    </w:p>
    <w:p w14:paraId="5632A15F" w14:textId="77777777" w:rsidR="000726C1" w:rsidRDefault="000726C1" w:rsidP="000726C1">
      <w:pPr>
        <w:pStyle w:val="Zoznamsodrkami"/>
      </w:pPr>
      <w:r>
        <w:rPr>
          <w:rFonts w:ascii="Courier New" w:hAnsi="Courier New" w:cs="Courier New"/>
        </w:rPr>
        <w:t>id</w:t>
      </w:r>
      <w:r w:rsidRPr="0050381F">
        <w:rPr>
          <w:rFonts w:ascii="Courier New" w:hAnsi="Courier New" w:cs="Courier New"/>
        </w:rPr>
        <w:t xml:space="preserve"> – </w:t>
      </w:r>
      <w:r w:rsidRPr="0050381F">
        <w:t>jednoznačný identifikátor objektu pre PDF (napr. ObjectPdf_1)</w:t>
      </w:r>
    </w:p>
    <w:p w14:paraId="6F65A97D" w14:textId="77777777" w:rsidR="000726C1" w:rsidRPr="0050381F" w:rsidRDefault="000726C1" w:rsidP="000726C1">
      <w:pPr>
        <w:pStyle w:val="Zoznamsodrkami"/>
      </w:pPr>
      <w:r>
        <w:rPr>
          <w:rFonts w:ascii="Courier New" w:hAnsi="Courier New" w:cs="Courier New"/>
        </w:rPr>
        <w:t>a</w:t>
      </w:r>
      <w:r w:rsidRPr="0050381F">
        <w:rPr>
          <w:rFonts w:ascii="Courier New" w:hAnsi="Courier New" w:cs="Courier New"/>
        </w:rPr>
        <w:t xml:space="preserve">ttachmentInBase64 – </w:t>
      </w:r>
      <w:r w:rsidRPr="0050381F">
        <w:t>PDF súbor skonvertovaný do Base64 reťazca (UTF-8)</w:t>
      </w:r>
    </w:p>
    <w:p w14:paraId="2A241F31" w14:textId="77777777" w:rsidR="000726C1" w:rsidRPr="0050381F" w:rsidRDefault="000726C1" w:rsidP="000726C1">
      <w:pPr>
        <w:pStyle w:val="Zoznamsodrkami"/>
      </w:pPr>
      <w:proofErr w:type="spellStart"/>
      <w:r>
        <w:rPr>
          <w:rFonts w:ascii="Courier New" w:hAnsi="Courier New" w:cs="Courier New"/>
        </w:rPr>
        <w:t>t</w:t>
      </w:r>
      <w:r w:rsidRPr="0050381F">
        <w:rPr>
          <w:rFonts w:ascii="Courier New" w:hAnsi="Courier New" w:cs="Courier New"/>
        </w:rPr>
        <w:t>ypeCode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kód typu prílohy (výber z číselníka od externého systému, napr. „</w:t>
      </w:r>
      <w:proofErr w:type="spellStart"/>
      <w:r w:rsidRPr="0050381F">
        <w:rPr>
          <w:i/>
        </w:rPr>
        <w:t>Confirmation</w:t>
      </w:r>
      <w:proofErr w:type="spellEnd"/>
      <w:r w:rsidRPr="0050381F">
        <w:t>“)</w:t>
      </w:r>
    </w:p>
    <w:p w14:paraId="46CD5B2A" w14:textId="77777777" w:rsidR="000726C1" w:rsidRPr="0050381F" w:rsidRDefault="000726C1" w:rsidP="000726C1">
      <w:pPr>
        <w:pStyle w:val="Zoznamsodrkami"/>
      </w:pPr>
      <w:proofErr w:type="spellStart"/>
      <w:r>
        <w:rPr>
          <w:rFonts w:ascii="Courier New" w:hAnsi="Courier New" w:cs="Courier New"/>
        </w:rPr>
        <w:t>t</w:t>
      </w:r>
      <w:r w:rsidRPr="0050381F">
        <w:rPr>
          <w:rFonts w:ascii="Courier New" w:hAnsi="Courier New" w:cs="Courier New"/>
        </w:rPr>
        <w:t>ypeName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názov typu prílohy (výber z číselníka od externého systému, napr. „</w:t>
      </w:r>
      <w:r w:rsidRPr="0050381F">
        <w:rPr>
          <w:i/>
        </w:rPr>
        <w:t>Potvrdenie</w:t>
      </w:r>
      <w:r w:rsidRPr="0050381F">
        <w:t>“)</w:t>
      </w:r>
    </w:p>
    <w:p w14:paraId="4F2F3538" w14:textId="77777777" w:rsidR="000726C1" w:rsidRDefault="000726C1" w:rsidP="000726C1">
      <w:pPr>
        <w:pStyle w:val="Zoznamsodrkami"/>
      </w:pPr>
      <w:proofErr w:type="spellStart"/>
      <w:r>
        <w:rPr>
          <w:rFonts w:ascii="Courier New" w:hAnsi="Courier New" w:cs="Courier New"/>
        </w:rPr>
        <w:t>i</w:t>
      </w:r>
      <w:r w:rsidRPr="0050381F">
        <w:rPr>
          <w:rFonts w:ascii="Courier New" w:hAnsi="Courier New" w:cs="Courier New"/>
        </w:rPr>
        <w:t>temNumber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 xml:space="preserve">číslo položky, na ktoré sa príloha vzťahuje (ak sa vzťahuje na hlavný </w:t>
      </w:r>
      <w:r>
        <w:t xml:space="preserve">dokument, </w:t>
      </w:r>
      <w:proofErr w:type="spellStart"/>
      <w:r>
        <w:t>ItemNumber</w:t>
      </w:r>
      <w:proofErr w:type="spellEnd"/>
      <w:r>
        <w:t xml:space="preserve"> sa vyplní hodnotou </w:t>
      </w:r>
      <w:r>
        <w:rPr>
          <w:lang w:val="en-US"/>
        </w:rPr>
        <w:t>0</w:t>
      </w:r>
      <w:r w:rsidRPr="0050381F">
        <w:t>)</w:t>
      </w:r>
    </w:p>
    <w:p w14:paraId="611992D0" w14:textId="77777777" w:rsidR="000726C1" w:rsidRDefault="000726C1" w:rsidP="000726C1"/>
    <w:p w14:paraId="2D221DDD" w14:textId="77777777" w:rsidR="000726C1" w:rsidRDefault="000726C1" w:rsidP="000726C1">
      <w:r w:rsidRPr="00B951E0">
        <w:t>Výsledkom volania</w:t>
      </w:r>
      <w:r w:rsidRPr="00D631DF">
        <w:t xml:space="preserve"> je </w:t>
      </w:r>
      <w:proofErr w:type="spellStart"/>
      <w:r w:rsidRPr="00C263B1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C263B1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10E07B22" w14:textId="77777777" w:rsidR="00794BB9" w:rsidRPr="00857B0B" w:rsidRDefault="00794BB9" w:rsidP="00794BB9">
      <w:pPr>
        <w:pStyle w:val="Nadpis2"/>
      </w:pPr>
      <w:bookmarkStart w:id="78" w:name="_Toc56595587"/>
      <w:bookmarkStart w:id="79" w:name="_Toc140232878"/>
      <w:r>
        <w:t>Pridanie podpísanej prílohy EIDAS</w:t>
      </w:r>
      <w:bookmarkEnd w:id="78"/>
      <w:bookmarkEnd w:id="79"/>
    </w:p>
    <w:p w14:paraId="0EE084A5" w14:textId="77777777" w:rsidR="00794BB9" w:rsidRDefault="00794BB9" w:rsidP="00794BB9"/>
    <w:p w14:paraId="564D77BF" w14:textId="77777777" w:rsidR="00794BB9" w:rsidRPr="00DC524B" w:rsidRDefault="00794BB9" w:rsidP="00794BB9">
      <w:pPr>
        <w:rPr>
          <w:lang w:val="en-US"/>
        </w:rPr>
      </w:pPr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r w:rsidRPr="00D70B64">
        <w:t>AddSignedAttachmentEkr2</w:t>
      </w:r>
    </w:p>
    <w:p w14:paraId="74F7B100" w14:textId="77777777" w:rsidR="00794BB9" w:rsidRPr="00B96C4C" w:rsidRDefault="00794BB9" w:rsidP="00794BB9">
      <w:r w:rsidRPr="00B96C4C">
        <w:t>(</w:t>
      </w:r>
    </w:p>
    <w:p w14:paraId="5D4E4C4D" w14:textId="77777777" w:rsidR="00794BB9" w:rsidRDefault="00794BB9" w:rsidP="00794BB9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C524B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70B64">
        <w:t>base64object</w:t>
      </w:r>
    </w:p>
    <w:p w14:paraId="1FD21731" w14:textId="77777777" w:rsidR="00794BB9" w:rsidRPr="00B96C4C" w:rsidRDefault="00794BB9" w:rsidP="00794BB9">
      <w:r w:rsidRPr="00B96C4C">
        <w:t>)</w:t>
      </w:r>
    </w:p>
    <w:p w14:paraId="59D077E2" w14:textId="77777777" w:rsidR="00794BB9" w:rsidRDefault="00794BB9" w:rsidP="00794BB9"/>
    <w:p w14:paraId="2D940513" w14:textId="77777777" w:rsidR="00794BB9" w:rsidRDefault="00794BB9" w:rsidP="00794BB9">
      <w:r>
        <w:t xml:space="preserve">Metóda pridá do </w:t>
      </w:r>
      <w:proofErr w:type="spellStart"/>
      <w:r>
        <w:t>MessageContainera</w:t>
      </w:r>
      <w:proofErr w:type="spellEnd"/>
      <w:r>
        <w:t xml:space="preserve"> podpísaný objekt zo vstupného parametra. Metóda je využívaná vtedy, ak systém podpisuje vlastným spôsobom a potrebuje k už vytvorenému podaniu pridať podpísanú prílohu. </w:t>
      </w:r>
    </w:p>
    <w:p w14:paraId="229379EE" w14:textId="77777777" w:rsidR="00794BB9" w:rsidRDefault="00794BB9" w:rsidP="00794BB9">
      <w:r>
        <w:t xml:space="preserve">Pre každú </w:t>
      </w:r>
      <w:proofErr w:type="spellStart"/>
      <w:r>
        <w:t>ďaľšiu</w:t>
      </w:r>
      <w:proofErr w:type="spellEnd"/>
      <w:r>
        <w:t xml:space="preserve"> prílohu treba opakovať volanie.</w:t>
      </w:r>
    </w:p>
    <w:p w14:paraId="0EB952A4" w14:textId="77777777" w:rsidR="00794BB9" w:rsidRDefault="00794BB9" w:rsidP="00794BB9">
      <w:r>
        <w:t xml:space="preserve">Vstupné parametre: </w:t>
      </w:r>
    </w:p>
    <w:p w14:paraId="76A41360" w14:textId="77777777" w:rsidR="00794BB9" w:rsidRDefault="00794BB9" w:rsidP="00794BB9">
      <w:pPr>
        <w:pStyle w:val="Zoznamsodrkami"/>
      </w:pPr>
      <w:r>
        <w:rPr>
          <w:rFonts w:ascii="Courier New" w:hAnsi="Courier New" w:cs="Courier New"/>
        </w:rPr>
        <w:lastRenderedPageBreak/>
        <w:t>base64object</w:t>
      </w:r>
      <w:r w:rsidRPr="0050381F">
        <w:rPr>
          <w:rFonts w:ascii="Courier New" w:hAnsi="Courier New" w:cs="Courier New"/>
        </w:rPr>
        <w:t xml:space="preserve"> – </w:t>
      </w:r>
      <w:r>
        <w:t xml:space="preserve">podpísaná </w:t>
      </w:r>
      <w:proofErr w:type="spellStart"/>
      <w:r>
        <w:t>príloham</w:t>
      </w:r>
      <w:proofErr w:type="spellEnd"/>
      <w:r>
        <w:t xml:space="preserve"> ktorá má </w:t>
      </w:r>
      <w:proofErr w:type="spellStart"/>
      <w:r>
        <w:t>byž</w:t>
      </w:r>
      <w:proofErr w:type="spellEnd"/>
      <w:r>
        <w:t xml:space="preserve"> pripojená k hlavnému dokumentu</w:t>
      </w:r>
    </w:p>
    <w:p w14:paraId="0F8833C1" w14:textId="77777777" w:rsidR="00794BB9" w:rsidRDefault="00794BB9" w:rsidP="00794BB9"/>
    <w:p w14:paraId="7736198C" w14:textId="77777777" w:rsidR="00794BB9" w:rsidRDefault="00794BB9" w:rsidP="00794BB9">
      <w:r w:rsidRPr="00B951E0">
        <w:t>Výsledkom volania</w:t>
      </w:r>
      <w:r>
        <w:t xml:space="preserve"> sú </w:t>
      </w:r>
      <w:r w:rsidRPr="00347F2C">
        <w:rPr>
          <w:rFonts w:ascii="Courier New" w:hAnsi="Courier New" w:cs="Courier New"/>
        </w:rPr>
        <w:t xml:space="preserve">dáta </w:t>
      </w:r>
      <w:proofErr w:type="spellStart"/>
      <w:r w:rsidRPr="00347F2C">
        <w:rPr>
          <w:rFonts w:ascii="Courier New" w:hAnsi="Courier New" w:cs="Courier New"/>
        </w:rPr>
        <w:t>message</w:t>
      </w:r>
      <w:proofErr w:type="spellEnd"/>
      <w:r w:rsidRPr="00347F2C">
        <w:rPr>
          <w:rFonts w:ascii="Courier New" w:hAnsi="Courier New" w:cs="Courier New"/>
        </w:rPr>
        <w:t xml:space="preserve"> </w:t>
      </w:r>
      <w:proofErr w:type="spellStart"/>
      <w:r w:rsidRPr="00347F2C">
        <w:rPr>
          <w:rFonts w:ascii="Courier New" w:hAnsi="Courier New" w:cs="Courier New"/>
        </w:rPr>
        <w:t>containera</w:t>
      </w:r>
      <w:proofErr w:type="spellEnd"/>
      <w:r>
        <w:t xml:space="preserve"> alebo</w:t>
      </w:r>
      <w:r w:rsidRPr="00D631DF">
        <w:t xml:space="preserve"> </w:t>
      </w:r>
      <w:proofErr w:type="spellStart"/>
      <w:r>
        <w:rPr>
          <w:rFonts w:ascii="Courier New" w:hAnsi="Courier New" w:cs="Courier New"/>
        </w:rPr>
        <w:t>null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717F1707" w14:textId="77777777" w:rsidR="00794BB9" w:rsidRDefault="00794BB9" w:rsidP="00794BB9">
      <w:r>
        <w:t xml:space="preserve">Na odoslanie treba následne použiť metódu </w:t>
      </w:r>
      <w:r w:rsidRPr="00347F2C">
        <w:rPr>
          <w:rFonts w:ascii="Courier New" w:hAnsi="Courier New" w:cs="Courier New"/>
        </w:rPr>
        <w:t>SendRegistrationWithAttachmentsEkr2</w:t>
      </w:r>
      <w:r w:rsidRPr="00347F2C">
        <w:t xml:space="preserve">, kde </w:t>
      </w:r>
      <w:r>
        <w:t xml:space="preserve">vstupom </w:t>
      </w:r>
      <w:r w:rsidRPr="00347F2C">
        <w:t xml:space="preserve">pre </w:t>
      </w:r>
      <w:proofErr w:type="spellStart"/>
      <w:r w:rsidRPr="00347F2C">
        <w:rPr>
          <w:rFonts w:ascii="Courier New" w:hAnsi="Courier New" w:cs="Courier New"/>
        </w:rPr>
        <w:t>registrationXmlData</w:t>
      </w:r>
      <w:proofErr w:type="spellEnd"/>
      <w:r w:rsidRPr="00347F2C">
        <w:t xml:space="preserve"> je práve tento </w:t>
      </w:r>
      <w:proofErr w:type="spellStart"/>
      <w:r w:rsidRPr="00347F2C">
        <w:t>získanný</w:t>
      </w:r>
      <w:proofErr w:type="spellEnd"/>
      <w:r w:rsidRPr="00347F2C">
        <w:t xml:space="preserve"> reťazec.</w:t>
      </w:r>
      <w:r>
        <w:rPr>
          <w:rFonts w:ascii="Courier New" w:hAnsi="Courier New" w:cs="Courier New"/>
        </w:rPr>
        <w:t xml:space="preserve"> </w:t>
      </w:r>
    </w:p>
    <w:p w14:paraId="33A35B75" w14:textId="77777777" w:rsidR="00CB08DE" w:rsidRDefault="00CB08DE" w:rsidP="000726C1"/>
    <w:p w14:paraId="1CF87158" w14:textId="77777777" w:rsidR="00DC524B" w:rsidRDefault="00DC524B" w:rsidP="005C75EA"/>
    <w:p w14:paraId="02210EA5" w14:textId="77777777" w:rsidR="00A515F9" w:rsidRPr="00857B0B" w:rsidRDefault="00A515F9" w:rsidP="00E310C0">
      <w:pPr>
        <w:pStyle w:val="Nadpis2"/>
      </w:pPr>
      <w:bookmarkStart w:id="80" w:name="_Toc140232879"/>
      <w:r>
        <w:t>Zmazanie kolekcie príloh</w:t>
      </w:r>
      <w:bookmarkEnd w:id="80"/>
    </w:p>
    <w:p w14:paraId="493B82F8" w14:textId="77777777" w:rsidR="00A515F9" w:rsidRDefault="00A515F9" w:rsidP="00A515F9"/>
    <w:p w14:paraId="0B1C3253" w14:textId="77777777" w:rsidR="00A515F9" w:rsidRPr="00B96C4C" w:rsidRDefault="00A515F9" w:rsidP="00A515F9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Clear</w:t>
      </w:r>
      <w:r>
        <w:t>Attachments</w:t>
      </w:r>
      <w:proofErr w:type="spellEnd"/>
      <w:r w:rsidRPr="00B96C4C">
        <w:t>()</w:t>
      </w:r>
    </w:p>
    <w:p w14:paraId="53C3568B" w14:textId="77777777" w:rsidR="00A515F9" w:rsidRPr="00B96C4C" w:rsidRDefault="00A515F9" w:rsidP="00A515F9"/>
    <w:p w14:paraId="07DBFBC6" w14:textId="77777777" w:rsidR="00A515F9" w:rsidRDefault="00A515F9" w:rsidP="00A515F9">
      <w:r>
        <w:t>Metóda zmaže vytvorenú kolekciu príloh.</w:t>
      </w:r>
    </w:p>
    <w:p w14:paraId="1D569646" w14:textId="77777777" w:rsidR="00A515F9" w:rsidRDefault="00A515F9" w:rsidP="00A515F9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1DCFCFE0" w14:textId="77777777" w:rsidR="000726C1" w:rsidRDefault="000726C1" w:rsidP="00A515F9"/>
    <w:p w14:paraId="4866930D" w14:textId="77777777" w:rsidR="000726C1" w:rsidRPr="00857B0B" w:rsidRDefault="000726C1" w:rsidP="000726C1">
      <w:pPr>
        <w:pStyle w:val="Nadpis2"/>
      </w:pPr>
      <w:bookmarkStart w:id="81" w:name="_Toc140232880"/>
      <w:r>
        <w:t>Zmazanie kolekcie príloh EIDAS</w:t>
      </w:r>
      <w:bookmarkEnd w:id="81"/>
    </w:p>
    <w:p w14:paraId="222428ED" w14:textId="77777777" w:rsidR="000726C1" w:rsidRDefault="000726C1" w:rsidP="000726C1"/>
    <w:p w14:paraId="6042BF59" w14:textId="77777777" w:rsidR="000726C1" w:rsidRPr="00B96C4C" w:rsidRDefault="000726C1" w:rsidP="000726C1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Pr="000726C1">
        <w:t>ClearAttachmentsEkr2</w:t>
      </w:r>
      <w:r w:rsidRPr="00B96C4C">
        <w:t>()</w:t>
      </w:r>
    </w:p>
    <w:p w14:paraId="7BB39C75" w14:textId="77777777" w:rsidR="000726C1" w:rsidRPr="00B96C4C" w:rsidRDefault="000726C1" w:rsidP="000726C1"/>
    <w:p w14:paraId="3486409F" w14:textId="77777777" w:rsidR="000726C1" w:rsidRDefault="000726C1" w:rsidP="000726C1">
      <w:r>
        <w:t>Metóda zmaže vytvorenú kolekciu príloh.</w:t>
      </w:r>
    </w:p>
    <w:p w14:paraId="1D69E104" w14:textId="77777777" w:rsidR="000726C1" w:rsidRDefault="000726C1" w:rsidP="000726C1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01EA1459" w14:textId="77777777" w:rsidR="00CB08DE" w:rsidRDefault="00CB08DE" w:rsidP="000726C1"/>
    <w:p w14:paraId="0C1B4F29" w14:textId="77777777" w:rsidR="000726C1" w:rsidRDefault="000726C1" w:rsidP="00A515F9"/>
    <w:p w14:paraId="0EB88D8D" w14:textId="77777777" w:rsidR="00A515F9" w:rsidRDefault="00A515F9" w:rsidP="005C75EA"/>
    <w:p w14:paraId="591B006D" w14:textId="77777777" w:rsidR="005B0ECF" w:rsidRDefault="005B0ECF" w:rsidP="00E310C0">
      <w:pPr>
        <w:pStyle w:val="Nadpis2"/>
      </w:pPr>
      <w:bookmarkStart w:id="82" w:name="_Toc418151184"/>
      <w:bookmarkStart w:id="83" w:name="_Toc424730373"/>
      <w:bookmarkStart w:id="84" w:name="_Toc424807053"/>
      <w:bookmarkStart w:id="85" w:name="_Toc424807099"/>
      <w:bookmarkStart w:id="86" w:name="_Toc140232881"/>
      <w:r>
        <w:t>Vytvorenie podania</w:t>
      </w:r>
      <w:bookmarkEnd w:id="82"/>
      <w:bookmarkEnd w:id="83"/>
      <w:bookmarkEnd w:id="84"/>
      <w:bookmarkEnd w:id="85"/>
      <w:bookmarkEnd w:id="86"/>
      <w:r>
        <w:t xml:space="preserve"> </w:t>
      </w:r>
    </w:p>
    <w:p w14:paraId="7BEC389D" w14:textId="77777777" w:rsidR="00A75A1F" w:rsidRPr="00B96C4C" w:rsidRDefault="00A75A1F" w:rsidP="005C75EA"/>
    <w:p w14:paraId="3044CD7B" w14:textId="77777777" w:rsidR="002175C2" w:rsidRPr="00B96C4C" w:rsidRDefault="002175C2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CreateRegistration</w:t>
      </w:r>
      <w:proofErr w:type="spellEnd"/>
    </w:p>
    <w:p w14:paraId="5A8BB7A1" w14:textId="77777777" w:rsidR="002175C2" w:rsidRPr="00B96C4C" w:rsidRDefault="002175C2" w:rsidP="005C75EA">
      <w:r w:rsidRPr="00B96C4C">
        <w:t>(</w:t>
      </w:r>
    </w:p>
    <w:p w14:paraId="3D10946C" w14:textId="77777777" w:rsidR="002175C2" w:rsidRPr="00B96C4C" w:rsidRDefault="002175C2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uri</w:t>
      </w:r>
      <w:proofErr w:type="spellEnd"/>
      <w:r w:rsidRPr="00B96C4C">
        <w:t xml:space="preserve">, </w:t>
      </w:r>
    </w:p>
    <w:p w14:paraId="401AD384" w14:textId="77777777" w:rsidR="002175C2" w:rsidRPr="00B96C4C" w:rsidRDefault="002175C2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B44CAA" w:rsidRPr="00B96C4C">
        <w:t>registrationExternalCode</w:t>
      </w:r>
      <w:proofErr w:type="spellEnd"/>
      <w:r w:rsidRPr="00B96C4C">
        <w:t xml:space="preserve">, </w:t>
      </w:r>
    </w:p>
    <w:p w14:paraId="60315873" w14:textId="77777777" w:rsidR="002175C2" w:rsidRPr="00B96C4C" w:rsidRDefault="002175C2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601B2A63" w14:textId="77777777" w:rsidR="002175C2" w:rsidRPr="00B96C4C" w:rsidRDefault="002175C2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</w:p>
    <w:p w14:paraId="0D36066A" w14:textId="77777777" w:rsidR="002175C2" w:rsidRPr="00B96C4C" w:rsidRDefault="002175C2" w:rsidP="005C75EA">
      <w:r w:rsidRPr="00B96C4C">
        <w:t>)</w:t>
      </w:r>
    </w:p>
    <w:p w14:paraId="6CA0B9F1" w14:textId="77777777" w:rsidR="00A75A1F" w:rsidRDefault="00A75A1F" w:rsidP="005C75EA"/>
    <w:p w14:paraId="6D0A3D8C" w14:textId="77777777" w:rsidR="004320E9" w:rsidRDefault="00562671" w:rsidP="005C75EA">
      <w:r>
        <w:t>Metóda</w:t>
      </w:r>
      <w:r w:rsidR="005E6FBF">
        <w:t xml:space="preserve"> vytvorí a vráti ako výstupný parameter podanie na základe vstupných </w:t>
      </w:r>
    </w:p>
    <w:p w14:paraId="3CE80C63" w14:textId="77777777" w:rsidR="00A400C4" w:rsidRDefault="005E6FBF" w:rsidP="005C75EA">
      <w:r>
        <w:t>parametrov.</w:t>
      </w:r>
    </w:p>
    <w:p w14:paraId="2D2FF46D" w14:textId="77777777" w:rsidR="00A400C4" w:rsidRDefault="00A400C4" w:rsidP="005C75EA">
      <w:r>
        <w:t xml:space="preserve">V prípade neúspechu vráti prázdny reťazec </w:t>
      </w:r>
      <w:r w:rsidR="009561F4" w:rsidRPr="00D631DF">
        <w:t xml:space="preserve">(“”), </w:t>
      </w:r>
      <w:r w:rsidR="009561F4"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9561F4">
        <w:t xml:space="preserve"> inštancie </w:t>
      </w:r>
      <w:proofErr w:type="spellStart"/>
      <w:r w:rsidR="009561F4" w:rsidRPr="00AC56EF">
        <w:t>Communication</w:t>
      </w:r>
      <w:proofErr w:type="spellEnd"/>
      <w:r w:rsidR="009561F4" w:rsidRPr="00AC56EF">
        <w:t>.</w:t>
      </w:r>
    </w:p>
    <w:p w14:paraId="23C0D7DC" w14:textId="77777777" w:rsidR="00584083" w:rsidRDefault="00584083" w:rsidP="005C75EA"/>
    <w:p w14:paraId="3825D9BB" w14:textId="77777777" w:rsidR="00A400C4" w:rsidRDefault="00A400C4" w:rsidP="005C75EA">
      <w:r>
        <w:t>Vstupné parametre:</w:t>
      </w:r>
      <w:r w:rsidR="005E6FBF">
        <w:t xml:space="preserve"> </w:t>
      </w:r>
    </w:p>
    <w:p w14:paraId="1F1EA75D" w14:textId="77777777" w:rsidR="00794DB2" w:rsidRPr="00794DB2" w:rsidRDefault="00A75A1F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uri</w:t>
      </w:r>
      <w:proofErr w:type="spellEnd"/>
      <w:r>
        <w:t xml:space="preserve"> – (nepovinné) </w:t>
      </w:r>
      <w:r w:rsidR="00794DB2">
        <w:t>ľubovoľná URI adresa</w:t>
      </w:r>
    </w:p>
    <w:p w14:paraId="760758BF" w14:textId="77777777" w:rsidR="00794DB2" w:rsidRDefault="00B44CAA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registrationExternalCode</w:t>
      </w:r>
      <w:proofErr w:type="spellEnd"/>
      <w:r w:rsidRPr="00B44CAA">
        <w:rPr>
          <w:i/>
        </w:rPr>
        <w:t xml:space="preserve"> </w:t>
      </w:r>
      <w:r w:rsidR="004627C4">
        <w:t xml:space="preserve">– </w:t>
      </w:r>
      <w:bookmarkStart w:id="87" w:name="OLE_LINK4"/>
      <w:bookmarkStart w:id="88" w:name="OLE_LINK5"/>
      <w:r w:rsidR="00D85E6A">
        <w:t xml:space="preserve">externý kód z číselníka „Typ podania“ </w:t>
      </w:r>
      <w:bookmarkEnd w:id="87"/>
      <w:bookmarkEnd w:id="88"/>
      <w:r w:rsidR="00D85E6A">
        <w:t xml:space="preserve">(kap. </w:t>
      </w:r>
      <w:r w:rsidR="0092208C">
        <w:t>8</w:t>
      </w:r>
      <w:r w:rsidR="00D85E6A">
        <w:t xml:space="preserve">. </w:t>
      </w:r>
      <w:r w:rsidR="002F3F87">
        <w:fldChar w:fldCharType="begin"/>
      </w:r>
      <w:r w:rsidR="00D85E6A">
        <w:instrText xml:space="preserve"> REF _Ref235608316 \h </w:instrText>
      </w:r>
      <w:r w:rsidR="002F3F87">
        <w:fldChar w:fldCharType="separate"/>
      </w:r>
      <w:r w:rsidR="00C11683">
        <w:t>Sťahovanie číselníkov</w:t>
      </w:r>
      <w:r w:rsidR="002F3F87">
        <w:fldChar w:fldCharType="end"/>
      </w:r>
      <w:r w:rsidR="00D85E6A">
        <w:t>)</w:t>
      </w:r>
    </w:p>
    <w:p w14:paraId="12E49FE9" w14:textId="77777777" w:rsidR="00D460EF" w:rsidRDefault="00D460EF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(povinné) </w:t>
      </w:r>
      <w:r w:rsidR="00793A5A" w:rsidRPr="00793A5A">
        <w:t>Identifikátor biznis prípadu</w:t>
      </w:r>
    </w:p>
    <w:p w14:paraId="67D75F52" w14:textId="77777777" w:rsidR="00FC2EBA" w:rsidRDefault="00B3434A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</w:t>
      </w:r>
      <w:r w:rsidR="00794DB2">
        <w:t xml:space="preserve">(nepovinné) </w:t>
      </w:r>
      <w:r w:rsidR="0040274F" w:rsidRPr="0040274F">
        <w:t>Evidenčné číslo ZOT</w:t>
      </w:r>
    </w:p>
    <w:p w14:paraId="4C70B709" w14:textId="77777777" w:rsidR="00210301" w:rsidRDefault="00210301" w:rsidP="00210301">
      <w:pPr>
        <w:pStyle w:val="Zoznamsodrkami"/>
        <w:numPr>
          <w:ilvl w:val="0"/>
          <w:numId w:val="0"/>
        </w:numPr>
        <w:ind w:left="360" w:hanging="360"/>
      </w:pPr>
    </w:p>
    <w:p w14:paraId="1B2AC3D7" w14:textId="77777777" w:rsidR="00210301" w:rsidRDefault="00210301" w:rsidP="00E310C0">
      <w:pPr>
        <w:pStyle w:val="Nadpis2"/>
      </w:pPr>
      <w:bookmarkStart w:id="89" w:name="_Toc140232882"/>
      <w:r>
        <w:t>Vytvorenie podania</w:t>
      </w:r>
      <w:r w:rsidR="00ED1055">
        <w:t xml:space="preserve"> pre</w:t>
      </w:r>
      <w:r>
        <w:t xml:space="preserve"> EIDAS</w:t>
      </w:r>
      <w:bookmarkEnd w:id="89"/>
    </w:p>
    <w:p w14:paraId="52A7D457" w14:textId="77777777" w:rsidR="00210301" w:rsidRPr="00B96C4C" w:rsidRDefault="00210301" w:rsidP="00210301"/>
    <w:p w14:paraId="0B89E127" w14:textId="77777777" w:rsidR="00210301" w:rsidRPr="00B96C4C" w:rsidRDefault="00210301" w:rsidP="0021030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210301">
        <w:t>CreateRegistrationEkr2</w:t>
      </w:r>
    </w:p>
    <w:p w14:paraId="438F5CF3" w14:textId="77777777" w:rsidR="00210301" w:rsidRPr="00B96C4C" w:rsidRDefault="00210301" w:rsidP="00210301">
      <w:r w:rsidRPr="00B96C4C">
        <w:t>(</w:t>
      </w:r>
    </w:p>
    <w:p w14:paraId="6DEDB090" w14:textId="77777777" w:rsidR="00210301" w:rsidRPr="00B96C4C" w:rsidRDefault="00210301" w:rsidP="0021030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210301">
        <w:t>senderId</w:t>
      </w:r>
      <w:proofErr w:type="spellEnd"/>
      <w:r w:rsidRPr="00B96C4C">
        <w:t xml:space="preserve">, </w:t>
      </w:r>
    </w:p>
    <w:p w14:paraId="529B7FCB" w14:textId="77777777" w:rsidR="00210301" w:rsidRPr="00B96C4C" w:rsidRDefault="00210301" w:rsidP="0021030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155904" w:rsidRPr="00155904">
        <w:t>recipientId</w:t>
      </w:r>
      <w:proofErr w:type="spellEnd"/>
      <w:r w:rsidRPr="00B96C4C">
        <w:t xml:space="preserve">, </w:t>
      </w:r>
    </w:p>
    <w:p w14:paraId="328275C6" w14:textId="77777777" w:rsidR="00210301" w:rsidRPr="00B96C4C" w:rsidRDefault="00210301" w:rsidP="0021030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155904" w:rsidRPr="00155904">
        <w:t>messageType</w:t>
      </w:r>
      <w:proofErr w:type="spellEnd"/>
      <w:r w:rsidRPr="00B96C4C">
        <w:t xml:space="preserve">, </w:t>
      </w:r>
    </w:p>
    <w:p w14:paraId="51ECFD67" w14:textId="77777777" w:rsidR="00210301" w:rsidRDefault="00210301" w:rsidP="0021030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155904" w:rsidRPr="00155904">
        <w:t>messageSubjec</w:t>
      </w:r>
      <w:r w:rsidR="00155904">
        <w:t>t</w:t>
      </w:r>
      <w:proofErr w:type="spellEnd"/>
      <w:r w:rsidR="00155904">
        <w:t>,</w:t>
      </w:r>
    </w:p>
    <w:p w14:paraId="0BC23568" w14:textId="77777777" w:rsidR="00155904" w:rsidRDefault="00155904" w:rsidP="00155904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senderBusinessReference</w:t>
      </w:r>
      <w:proofErr w:type="spellEnd"/>
      <w:r>
        <w:t>,</w:t>
      </w:r>
    </w:p>
    <w:p w14:paraId="34879A38" w14:textId="77777777" w:rsidR="00575C8C" w:rsidRDefault="00575C8C" w:rsidP="00575C8C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  <w:r>
        <w:t>,</w:t>
      </w:r>
    </w:p>
    <w:p w14:paraId="51341C1A" w14:textId="77777777" w:rsidR="00155904" w:rsidRDefault="00155904" w:rsidP="00155904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objectName</w:t>
      </w:r>
      <w:proofErr w:type="spellEnd"/>
      <w:r>
        <w:t>,</w:t>
      </w:r>
    </w:p>
    <w:p w14:paraId="5726EF68" w14:textId="77777777" w:rsidR="00155904" w:rsidRDefault="00155904" w:rsidP="00155904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objectDescription</w:t>
      </w:r>
      <w:proofErr w:type="spellEnd"/>
      <w:r>
        <w:t>,</w:t>
      </w:r>
    </w:p>
    <w:p w14:paraId="0BBB3A15" w14:textId="77777777" w:rsidR="00155904" w:rsidRDefault="00155904" w:rsidP="00155904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objectClass</w:t>
      </w:r>
      <w:proofErr w:type="spellEnd"/>
      <w:r>
        <w:t>,</w:t>
      </w:r>
    </w:p>
    <w:p w14:paraId="28AFEE2E" w14:textId="77777777" w:rsidR="00155904" w:rsidRDefault="00155904" w:rsidP="00155904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objectMimeType</w:t>
      </w:r>
      <w:proofErr w:type="spellEnd"/>
      <w:r>
        <w:t>,</w:t>
      </w:r>
    </w:p>
    <w:p w14:paraId="0051172F" w14:textId="77777777" w:rsidR="00155904" w:rsidRDefault="00155904" w:rsidP="00155904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155904">
        <w:t>objectDataBase64</w:t>
      </w:r>
    </w:p>
    <w:p w14:paraId="41F30997" w14:textId="77777777" w:rsidR="00155904" w:rsidRDefault="00155904" w:rsidP="00210301"/>
    <w:p w14:paraId="23C3C372" w14:textId="77777777" w:rsidR="00210301" w:rsidRDefault="00210301" w:rsidP="00210301">
      <w:r>
        <w:t xml:space="preserve">Metóda vytvorí a vráti ako výstupný parameter podanie na základe vstupných </w:t>
      </w:r>
    </w:p>
    <w:p w14:paraId="282DA942" w14:textId="77777777" w:rsidR="00210301" w:rsidRPr="00155904" w:rsidRDefault="00210301" w:rsidP="00210301">
      <w:r>
        <w:t>parametrov.</w:t>
      </w:r>
      <w:r w:rsidR="00155904">
        <w:t xml:space="preserve"> Bude vo formáte </w:t>
      </w:r>
      <w:proofErr w:type="spellStart"/>
      <w:r w:rsidR="00155904">
        <w:t>MessageContainera</w:t>
      </w:r>
      <w:proofErr w:type="spellEnd"/>
    </w:p>
    <w:p w14:paraId="7AC30F55" w14:textId="77777777" w:rsidR="00210301" w:rsidRDefault="00210301" w:rsidP="00210301">
      <w:r>
        <w:t xml:space="preserve">V prípade neúspechu vráti prázdny reťazec </w:t>
      </w:r>
      <w:r w:rsidRPr="00D631DF">
        <w:t xml:space="preserve">(“”),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28301F39" w14:textId="77777777" w:rsidR="00210301" w:rsidRDefault="00210301" w:rsidP="00210301"/>
    <w:p w14:paraId="592AA48C" w14:textId="77777777" w:rsidR="00210301" w:rsidRDefault="00210301" w:rsidP="00210301">
      <w:r>
        <w:t xml:space="preserve">Vstupné parametre: </w:t>
      </w:r>
    </w:p>
    <w:p w14:paraId="53F77CB4" w14:textId="77777777" w:rsidR="00210301" w:rsidRPr="00794DB2" w:rsidRDefault="00210301" w:rsidP="00210301">
      <w:pPr>
        <w:pStyle w:val="Zoznamsodrkami"/>
      </w:pPr>
      <w:proofErr w:type="spellStart"/>
      <w:r w:rsidRPr="00210301">
        <w:rPr>
          <w:rFonts w:ascii="Courier New" w:hAnsi="Courier New" w:cs="Courier New"/>
        </w:rPr>
        <w:t>senderId</w:t>
      </w:r>
      <w:proofErr w:type="spellEnd"/>
      <w:r>
        <w:t>–</w:t>
      </w:r>
      <w:r w:rsidRPr="00210301">
        <w:t xml:space="preserve"> Jednozna</w:t>
      </w:r>
      <w:r>
        <w:t>č</w:t>
      </w:r>
      <w:r w:rsidRPr="00210301">
        <w:t>ne identifikuje odosielate</w:t>
      </w:r>
      <w:r>
        <w:t>ľ</w:t>
      </w:r>
      <w:r w:rsidRPr="00210301">
        <w:t>a elektronickej správy. Jemu bude doru</w:t>
      </w:r>
      <w:r>
        <w:t>č</w:t>
      </w:r>
      <w:r w:rsidRPr="00210301">
        <w:t>en</w:t>
      </w:r>
      <w:r>
        <w:t>á</w:t>
      </w:r>
      <w:r w:rsidRPr="00210301">
        <w:t xml:space="preserve"> potvrdenka o doru</w:t>
      </w:r>
      <w:r>
        <w:t>č</w:t>
      </w:r>
      <w:r w:rsidRPr="00210301">
        <w:t>ení. Hodnota je URI a presná špecifikácia podporovaných typov identifikácie v ÚPVS</w:t>
      </w:r>
    </w:p>
    <w:p w14:paraId="5877EA2B" w14:textId="77777777" w:rsidR="00210301" w:rsidRDefault="00210301" w:rsidP="00210301">
      <w:pPr>
        <w:pStyle w:val="Zoznamsodrkami"/>
      </w:pPr>
      <w:proofErr w:type="spellStart"/>
      <w:r w:rsidRPr="00210301">
        <w:rPr>
          <w:rFonts w:ascii="Courier New" w:hAnsi="Courier New" w:cs="Courier New"/>
        </w:rPr>
        <w:t>recipientId</w:t>
      </w:r>
      <w:proofErr w:type="spellEnd"/>
      <w:r>
        <w:t xml:space="preserve">– </w:t>
      </w:r>
      <w:r w:rsidRPr="00210301">
        <w:t>Jednozna</w:t>
      </w:r>
      <w:r>
        <w:t>č</w:t>
      </w:r>
      <w:r w:rsidRPr="00210301">
        <w:t>ne identifikuje prijímate</w:t>
      </w:r>
      <w:r>
        <w:t>ľ</w:t>
      </w:r>
      <w:r w:rsidRPr="00210301">
        <w:t xml:space="preserve">a elektronickej </w:t>
      </w:r>
      <w:proofErr w:type="spellStart"/>
      <w:r w:rsidRPr="00210301">
        <w:t>správy.Hodnota</w:t>
      </w:r>
      <w:proofErr w:type="spellEnd"/>
      <w:r w:rsidRPr="00210301">
        <w:t xml:space="preserve"> je URI a špecifikácia je rovnaká ako pre </w:t>
      </w:r>
      <w:proofErr w:type="spellStart"/>
      <w:r w:rsidRPr="00210301">
        <w:t>SenderId</w:t>
      </w:r>
      <w:proofErr w:type="spellEnd"/>
    </w:p>
    <w:p w14:paraId="0B5F593A" w14:textId="77777777" w:rsidR="00210301" w:rsidRDefault="00210301" w:rsidP="00210301">
      <w:pPr>
        <w:pStyle w:val="Zoznamsodrkami"/>
      </w:pPr>
      <w:proofErr w:type="spellStart"/>
      <w:r w:rsidRPr="00210301">
        <w:rPr>
          <w:rFonts w:ascii="Courier New" w:hAnsi="Courier New" w:cs="Courier New"/>
        </w:rPr>
        <w:t>messageType</w:t>
      </w:r>
      <w:proofErr w:type="spellEnd"/>
      <w:r>
        <w:t>–</w:t>
      </w:r>
      <w:r w:rsidRPr="00210301">
        <w:t xml:space="preserve"> Jednoznačne identifikuje typ elektronickej správy. Určuje tým spracovanie na strane prijímateľa.</w:t>
      </w:r>
    </w:p>
    <w:p w14:paraId="63EEC53C" w14:textId="77777777" w:rsidR="00210301" w:rsidRDefault="00210301" w:rsidP="00210301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messageSubject</w:t>
      </w:r>
      <w:proofErr w:type="spellEnd"/>
      <w:r>
        <w:t xml:space="preserve"> – </w:t>
      </w:r>
      <w:r w:rsidRPr="00210301">
        <w:t>Nepovinný údaj. Vypĺňa ju odosielateľ a predstavuje predmet elektronickej správy.</w:t>
      </w:r>
    </w:p>
    <w:p w14:paraId="5A116D5B" w14:textId="77777777" w:rsidR="00210301" w:rsidRDefault="00210301" w:rsidP="00210301">
      <w:pPr>
        <w:pStyle w:val="Zoznamsodrkami"/>
      </w:pPr>
      <w:proofErr w:type="spellStart"/>
      <w:r w:rsidRPr="00210301">
        <w:rPr>
          <w:rFonts w:ascii="Consolas" w:hAnsi="Consolas" w:cs="Consolas"/>
          <w:color w:val="000000"/>
          <w:sz w:val="19"/>
          <w:szCs w:val="19"/>
        </w:rPr>
        <w:t>senderBusinessReference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210301">
        <w:t>Nepovinný údaj. Vypĺňa odosielateľ alebo generuje systém na strane odosielateľa. Predstavuje spisovú značku odosielateľa. Slúži na párovanie komunikácie medzi dvoma stranami.</w:t>
      </w:r>
    </w:p>
    <w:p w14:paraId="699D1EBD" w14:textId="77777777" w:rsidR="00575C8C" w:rsidRDefault="00575C8C" w:rsidP="00575C8C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recipientBusinessReference</w:t>
      </w:r>
      <w:proofErr w:type="spellEnd"/>
      <w:r w:rsidRPr="00575C8C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 xml:space="preserve">- </w:t>
      </w:r>
      <w:r w:rsidRPr="00575C8C">
        <w:t xml:space="preserve">Nepovinný údaj. 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4BB11AF7" w14:textId="77777777" w:rsidR="00311717" w:rsidRDefault="00311717" w:rsidP="00311717">
      <w:pPr>
        <w:pStyle w:val="Zoznamsodrkami"/>
      </w:pPr>
      <w:proofErr w:type="spellStart"/>
      <w:r w:rsidRPr="00311717">
        <w:rPr>
          <w:rFonts w:ascii="Consolas" w:hAnsi="Consolas" w:cs="Consolas"/>
          <w:color w:val="000000"/>
          <w:sz w:val="19"/>
          <w:szCs w:val="19"/>
        </w:rPr>
        <w:t>objectName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Nepovinný údaj. Predstavuje názov objektu. Môže sa použiť názov pôvodného súboru, ak existoval. Slúži na zobrazovanie a prípadne ako preddefinovaný názov pri ukladaní do súboru.</w:t>
      </w:r>
    </w:p>
    <w:p w14:paraId="64645B8E" w14:textId="77777777" w:rsidR="00311717" w:rsidRPr="00311717" w:rsidRDefault="00311717" w:rsidP="00311717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objectDescription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Nepovinný údaj. Popisuje voľne objekt. Slúži len na zobrazenie.</w:t>
      </w:r>
    </w:p>
    <w:p w14:paraId="79195104" w14:textId="77777777" w:rsidR="00311717" w:rsidRPr="00155904" w:rsidRDefault="00311717" w:rsidP="00311717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objectClass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Trieda objektu, slúži na identifikovanie typu alebo účelu. Číselníková hodnota. Slúži na určenie spracovania na strane prijímateľa.</w:t>
      </w:r>
    </w:p>
    <w:p w14:paraId="5B45FF03" w14:textId="77777777" w:rsidR="00155904" w:rsidRPr="00155904" w:rsidRDefault="00155904" w:rsidP="00155904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lastRenderedPageBreak/>
        <w:t>objectMimeType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155904">
        <w:t xml:space="preserve">Predstavuje štandardný </w:t>
      </w:r>
      <w:proofErr w:type="spellStart"/>
      <w:r w:rsidRPr="00155904">
        <w:t>mimetype</w:t>
      </w:r>
      <w:proofErr w:type="spellEnd"/>
      <w:r w:rsidRPr="00155904">
        <w:t xml:space="preserve"> obsahu, určuje dátový formát objektu.</w:t>
      </w:r>
    </w:p>
    <w:p w14:paraId="2754F9F9" w14:textId="77777777" w:rsidR="00155904" w:rsidRPr="00311717" w:rsidRDefault="00155904" w:rsidP="00155904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r w:rsidRPr="00155904">
        <w:rPr>
          <w:rFonts w:ascii="Consolas" w:hAnsi="Consolas" w:cs="Consolas"/>
          <w:color w:val="000000"/>
          <w:sz w:val="19"/>
          <w:szCs w:val="19"/>
        </w:rPr>
        <w:t>objectDataBase64</w:t>
      </w:r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155904">
        <w:t>Obsahom objektu môže byť jednoduchý dokument (súbor) alebo zložený dokument (kontajner)</w:t>
      </w:r>
    </w:p>
    <w:p w14:paraId="02067DCF" w14:textId="77777777" w:rsidR="00CB08DE" w:rsidRDefault="00CB08DE" w:rsidP="00CB08DE">
      <w:pPr>
        <w:pStyle w:val="Nadpis2"/>
      </w:pPr>
      <w:bookmarkStart w:id="90" w:name="_Toc140232883"/>
      <w:r>
        <w:t xml:space="preserve">Vytvorenie podania pre </w:t>
      </w:r>
      <w:proofErr w:type="spellStart"/>
      <w:r>
        <w:t>eCommerce</w:t>
      </w:r>
      <w:bookmarkEnd w:id="90"/>
      <w:proofErr w:type="spellEnd"/>
    </w:p>
    <w:p w14:paraId="4E151217" w14:textId="77777777" w:rsidR="00CB08DE" w:rsidRPr="00B96C4C" w:rsidRDefault="00CB08DE" w:rsidP="00CB08DE"/>
    <w:p w14:paraId="1963D66D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CB08DE">
        <w:t>CreateRegistrationECommerce</w:t>
      </w:r>
      <w:proofErr w:type="spellEnd"/>
    </w:p>
    <w:p w14:paraId="2625C474" w14:textId="77777777" w:rsidR="00CB08DE" w:rsidRPr="00B96C4C" w:rsidRDefault="00CB08DE" w:rsidP="00CB08DE">
      <w:r w:rsidRPr="00B96C4C">
        <w:t>(</w:t>
      </w:r>
    </w:p>
    <w:p w14:paraId="11EE5A1B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210301">
        <w:t>senderId</w:t>
      </w:r>
      <w:proofErr w:type="spellEnd"/>
      <w:r w:rsidRPr="00B96C4C">
        <w:t xml:space="preserve">, </w:t>
      </w:r>
    </w:p>
    <w:p w14:paraId="0003679F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recipientId</w:t>
      </w:r>
      <w:proofErr w:type="spellEnd"/>
      <w:r w:rsidRPr="00B96C4C">
        <w:t xml:space="preserve">, </w:t>
      </w:r>
    </w:p>
    <w:p w14:paraId="1DAAFFE0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messageType</w:t>
      </w:r>
      <w:proofErr w:type="spellEnd"/>
      <w:r w:rsidRPr="00B96C4C">
        <w:t xml:space="preserve">, </w:t>
      </w:r>
    </w:p>
    <w:p w14:paraId="4427084C" w14:textId="77777777" w:rsidR="00CB08DE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messageSubjec</w:t>
      </w:r>
      <w:r>
        <w:t>t</w:t>
      </w:r>
      <w:proofErr w:type="spellEnd"/>
      <w:r>
        <w:t>,</w:t>
      </w:r>
    </w:p>
    <w:p w14:paraId="28761DB2" w14:textId="77777777" w:rsidR="00CB08DE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senderBusinessReference</w:t>
      </w:r>
      <w:proofErr w:type="spellEnd"/>
      <w:r>
        <w:t>,</w:t>
      </w:r>
    </w:p>
    <w:p w14:paraId="565DFBCC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  <w:r>
        <w:t>,</w:t>
      </w:r>
    </w:p>
    <w:p w14:paraId="6E919B8C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objectName</w:t>
      </w:r>
      <w:proofErr w:type="spellEnd"/>
      <w:r>
        <w:t>,</w:t>
      </w:r>
    </w:p>
    <w:p w14:paraId="63092CEA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objectDescription</w:t>
      </w:r>
      <w:proofErr w:type="spellEnd"/>
      <w:r>
        <w:t>,</w:t>
      </w:r>
    </w:p>
    <w:p w14:paraId="720CEBF0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objectClass</w:t>
      </w:r>
      <w:proofErr w:type="spellEnd"/>
      <w:r>
        <w:t>,</w:t>
      </w:r>
    </w:p>
    <w:p w14:paraId="74C45BB5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155904">
        <w:t>objectMimeType</w:t>
      </w:r>
      <w:proofErr w:type="spellEnd"/>
      <w:r>
        <w:t>,</w:t>
      </w:r>
    </w:p>
    <w:p w14:paraId="2BFF22F8" w14:textId="77777777" w:rsidR="00CB08DE" w:rsidRDefault="00CB08DE" w:rsidP="00CB08D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155904">
        <w:t>objectDataBase64</w:t>
      </w:r>
    </w:p>
    <w:p w14:paraId="75ED5371" w14:textId="77777777" w:rsidR="00CB08DE" w:rsidRDefault="00CB08DE" w:rsidP="00CB08DE"/>
    <w:p w14:paraId="2CA6FD9A" w14:textId="77777777" w:rsidR="00CB08DE" w:rsidRDefault="00CB08DE" w:rsidP="00CB08DE">
      <w:r>
        <w:t xml:space="preserve">Metóda vytvorí a vráti ako výstupný parameter podanie na základe vstupných </w:t>
      </w:r>
    </w:p>
    <w:p w14:paraId="1D5BD7FC" w14:textId="77777777" w:rsidR="00CB08DE" w:rsidRPr="00155904" w:rsidRDefault="00CB08DE" w:rsidP="00CB08DE">
      <w:r>
        <w:t xml:space="preserve">parametrov. Bude vo formáte </w:t>
      </w:r>
      <w:proofErr w:type="spellStart"/>
      <w:r>
        <w:t>MessageContainera</w:t>
      </w:r>
      <w:proofErr w:type="spellEnd"/>
    </w:p>
    <w:p w14:paraId="6779AC9F" w14:textId="77777777" w:rsidR="00CB08DE" w:rsidRDefault="00CB08DE" w:rsidP="00CB08DE">
      <w:r>
        <w:t xml:space="preserve">V prípade neúspechu vráti prázdny reťazec </w:t>
      </w:r>
      <w:r w:rsidRPr="00D631DF">
        <w:t xml:space="preserve">(“”), </w:t>
      </w:r>
      <w:r>
        <w:t>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 w:rsidRPr="00AC56EF">
        <w:t>.</w:t>
      </w:r>
    </w:p>
    <w:p w14:paraId="41E033F1" w14:textId="77777777" w:rsidR="00CB08DE" w:rsidRDefault="00CB08DE" w:rsidP="00CB08DE"/>
    <w:p w14:paraId="513578C5" w14:textId="77777777" w:rsidR="00CB08DE" w:rsidRDefault="00CB08DE" w:rsidP="00CB08DE">
      <w:r>
        <w:t xml:space="preserve">Vstupné parametre: </w:t>
      </w:r>
    </w:p>
    <w:p w14:paraId="0B66FDB4" w14:textId="77777777" w:rsidR="00CB08DE" w:rsidRPr="00794DB2" w:rsidRDefault="00CB08DE" w:rsidP="00CB08DE">
      <w:pPr>
        <w:pStyle w:val="Zoznamsodrkami"/>
      </w:pPr>
      <w:proofErr w:type="spellStart"/>
      <w:r w:rsidRPr="00210301">
        <w:rPr>
          <w:rFonts w:ascii="Courier New" w:hAnsi="Courier New" w:cs="Courier New"/>
        </w:rPr>
        <w:t>senderId</w:t>
      </w:r>
      <w:proofErr w:type="spellEnd"/>
      <w:r>
        <w:t>–</w:t>
      </w:r>
      <w:r w:rsidRPr="00210301">
        <w:t xml:space="preserve"> Jednozna</w:t>
      </w:r>
      <w:r>
        <w:t>č</w:t>
      </w:r>
      <w:r w:rsidRPr="00210301">
        <w:t>ne identifikuje odosielate</w:t>
      </w:r>
      <w:r>
        <w:t>ľ</w:t>
      </w:r>
      <w:r w:rsidRPr="00210301">
        <w:t>a elektronickej správy. Jemu bude doru</w:t>
      </w:r>
      <w:r>
        <w:t>č</w:t>
      </w:r>
      <w:r w:rsidRPr="00210301">
        <w:t>en</w:t>
      </w:r>
      <w:r>
        <w:t>á</w:t>
      </w:r>
      <w:r w:rsidRPr="00210301">
        <w:t xml:space="preserve"> potvrdenka o doru</w:t>
      </w:r>
      <w:r>
        <w:t>č</w:t>
      </w:r>
      <w:r w:rsidRPr="00210301">
        <w:t>ení. Hodnota je URI a presná špecifikácia podporovaných typov identifikácie v ÚPVS</w:t>
      </w:r>
    </w:p>
    <w:p w14:paraId="091F9798" w14:textId="77777777" w:rsidR="00CB08DE" w:rsidRDefault="00CB08DE" w:rsidP="00CB08DE">
      <w:pPr>
        <w:pStyle w:val="Zoznamsodrkami"/>
      </w:pPr>
      <w:proofErr w:type="spellStart"/>
      <w:r w:rsidRPr="00210301">
        <w:rPr>
          <w:rFonts w:ascii="Courier New" w:hAnsi="Courier New" w:cs="Courier New"/>
        </w:rPr>
        <w:t>recipientId</w:t>
      </w:r>
      <w:proofErr w:type="spellEnd"/>
      <w:r>
        <w:t xml:space="preserve">– </w:t>
      </w:r>
      <w:r w:rsidRPr="00210301">
        <w:t>Jednozna</w:t>
      </w:r>
      <w:r>
        <w:t>č</w:t>
      </w:r>
      <w:r w:rsidRPr="00210301">
        <w:t>ne identifikuje prijímate</w:t>
      </w:r>
      <w:r>
        <w:t>ľ</w:t>
      </w:r>
      <w:r w:rsidRPr="00210301">
        <w:t xml:space="preserve">a elektronickej </w:t>
      </w:r>
      <w:proofErr w:type="spellStart"/>
      <w:r w:rsidRPr="00210301">
        <w:t>správy.Hodnota</w:t>
      </w:r>
      <w:proofErr w:type="spellEnd"/>
      <w:r w:rsidRPr="00210301">
        <w:t xml:space="preserve"> je URI a špecifikácia je rovnaká ako pre </w:t>
      </w:r>
      <w:proofErr w:type="spellStart"/>
      <w:r w:rsidRPr="00210301">
        <w:t>SenderId</w:t>
      </w:r>
      <w:proofErr w:type="spellEnd"/>
    </w:p>
    <w:p w14:paraId="1C075459" w14:textId="77777777" w:rsidR="00CB08DE" w:rsidRDefault="00CB08DE" w:rsidP="00CB08DE">
      <w:pPr>
        <w:pStyle w:val="Zoznamsodrkami"/>
      </w:pPr>
      <w:proofErr w:type="spellStart"/>
      <w:r w:rsidRPr="00210301">
        <w:rPr>
          <w:rFonts w:ascii="Courier New" w:hAnsi="Courier New" w:cs="Courier New"/>
        </w:rPr>
        <w:t>messageType</w:t>
      </w:r>
      <w:proofErr w:type="spellEnd"/>
      <w:r>
        <w:t>–</w:t>
      </w:r>
      <w:r w:rsidRPr="00210301">
        <w:t xml:space="preserve"> Jednoznačne identifikuje typ elektronickej správy. Určuje tým spracovanie na strane prijímateľa.</w:t>
      </w:r>
    </w:p>
    <w:p w14:paraId="603BA1AA" w14:textId="77777777" w:rsidR="00CB08DE" w:rsidRDefault="00CB08DE" w:rsidP="00CB08DE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messageSubject</w:t>
      </w:r>
      <w:proofErr w:type="spellEnd"/>
      <w:r>
        <w:t xml:space="preserve"> – </w:t>
      </w:r>
      <w:r w:rsidRPr="00210301">
        <w:t>Nepovinný údaj. Vypĺňa ju odosielateľ a predstavuje predmet elektronickej správy.</w:t>
      </w:r>
    </w:p>
    <w:p w14:paraId="6AB5CD99" w14:textId="77777777" w:rsidR="00CB08DE" w:rsidRDefault="00CB08DE" w:rsidP="00CB08DE">
      <w:pPr>
        <w:pStyle w:val="Zoznamsodrkami"/>
      </w:pPr>
      <w:proofErr w:type="spellStart"/>
      <w:r w:rsidRPr="00210301">
        <w:rPr>
          <w:rFonts w:ascii="Consolas" w:hAnsi="Consolas" w:cs="Consolas"/>
          <w:color w:val="000000"/>
          <w:sz w:val="19"/>
          <w:szCs w:val="19"/>
        </w:rPr>
        <w:t>senderBusinessReference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210301">
        <w:t>Nepovinný údaj. Vypĺňa odosielateľ alebo generuje systém na strane odosielateľa. Predstavuje spisovú značku odosielateľa. Slúži na párovanie komunikácie medzi dvoma stranami.</w:t>
      </w:r>
    </w:p>
    <w:p w14:paraId="5B9D546D" w14:textId="77777777" w:rsidR="00CB08DE" w:rsidRDefault="00CB08DE" w:rsidP="00CB08DE">
      <w:pPr>
        <w:pStyle w:val="Zoznamsodrkami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recipientBusinessReference</w:t>
      </w:r>
      <w:proofErr w:type="spellEnd"/>
      <w:r w:rsidRPr="00575C8C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 xml:space="preserve">- </w:t>
      </w:r>
      <w:r w:rsidRPr="00575C8C">
        <w:t xml:space="preserve">Nepovinný údaj. 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3DBCBE60" w14:textId="77777777" w:rsidR="00CB08DE" w:rsidRDefault="00CB08DE" w:rsidP="00CB08DE">
      <w:pPr>
        <w:pStyle w:val="Zoznamsodrkami"/>
      </w:pPr>
      <w:proofErr w:type="spellStart"/>
      <w:r w:rsidRPr="00311717">
        <w:rPr>
          <w:rFonts w:ascii="Consolas" w:hAnsi="Consolas" w:cs="Consolas"/>
          <w:color w:val="000000"/>
          <w:sz w:val="19"/>
          <w:szCs w:val="19"/>
        </w:rPr>
        <w:t>objectName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Nepovinný údaj. Predstavuje názov objektu. Môže sa použiť názov pôvodného súboru, ak existoval. Slúži na zobrazovanie a prípadne ako preddefinovaný názov pri ukladaní do súboru.</w:t>
      </w:r>
    </w:p>
    <w:p w14:paraId="0CE04E7B" w14:textId="77777777" w:rsidR="00CB08DE" w:rsidRPr="00311717" w:rsidRDefault="00CB08DE" w:rsidP="00CB08DE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objectDescription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Nepovinný údaj. Popisuje voľne objekt. Slúži len na zobrazenie.</w:t>
      </w:r>
    </w:p>
    <w:p w14:paraId="142F83DA" w14:textId="77777777" w:rsidR="00CB08DE" w:rsidRPr="00155904" w:rsidRDefault="00CB08DE" w:rsidP="00CB08DE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objectClass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311717">
        <w:t>Trieda objektu, slúži na identifikovanie typu alebo účelu. Číselníková hodnota. Slúži na určenie spracovania na strane prijímateľa.</w:t>
      </w:r>
    </w:p>
    <w:p w14:paraId="7DE1FA63" w14:textId="77777777" w:rsidR="00CB08DE" w:rsidRPr="00155904" w:rsidRDefault="00CB08DE" w:rsidP="00CB08DE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objectMimeType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155904">
        <w:t xml:space="preserve">Predstavuje štandardný </w:t>
      </w:r>
      <w:proofErr w:type="spellStart"/>
      <w:r w:rsidRPr="00155904">
        <w:t>mimetype</w:t>
      </w:r>
      <w:proofErr w:type="spellEnd"/>
      <w:r w:rsidRPr="00155904">
        <w:t xml:space="preserve"> obsahu, určuje dátový formát objektu.</w:t>
      </w:r>
    </w:p>
    <w:p w14:paraId="614FB102" w14:textId="77777777" w:rsidR="00CB08DE" w:rsidRPr="00311717" w:rsidRDefault="00CB08DE" w:rsidP="00CB08DE">
      <w:pPr>
        <w:pStyle w:val="Zoznamsodrkami"/>
        <w:rPr>
          <w:rFonts w:ascii="Consolas" w:hAnsi="Consolas" w:cs="Consolas"/>
          <w:color w:val="000000"/>
          <w:sz w:val="19"/>
          <w:szCs w:val="19"/>
        </w:rPr>
      </w:pPr>
      <w:r w:rsidRPr="00155904">
        <w:rPr>
          <w:rFonts w:ascii="Consolas" w:hAnsi="Consolas" w:cs="Consolas"/>
          <w:color w:val="000000"/>
          <w:sz w:val="19"/>
          <w:szCs w:val="19"/>
        </w:rPr>
        <w:lastRenderedPageBreak/>
        <w:t>objectDataBase64</w:t>
      </w:r>
      <w:r>
        <w:rPr>
          <w:rFonts w:ascii="Consolas" w:hAnsi="Consolas" w:cs="Consolas"/>
          <w:color w:val="000000"/>
          <w:sz w:val="19"/>
          <w:szCs w:val="19"/>
        </w:rPr>
        <w:t xml:space="preserve"> - </w:t>
      </w:r>
      <w:r w:rsidRPr="00155904">
        <w:t>Obsahom objektu môže byť jednoduchý dokument (súbor) alebo zložený dokument (kontajner)</w:t>
      </w:r>
    </w:p>
    <w:p w14:paraId="49467C1B" w14:textId="77777777" w:rsidR="00210301" w:rsidRDefault="00210301" w:rsidP="00210301">
      <w:pPr>
        <w:pStyle w:val="Zoznamsodrkami"/>
        <w:numPr>
          <w:ilvl w:val="0"/>
          <w:numId w:val="0"/>
        </w:numPr>
        <w:ind w:left="360" w:hanging="360"/>
      </w:pPr>
    </w:p>
    <w:p w14:paraId="3014049B" w14:textId="77777777" w:rsidR="005B0ECF" w:rsidRDefault="005B0ECF" w:rsidP="00E310C0">
      <w:pPr>
        <w:pStyle w:val="Nadpis2"/>
      </w:pPr>
      <w:bookmarkStart w:id="91" w:name="_Toc418151185"/>
      <w:bookmarkStart w:id="92" w:name="_Toc424730374"/>
      <w:bookmarkStart w:id="93" w:name="_Toc424807054"/>
      <w:bookmarkStart w:id="94" w:name="_Toc424807100"/>
      <w:bookmarkStart w:id="95" w:name="_Toc140232884"/>
      <w:r>
        <w:t>Odoslanie podania</w:t>
      </w:r>
      <w:bookmarkEnd w:id="91"/>
      <w:bookmarkEnd w:id="92"/>
      <w:bookmarkEnd w:id="93"/>
      <w:bookmarkEnd w:id="94"/>
      <w:bookmarkEnd w:id="95"/>
      <w:r>
        <w:t xml:space="preserve"> </w:t>
      </w:r>
    </w:p>
    <w:p w14:paraId="0B017E43" w14:textId="77777777" w:rsidR="00B3434A" w:rsidRPr="00B96C4C" w:rsidRDefault="00B3434A" w:rsidP="005C75EA"/>
    <w:p w14:paraId="53557C8C" w14:textId="77777777" w:rsidR="0037757E" w:rsidRPr="00B96C4C" w:rsidRDefault="0037757E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SendRegistration</w:t>
      </w:r>
      <w:proofErr w:type="spellEnd"/>
    </w:p>
    <w:p w14:paraId="1197E725" w14:textId="77777777" w:rsidR="0037757E" w:rsidRPr="00B96C4C" w:rsidRDefault="0037757E" w:rsidP="005C75EA">
      <w:r w:rsidRPr="00B96C4C">
        <w:t>(</w:t>
      </w:r>
    </w:p>
    <w:p w14:paraId="0B8B3995" w14:textId="77777777" w:rsidR="00453FC0" w:rsidRPr="00B96C4C" w:rsidRDefault="00453FC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772CB303" w14:textId="77777777" w:rsidR="00453FC0" w:rsidRPr="00B96C4C" w:rsidRDefault="00453FC0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08DC688A" w14:textId="77777777" w:rsidR="00453FC0" w:rsidRPr="00B96C4C" w:rsidRDefault="00453FC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352553" w:rsidRPr="00B96C4C">
        <w:t>registrationX</w:t>
      </w:r>
      <w:r w:rsidRPr="00B96C4C">
        <w:t>mlData</w:t>
      </w:r>
      <w:proofErr w:type="spellEnd"/>
      <w:r w:rsidRPr="00B96C4C">
        <w:t xml:space="preserve">, </w:t>
      </w:r>
    </w:p>
    <w:p w14:paraId="0AA31FB9" w14:textId="77777777" w:rsidR="00453FC0" w:rsidRPr="00B96C4C" w:rsidRDefault="00453FC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0F298A" w:rsidRPr="00B96C4C">
        <w:t>registrationExternalCode</w:t>
      </w:r>
      <w:proofErr w:type="spellEnd"/>
      <w:r w:rsidRPr="00B96C4C">
        <w:t xml:space="preserve">, </w:t>
      </w:r>
    </w:p>
    <w:p w14:paraId="2F04A86B" w14:textId="77777777" w:rsidR="00453FC0" w:rsidRPr="00B96C4C" w:rsidRDefault="00453FC0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60BDCACA" w14:textId="77777777" w:rsidR="00453FC0" w:rsidRPr="00B96C4C" w:rsidRDefault="00453FC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previousRegistrationConsignment</w:t>
      </w:r>
      <w:proofErr w:type="spellEnd"/>
      <w:r w:rsidRPr="00B96C4C">
        <w:t xml:space="preserve">, </w:t>
      </w:r>
    </w:p>
    <w:p w14:paraId="6C1990E1" w14:textId="77777777" w:rsidR="00453FC0" w:rsidRPr="00B96C4C" w:rsidRDefault="00453FC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title</w:t>
      </w:r>
    </w:p>
    <w:p w14:paraId="2BD7FE5A" w14:textId="77777777" w:rsidR="0037757E" w:rsidRPr="00B96C4C" w:rsidRDefault="0037757E" w:rsidP="005C75EA">
      <w:r w:rsidRPr="00B96C4C">
        <w:t>)</w:t>
      </w:r>
    </w:p>
    <w:p w14:paraId="18458ADB" w14:textId="77777777" w:rsidR="00B3434A" w:rsidRDefault="00B3434A" w:rsidP="005C75EA"/>
    <w:p w14:paraId="3EECA3F6" w14:textId="77777777" w:rsidR="00E72DF4" w:rsidRDefault="00E72DF4" w:rsidP="005C75EA">
      <w:r>
        <w:t xml:space="preserve">V prípade, že podanie a dokumenty v ňom obsiahnuté majú správny formát (pozri Prílohy) a vstupné parametre ako aj dáta v podaní prejdú vstupnými kontrolami </w:t>
      </w:r>
    </w:p>
    <w:p w14:paraId="175AFB3F" w14:textId="77777777" w:rsidR="00E72DF4" w:rsidRDefault="00E72DF4" w:rsidP="005C75EA">
      <w:r>
        <w:t>(jednou z nich je kontrola voči číselníkom), EKR podanie príjme.</w:t>
      </w:r>
    </w:p>
    <w:p w14:paraId="1865626D" w14:textId="77777777" w:rsidR="00E72DF4" w:rsidRDefault="00E72DF4" w:rsidP="005C75EA"/>
    <w:p w14:paraId="047DAE77" w14:textId="77777777" w:rsidR="00E72DF4" w:rsidRDefault="00E72DF4" w:rsidP="005C75EA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649ACDEA" w14:textId="77777777" w:rsidR="00E72DF4" w:rsidRDefault="00E72DF4" w:rsidP="005C75EA"/>
    <w:p w14:paraId="21DA7D2D" w14:textId="77777777" w:rsidR="00E72DF4" w:rsidRDefault="00E72DF4" w:rsidP="005C75EA">
      <w:r>
        <w:t xml:space="preserve">Vstupné parametre: </w:t>
      </w:r>
    </w:p>
    <w:p w14:paraId="5600E1CA" w14:textId="77777777" w:rsidR="00453FC0" w:rsidRDefault="00453FC0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 - identifikátor EKR</w:t>
      </w:r>
    </w:p>
    <w:p w14:paraId="7AE2F64B" w14:textId="77777777" w:rsidR="00CD1DFA" w:rsidRDefault="00453FC0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 w:rsidR="00B3434A">
        <w:t xml:space="preserve"> </w:t>
      </w:r>
      <w:r w:rsidR="00CD1DFA">
        <w:t xml:space="preserve">– </w:t>
      </w:r>
      <w:r>
        <w:t xml:space="preserve">typ subjektu </w:t>
      </w:r>
      <w:r w:rsidRPr="00453FC0">
        <w:t xml:space="preserve">(0=Externý </w:t>
      </w:r>
      <w:r w:rsidR="00584083">
        <w:t>subjek</w:t>
      </w:r>
      <w:r w:rsidRPr="00453FC0">
        <w:t>t, 1=Organizačná zložka)</w:t>
      </w:r>
    </w:p>
    <w:p w14:paraId="700F9B5F" w14:textId="77777777" w:rsidR="00262CA5" w:rsidRDefault="006B6A0E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</w:t>
      </w:r>
      <w:r w:rsidR="00352553" w:rsidRPr="0043130F">
        <w:rPr>
          <w:rFonts w:ascii="Courier New" w:hAnsi="Courier New" w:cs="Courier New"/>
        </w:rPr>
        <w:t>egistrationX</w:t>
      </w:r>
      <w:r w:rsidR="00453FC0" w:rsidRPr="0043130F">
        <w:rPr>
          <w:rFonts w:ascii="Courier New" w:hAnsi="Courier New" w:cs="Courier New"/>
        </w:rPr>
        <w:t>mlData</w:t>
      </w:r>
      <w:proofErr w:type="spellEnd"/>
      <w:r w:rsidR="00262CA5">
        <w:t xml:space="preserve"> – </w:t>
      </w:r>
      <w:r w:rsidR="00352553">
        <w:t xml:space="preserve">zasielané </w:t>
      </w:r>
      <w:r w:rsidR="005D3D46" w:rsidRPr="005D3D46">
        <w:t xml:space="preserve">podanie v </w:t>
      </w:r>
      <w:proofErr w:type="spellStart"/>
      <w:r w:rsidR="005D3D46" w:rsidRPr="005D3D46">
        <w:t>xml</w:t>
      </w:r>
      <w:proofErr w:type="spellEnd"/>
      <w:r w:rsidR="005D3D46" w:rsidRPr="005D3D46">
        <w:t xml:space="preserve"> tvare (</w:t>
      </w:r>
      <w:proofErr w:type="spellStart"/>
      <w:r w:rsidR="005D3D46" w:rsidRPr="005D3D46">
        <w:t>registration</w:t>
      </w:r>
      <w:proofErr w:type="spellEnd"/>
      <w:r w:rsidR="005D3D46" w:rsidRPr="005D3D46">
        <w:t xml:space="preserve">) </w:t>
      </w:r>
    </w:p>
    <w:p w14:paraId="21C87CBB" w14:textId="77777777" w:rsidR="00262CA5" w:rsidRDefault="000F298A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rPr>
          <w:i/>
        </w:rPr>
        <w:t xml:space="preserve"> </w:t>
      </w:r>
      <w:r w:rsidR="00262CA5">
        <w:t xml:space="preserve">– </w:t>
      </w:r>
      <w:r w:rsidR="006B6A0E">
        <w:t xml:space="preserve">externý kód z číselníka „Typ podania“ (kap. </w:t>
      </w:r>
      <w:r w:rsidR="0092208C">
        <w:t>8</w:t>
      </w:r>
      <w:r w:rsidR="006B6A0E">
        <w:t xml:space="preserve">. </w:t>
      </w:r>
      <w:r w:rsidR="006B6A0E">
        <w:fldChar w:fldCharType="begin"/>
      </w:r>
      <w:r w:rsidR="006B6A0E">
        <w:instrText xml:space="preserve"> REF _Ref235608316 \h </w:instrText>
      </w:r>
      <w:r w:rsidR="006B6A0E">
        <w:fldChar w:fldCharType="separate"/>
      </w:r>
      <w:r w:rsidR="00C11683">
        <w:t>Sťahovanie číselníkov</w:t>
      </w:r>
      <w:r w:rsidR="006B6A0E">
        <w:fldChar w:fldCharType="end"/>
      </w:r>
      <w:r w:rsidR="006B6A0E">
        <w:t>)</w:t>
      </w:r>
    </w:p>
    <w:p w14:paraId="2365D718" w14:textId="77777777" w:rsidR="006B6A0E" w:rsidRPr="006B6A0E" w:rsidRDefault="006B6A0E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14F9804C" w14:textId="77777777" w:rsidR="006B6A0E" w:rsidRDefault="006B6A0E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previousRegistrationConsignment</w:t>
      </w:r>
      <w:proofErr w:type="spellEnd"/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identifikátor predchádzajúceho podania/zásielky ktorého sa týka dané podanie/zásielka</w:t>
      </w:r>
    </w:p>
    <w:p w14:paraId="42BBAF83" w14:textId="77777777" w:rsidR="006B6A0E" w:rsidRPr="00ED1055" w:rsidRDefault="006B6A0E" w:rsidP="005C75EA">
      <w:pPr>
        <w:pStyle w:val="Zoznamsodrkami"/>
        <w:rPr>
          <w:i/>
        </w:rPr>
      </w:pPr>
      <w:r w:rsidRPr="0043130F">
        <w:rPr>
          <w:rFonts w:ascii="Courier New" w:hAnsi="Courier New" w:cs="Courier New"/>
        </w:rPr>
        <w:t>title</w:t>
      </w:r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používateľom zadaný názov pre podanie</w:t>
      </w:r>
    </w:p>
    <w:p w14:paraId="35490E81" w14:textId="77777777" w:rsidR="00ED1055" w:rsidRDefault="00ED1055" w:rsidP="00ED1055">
      <w:pPr>
        <w:pStyle w:val="Zoznamsodrkami"/>
        <w:numPr>
          <w:ilvl w:val="0"/>
          <w:numId w:val="0"/>
        </w:numPr>
        <w:ind w:left="360" w:hanging="360"/>
      </w:pPr>
    </w:p>
    <w:p w14:paraId="4EBE4381" w14:textId="77777777" w:rsidR="00ED1055" w:rsidRDefault="00ED1055" w:rsidP="00E310C0">
      <w:pPr>
        <w:pStyle w:val="Nadpis2"/>
      </w:pPr>
      <w:bookmarkStart w:id="96" w:name="_Toc140232885"/>
      <w:r>
        <w:t>Odoslanie podania pre EIDAS</w:t>
      </w:r>
      <w:bookmarkEnd w:id="96"/>
    </w:p>
    <w:p w14:paraId="74308121" w14:textId="77777777" w:rsidR="00ED1055" w:rsidRPr="00B96C4C" w:rsidRDefault="00ED1055" w:rsidP="00ED1055"/>
    <w:p w14:paraId="03D6C3F5" w14:textId="77777777" w:rsidR="00ED1055" w:rsidRPr="00B96C4C" w:rsidRDefault="00ED1055" w:rsidP="00ED1055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Pr="00ED1055">
        <w:t>SendRegistrationEkr2</w:t>
      </w:r>
    </w:p>
    <w:p w14:paraId="61282FF2" w14:textId="77777777" w:rsidR="00ED1055" w:rsidRPr="00B96C4C" w:rsidRDefault="00ED1055" w:rsidP="00ED1055">
      <w:r w:rsidRPr="00B96C4C">
        <w:t>(</w:t>
      </w:r>
    </w:p>
    <w:p w14:paraId="5DC43B9E" w14:textId="77777777" w:rsidR="00ED1055" w:rsidRPr="00B96C4C" w:rsidRDefault="002677EF" w:rsidP="00ED1055">
      <w:proofErr w:type="spellStart"/>
      <w:r>
        <w:rPr>
          <w:color w:val="0000FF"/>
        </w:rPr>
        <w:t>short</w:t>
      </w:r>
      <w:proofErr w:type="spellEnd"/>
      <w:r w:rsidR="00ED1055" w:rsidRPr="00B96C4C">
        <w:t xml:space="preserve"> </w:t>
      </w:r>
      <w:proofErr w:type="spellStart"/>
      <w:r w:rsidR="00410D59" w:rsidRPr="00410D59">
        <w:t>subjectType</w:t>
      </w:r>
      <w:proofErr w:type="spellEnd"/>
      <w:r w:rsidR="00ED1055" w:rsidRPr="00B96C4C">
        <w:t xml:space="preserve">, </w:t>
      </w:r>
    </w:p>
    <w:p w14:paraId="4C2FFB08" w14:textId="77777777" w:rsidR="00ED1055" w:rsidRPr="00B96C4C" w:rsidRDefault="002677EF" w:rsidP="00ED1055">
      <w:proofErr w:type="spellStart"/>
      <w:r>
        <w:rPr>
          <w:color w:val="0000FF"/>
        </w:rPr>
        <w:t>string</w:t>
      </w:r>
      <w:proofErr w:type="spellEnd"/>
      <w:r w:rsidR="00ED1055" w:rsidRPr="00B96C4C">
        <w:t xml:space="preserve"> </w:t>
      </w:r>
      <w:proofErr w:type="spellStart"/>
      <w:r w:rsidRPr="002677EF">
        <w:t>registrationXmlData</w:t>
      </w:r>
      <w:proofErr w:type="spellEnd"/>
      <w:r w:rsidR="00ED1055" w:rsidRPr="00B96C4C">
        <w:t xml:space="preserve">, </w:t>
      </w:r>
    </w:p>
    <w:p w14:paraId="67BE4B8E" w14:textId="77777777" w:rsidR="00ED1055" w:rsidRPr="00B96C4C" w:rsidRDefault="002677EF" w:rsidP="00ED1055">
      <w:proofErr w:type="spellStart"/>
      <w:r>
        <w:rPr>
          <w:color w:val="0000FF"/>
        </w:rPr>
        <w:t>int</w:t>
      </w:r>
      <w:proofErr w:type="spellEnd"/>
      <w:r w:rsidR="00ED1055" w:rsidRPr="00B96C4C">
        <w:t xml:space="preserve"> </w:t>
      </w:r>
      <w:proofErr w:type="spellStart"/>
      <w:r w:rsidR="00410D59" w:rsidRPr="00410D59">
        <w:t>registryId</w:t>
      </w:r>
      <w:proofErr w:type="spellEnd"/>
      <w:r w:rsidR="00ED1055" w:rsidRPr="00B96C4C">
        <w:t xml:space="preserve">, </w:t>
      </w:r>
    </w:p>
    <w:p w14:paraId="0A6564C6" w14:textId="77777777" w:rsidR="00ED1055" w:rsidRPr="00B96C4C" w:rsidRDefault="00410D59" w:rsidP="00ED1055">
      <w:proofErr w:type="spellStart"/>
      <w:r w:rsidRPr="00410D59">
        <w:rPr>
          <w:color w:val="0000FF"/>
        </w:rPr>
        <w:t>Guid</w:t>
      </w:r>
      <w:proofErr w:type="spellEnd"/>
      <w:r w:rsidRPr="00410D59">
        <w:rPr>
          <w:color w:val="0000FF"/>
        </w:rPr>
        <w:t>?</w:t>
      </w:r>
      <w:r>
        <w:rPr>
          <w:color w:val="0000FF"/>
        </w:rPr>
        <w:t xml:space="preserve"> </w:t>
      </w:r>
      <w:proofErr w:type="spellStart"/>
      <w:r w:rsidRPr="00410D59">
        <w:t>previousRegistrationConsignment</w:t>
      </w:r>
      <w:proofErr w:type="spellEnd"/>
      <w:r w:rsidR="00ED1055" w:rsidRPr="00B96C4C">
        <w:t xml:space="preserve">, </w:t>
      </w:r>
    </w:p>
    <w:p w14:paraId="6ED7BFC4" w14:textId="77777777" w:rsidR="00ED1055" w:rsidRPr="00B96C4C" w:rsidRDefault="00410D59" w:rsidP="00ED1055">
      <w:proofErr w:type="spellStart"/>
      <w:r>
        <w:rPr>
          <w:color w:val="0000FF"/>
        </w:rPr>
        <w:t>string</w:t>
      </w:r>
      <w:proofErr w:type="spellEnd"/>
      <w:r w:rsidR="00ED1055" w:rsidRPr="00B96C4C">
        <w:t xml:space="preserve"> </w:t>
      </w:r>
      <w:proofErr w:type="spellStart"/>
      <w:r w:rsidRPr="00410D59">
        <w:t>enZOT</w:t>
      </w:r>
      <w:proofErr w:type="spellEnd"/>
      <w:r w:rsidR="00ED1055" w:rsidRPr="00B96C4C">
        <w:t xml:space="preserve">, </w:t>
      </w:r>
    </w:p>
    <w:p w14:paraId="65E4B91D" w14:textId="77777777" w:rsidR="00ED1055" w:rsidRPr="00B96C4C" w:rsidRDefault="00ED1055" w:rsidP="00ED105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="00410D59" w:rsidRPr="00410D59">
        <w:t>MOT</w:t>
      </w:r>
    </w:p>
    <w:p w14:paraId="129E7191" w14:textId="77777777" w:rsidR="00ED1055" w:rsidRPr="00B96C4C" w:rsidRDefault="00ED1055" w:rsidP="00ED1055">
      <w:r w:rsidRPr="00B96C4C">
        <w:t>)</w:t>
      </w:r>
    </w:p>
    <w:p w14:paraId="63778DF5" w14:textId="77777777" w:rsidR="00ED1055" w:rsidRDefault="00ED1055" w:rsidP="00ED1055"/>
    <w:p w14:paraId="7C8DD860" w14:textId="77777777" w:rsidR="00ED1055" w:rsidRDefault="00ED1055" w:rsidP="00ED1055">
      <w:r>
        <w:t xml:space="preserve">V prípade, že podanie a dokumenty v ňom obsiahnuté majú správny formát (pozri Prílohy) a vstupné parametre ako aj dáta v podaní prejdú vstupnými kontrolami </w:t>
      </w:r>
    </w:p>
    <w:p w14:paraId="68B2DC0D" w14:textId="77777777" w:rsidR="00ED1055" w:rsidRDefault="00ED1055" w:rsidP="00ED1055">
      <w:r>
        <w:t>(jednou z nich je kontrola voči číselníkom), EKR podanie príjme.</w:t>
      </w:r>
    </w:p>
    <w:p w14:paraId="30B0BE42" w14:textId="77777777" w:rsidR="00ED1055" w:rsidRDefault="00ED1055" w:rsidP="00ED1055"/>
    <w:p w14:paraId="077FB429" w14:textId="77777777" w:rsidR="00ED1055" w:rsidRDefault="00ED1055" w:rsidP="00ED1055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92F35A0" w14:textId="77777777" w:rsidR="00ED1055" w:rsidRDefault="00ED1055" w:rsidP="00ED1055"/>
    <w:p w14:paraId="332925D3" w14:textId="77777777" w:rsidR="00ED1055" w:rsidRPr="004C3E07" w:rsidRDefault="00ED1055" w:rsidP="00ED1055">
      <w:pPr>
        <w:rPr>
          <w:lang w:val="en-US"/>
        </w:rPr>
      </w:pPr>
      <w:r>
        <w:t xml:space="preserve">Vstupné parametre: </w:t>
      </w:r>
    </w:p>
    <w:p w14:paraId="4C9CDC4E" w14:textId="77777777" w:rsidR="00ED1055" w:rsidRDefault="00CF27D4" w:rsidP="00CF27D4">
      <w:pPr>
        <w:pStyle w:val="Zoznamsodrkami"/>
      </w:pPr>
      <w:proofErr w:type="spellStart"/>
      <w:r w:rsidRPr="00CF27D4">
        <w:rPr>
          <w:rFonts w:ascii="Courier New" w:hAnsi="Courier New" w:cs="Courier New"/>
        </w:rPr>
        <w:t>subjectType</w:t>
      </w:r>
      <w:proofErr w:type="spellEnd"/>
      <w:r w:rsidR="00ED1055">
        <w:t xml:space="preserve">– </w:t>
      </w:r>
      <w:r w:rsidRPr="00CF27D4">
        <w:t xml:space="preserve">Slúži pre </w:t>
      </w:r>
      <w:proofErr w:type="spellStart"/>
      <w:r w:rsidRPr="00CF27D4">
        <w:t>identifkáciu</w:t>
      </w:r>
      <w:proofErr w:type="spellEnd"/>
      <w:r w:rsidRPr="00CF27D4">
        <w:t xml:space="preserve"> typu odosielateľa</w:t>
      </w:r>
      <w:r>
        <w:t xml:space="preserve">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38BC6F35" w14:textId="77777777" w:rsidR="00ED1055" w:rsidRDefault="00ED1055" w:rsidP="00CF27D4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registrationXmlData</w:t>
      </w:r>
      <w:proofErr w:type="spellEnd"/>
      <w:r>
        <w:t xml:space="preserve"> – zasielané </w:t>
      </w:r>
      <w:r w:rsidRPr="005D3D46">
        <w:t xml:space="preserve">podanie v </w:t>
      </w:r>
      <w:proofErr w:type="spellStart"/>
      <w:r w:rsidRPr="005D3D46">
        <w:t>xml</w:t>
      </w:r>
      <w:proofErr w:type="spellEnd"/>
      <w:r w:rsidRPr="005D3D46">
        <w:t xml:space="preserve"> tvare (</w:t>
      </w:r>
      <w:proofErr w:type="spellStart"/>
      <w:r w:rsidRPr="005D3D46">
        <w:t>registration</w:t>
      </w:r>
      <w:proofErr w:type="spellEnd"/>
      <w:r w:rsidRPr="005D3D46">
        <w:t xml:space="preserve">) </w:t>
      </w:r>
    </w:p>
    <w:p w14:paraId="30031A0C" w14:textId="77777777" w:rsidR="00ED1055" w:rsidRPr="006B6A0E" w:rsidRDefault="00ED1055" w:rsidP="00ED105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020B1761" w14:textId="77777777" w:rsidR="00ED1055" w:rsidRDefault="00ED1055" w:rsidP="00ED105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previousRegistrationConsignment</w:t>
      </w:r>
      <w:proofErr w:type="spellEnd"/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identifikátor predchádzajúceho podania/zásielky ktorého sa týka dané podanie/zásielka</w:t>
      </w:r>
    </w:p>
    <w:p w14:paraId="7E8C8F9E" w14:textId="77777777" w:rsidR="00ED1055" w:rsidRPr="00CF27D4" w:rsidRDefault="00CF27D4" w:rsidP="00CF27D4">
      <w:pPr>
        <w:pStyle w:val="Zoznamsodrkami"/>
        <w:rPr>
          <w:i/>
        </w:rPr>
      </w:pPr>
      <w:proofErr w:type="spellStart"/>
      <w:r w:rsidRPr="00CF27D4">
        <w:rPr>
          <w:rFonts w:ascii="Courier New" w:hAnsi="Courier New" w:cs="Courier New"/>
        </w:rPr>
        <w:t>enZOT</w:t>
      </w:r>
      <w:proofErr w:type="spellEnd"/>
      <w:r w:rsidR="00ED1055"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 xml:space="preserve">Evidenčné </w:t>
      </w:r>
      <w:proofErr w:type="spellStart"/>
      <w:r w:rsidRPr="00CF27D4">
        <w:t>čislo</w:t>
      </w:r>
      <w:proofErr w:type="spellEnd"/>
      <w:r w:rsidRPr="00CF27D4">
        <w:t xml:space="preserve"> ZOT, do ktorej sa má podanie zaradiť.</w:t>
      </w:r>
    </w:p>
    <w:p w14:paraId="716EA71F" w14:textId="77777777" w:rsidR="00CF27D4" w:rsidRPr="00CF27D4" w:rsidRDefault="00CF27D4" w:rsidP="00CF27D4">
      <w:pPr>
        <w:pStyle w:val="Zoznamsodrkami"/>
        <w:rPr>
          <w:rFonts w:ascii="Courier New" w:hAnsi="Courier New" w:cs="Courier New"/>
        </w:rPr>
      </w:pPr>
      <w:r w:rsidRPr="00CF27D4">
        <w:rPr>
          <w:rFonts w:ascii="Courier New" w:hAnsi="Courier New" w:cs="Courier New"/>
        </w:rPr>
        <w:t>MOT</w:t>
      </w:r>
      <w:r>
        <w:rPr>
          <w:rFonts w:ascii="Courier New" w:hAnsi="Courier New" w:cs="Courier New"/>
        </w:rPr>
        <w:t xml:space="preserve"> -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>Značka obchodníka pre podanie - slúži na označenie podania z pohľadu deklaranta. Využíva sa hlavne pre potreby služieb portálu.</w:t>
      </w:r>
    </w:p>
    <w:p w14:paraId="3D0E3172" w14:textId="77777777" w:rsidR="00CB08DE" w:rsidRDefault="00CB08DE" w:rsidP="00CB08DE">
      <w:pPr>
        <w:pStyle w:val="Nadpis2"/>
      </w:pPr>
      <w:bookmarkStart w:id="97" w:name="_Toc140232886"/>
      <w:bookmarkStart w:id="98" w:name="_Toc418151186"/>
      <w:r>
        <w:t xml:space="preserve">Odoslanie podania pre </w:t>
      </w:r>
      <w:proofErr w:type="spellStart"/>
      <w:r>
        <w:t>eCommerce</w:t>
      </w:r>
      <w:bookmarkEnd w:id="97"/>
      <w:proofErr w:type="spellEnd"/>
    </w:p>
    <w:p w14:paraId="648BAC84" w14:textId="77777777" w:rsidR="00CB08DE" w:rsidRPr="00B96C4C" w:rsidRDefault="00CB08DE" w:rsidP="00CB08DE"/>
    <w:p w14:paraId="5D663671" w14:textId="77777777" w:rsidR="00CB08DE" w:rsidRPr="00B96C4C" w:rsidRDefault="00CB08DE" w:rsidP="00CB08DE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CB08DE">
        <w:t>SendRegistrationECommerce</w:t>
      </w:r>
      <w:proofErr w:type="spellEnd"/>
    </w:p>
    <w:p w14:paraId="35437BDF" w14:textId="77777777" w:rsidR="00CB08DE" w:rsidRPr="00B96C4C" w:rsidRDefault="00CB08DE" w:rsidP="00CB08DE">
      <w:r w:rsidRPr="00B96C4C">
        <w:t>(</w:t>
      </w:r>
    </w:p>
    <w:p w14:paraId="78F3E649" w14:textId="77777777" w:rsidR="00CB08DE" w:rsidRPr="00B96C4C" w:rsidRDefault="00CB08DE" w:rsidP="00CB08DE">
      <w:proofErr w:type="spellStart"/>
      <w:r>
        <w:rPr>
          <w:color w:val="0000FF"/>
        </w:rPr>
        <w:t>short</w:t>
      </w:r>
      <w:proofErr w:type="spellEnd"/>
      <w:r w:rsidRPr="00B96C4C">
        <w:t xml:space="preserve"> </w:t>
      </w:r>
      <w:proofErr w:type="spellStart"/>
      <w:r w:rsidRPr="00410D59">
        <w:t>subjectType</w:t>
      </w:r>
      <w:proofErr w:type="spellEnd"/>
      <w:r w:rsidRPr="00B96C4C">
        <w:t xml:space="preserve">, </w:t>
      </w:r>
    </w:p>
    <w:p w14:paraId="3FD67B47" w14:textId="77777777" w:rsidR="00CB08DE" w:rsidRPr="00B96C4C" w:rsidRDefault="00CB08DE" w:rsidP="00CB08DE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2677EF">
        <w:t>registrationXmlData</w:t>
      </w:r>
      <w:proofErr w:type="spellEnd"/>
      <w:r w:rsidRPr="00B96C4C">
        <w:t xml:space="preserve">, </w:t>
      </w:r>
    </w:p>
    <w:p w14:paraId="224416E8" w14:textId="77777777" w:rsidR="00CB08DE" w:rsidRPr="00B96C4C" w:rsidRDefault="00CB08DE" w:rsidP="00CB08DE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410D59">
        <w:t>registryId</w:t>
      </w:r>
      <w:proofErr w:type="spellEnd"/>
      <w:r w:rsidRPr="00B96C4C">
        <w:t xml:space="preserve">, </w:t>
      </w:r>
    </w:p>
    <w:p w14:paraId="292F7A08" w14:textId="77777777" w:rsidR="00CB08DE" w:rsidRPr="00B96C4C" w:rsidRDefault="00CB08DE" w:rsidP="00CB08DE">
      <w:proofErr w:type="spellStart"/>
      <w:r w:rsidRPr="00410D59">
        <w:rPr>
          <w:color w:val="0000FF"/>
        </w:rPr>
        <w:t>Guid</w:t>
      </w:r>
      <w:proofErr w:type="spellEnd"/>
      <w:r w:rsidRPr="00410D59">
        <w:rPr>
          <w:color w:val="0000FF"/>
        </w:rPr>
        <w:t>?</w:t>
      </w:r>
      <w:r>
        <w:rPr>
          <w:color w:val="0000FF"/>
        </w:rPr>
        <w:t xml:space="preserve"> </w:t>
      </w:r>
      <w:proofErr w:type="spellStart"/>
      <w:r w:rsidRPr="00410D59">
        <w:t>previousRegistrationConsignment</w:t>
      </w:r>
      <w:proofErr w:type="spellEnd"/>
      <w:r w:rsidRPr="00B96C4C">
        <w:t xml:space="preserve">, </w:t>
      </w:r>
    </w:p>
    <w:p w14:paraId="1D693DC7" w14:textId="77777777" w:rsidR="00CB08DE" w:rsidRPr="00B96C4C" w:rsidRDefault="00CB08DE" w:rsidP="00CB08DE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410D59">
        <w:t>enZOT</w:t>
      </w:r>
      <w:proofErr w:type="spellEnd"/>
      <w:r w:rsidRPr="00B96C4C">
        <w:t xml:space="preserve">, </w:t>
      </w:r>
    </w:p>
    <w:p w14:paraId="6973CFF6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410D59">
        <w:t>MOT</w:t>
      </w:r>
    </w:p>
    <w:p w14:paraId="1AFDF3F3" w14:textId="77777777" w:rsidR="00CB08DE" w:rsidRPr="00B96C4C" w:rsidRDefault="00CB08DE" w:rsidP="00CB08DE">
      <w:r w:rsidRPr="00B96C4C">
        <w:t>)</w:t>
      </w:r>
    </w:p>
    <w:p w14:paraId="1B84741E" w14:textId="77777777" w:rsidR="00CB08DE" w:rsidRDefault="00CB08DE" w:rsidP="00CB08DE"/>
    <w:p w14:paraId="43675746" w14:textId="77777777" w:rsidR="00CB08DE" w:rsidRDefault="00CB08DE" w:rsidP="00CB08DE">
      <w:r>
        <w:t xml:space="preserve">V prípade, že podanie a dokumenty v ňom obsiahnuté majú správny formát (pozri Prílohy) a vstupné parametre ako aj dáta v podaní prejdú vstupnými kontrolami </w:t>
      </w:r>
    </w:p>
    <w:p w14:paraId="6E8BF0FE" w14:textId="77777777" w:rsidR="00CB08DE" w:rsidRDefault="00CB08DE" w:rsidP="00CB08DE">
      <w:r>
        <w:t>(jednou z nich je kontrola voči číselníkom), EKR podanie príjme.</w:t>
      </w:r>
    </w:p>
    <w:p w14:paraId="09A934F1" w14:textId="77777777" w:rsidR="00CB08DE" w:rsidRDefault="00CB08DE" w:rsidP="00CB08DE"/>
    <w:p w14:paraId="3B60ADFC" w14:textId="77777777" w:rsidR="00CB08DE" w:rsidRDefault="00CB08DE" w:rsidP="00CB08DE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6FF6B60" w14:textId="77777777" w:rsidR="00CB08DE" w:rsidRDefault="00CB08DE" w:rsidP="00CB08DE"/>
    <w:p w14:paraId="0FC6F8A7" w14:textId="77777777" w:rsidR="00CB08DE" w:rsidRPr="004C3E07" w:rsidRDefault="00CB08DE" w:rsidP="00CB08DE">
      <w:pPr>
        <w:rPr>
          <w:lang w:val="en-US"/>
        </w:rPr>
      </w:pPr>
      <w:r>
        <w:t xml:space="preserve">Vstupné parametre: </w:t>
      </w:r>
    </w:p>
    <w:p w14:paraId="5F3DC9AD" w14:textId="77777777" w:rsidR="00CB08DE" w:rsidRDefault="00CB08DE" w:rsidP="00CB08DE">
      <w:pPr>
        <w:pStyle w:val="Zoznamsodrkami"/>
      </w:pPr>
      <w:proofErr w:type="spellStart"/>
      <w:r w:rsidRPr="00CF27D4">
        <w:rPr>
          <w:rFonts w:ascii="Courier New" w:hAnsi="Courier New" w:cs="Courier New"/>
        </w:rPr>
        <w:t>subjectType</w:t>
      </w:r>
      <w:proofErr w:type="spellEnd"/>
      <w:r>
        <w:t xml:space="preserve">– </w:t>
      </w:r>
      <w:r w:rsidRPr="00CF27D4">
        <w:t xml:space="preserve">Slúži pre </w:t>
      </w:r>
      <w:proofErr w:type="spellStart"/>
      <w:r w:rsidRPr="00CF27D4">
        <w:t>identifkáciu</w:t>
      </w:r>
      <w:proofErr w:type="spellEnd"/>
      <w:r w:rsidRPr="00CF27D4">
        <w:t xml:space="preserve"> typu odosielateľa</w:t>
      </w:r>
      <w:r>
        <w:t xml:space="preserve">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606ED5BA" w14:textId="77777777" w:rsidR="00CB08DE" w:rsidRDefault="00CB08DE" w:rsidP="00CB08D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registrationXmlData</w:t>
      </w:r>
      <w:proofErr w:type="spellEnd"/>
      <w:r>
        <w:t xml:space="preserve"> – zasielané </w:t>
      </w:r>
      <w:r w:rsidRPr="005D3D46">
        <w:t xml:space="preserve">podanie v </w:t>
      </w:r>
      <w:proofErr w:type="spellStart"/>
      <w:r w:rsidRPr="005D3D46">
        <w:t>xml</w:t>
      </w:r>
      <w:proofErr w:type="spellEnd"/>
      <w:r w:rsidRPr="005D3D46">
        <w:t xml:space="preserve"> tvare (</w:t>
      </w:r>
      <w:proofErr w:type="spellStart"/>
      <w:r w:rsidRPr="005D3D46">
        <w:t>registration</w:t>
      </w:r>
      <w:proofErr w:type="spellEnd"/>
      <w:r w:rsidRPr="005D3D46">
        <w:t xml:space="preserve">) </w:t>
      </w:r>
    </w:p>
    <w:p w14:paraId="170A1F48" w14:textId="77777777" w:rsidR="00CB08DE" w:rsidRPr="006B6A0E" w:rsidRDefault="00CB08DE" w:rsidP="00CB08DE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7A5ED768" w14:textId="77777777" w:rsidR="00CB08DE" w:rsidRDefault="00CB08DE" w:rsidP="00CB08DE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previousRegistrationConsignment</w:t>
      </w:r>
      <w:proofErr w:type="spellEnd"/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identifikátor predchádzajúceho podania/zásielky ktorého sa týka dané podanie/zásielka</w:t>
      </w:r>
    </w:p>
    <w:p w14:paraId="237AB136" w14:textId="77777777" w:rsidR="00CB08DE" w:rsidRPr="00CF27D4" w:rsidRDefault="00CB08DE" w:rsidP="00CB08DE">
      <w:pPr>
        <w:pStyle w:val="Zoznamsodrkami"/>
        <w:rPr>
          <w:i/>
        </w:rPr>
      </w:pPr>
      <w:proofErr w:type="spellStart"/>
      <w:r w:rsidRPr="00CF27D4">
        <w:rPr>
          <w:rFonts w:ascii="Courier New" w:hAnsi="Courier New" w:cs="Courier New"/>
        </w:rPr>
        <w:t>enZOT</w:t>
      </w:r>
      <w:proofErr w:type="spellEnd"/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 xml:space="preserve">Evidenčné </w:t>
      </w:r>
      <w:proofErr w:type="spellStart"/>
      <w:r w:rsidRPr="00CF27D4">
        <w:t>čislo</w:t>
      </w:r>
      <w:proofErr w:type="spellEnd"/>
      <w:r w:rsidRPr="00CF27D4">
        <w:t xml:space="preserve"> ZOT, do ktorej sa má podanie zaradiť.</w:t>
      </w:r>
    </w:p>
    <w:p w14:paraId="34ED24FB" w14:textId="77777777" w:rsidR="00CB08DE" w:rsidRPr="00CF27D4" w:rsidRDefault="00CB08DE" w:rsidP="00CB08DE">
      <w:pPr>
        <w:pStyle w:val="Zoznamsodrkami"/>
        <w:rPr>
          <w:rFonts w:ascii="Courier New" w:hAnsi="Courier New" w:cs="Courier New"/>
        </w:rPr>
      </w:pPr>
      <w:r w:rsidRPr="00CF27D4">
        <w:rPr>
          <w:rFonts w:ascii="Courier New" w:hAnsi="Courier New" w:cs="Courier New"/>
        </w:rPr>
        <w:t>MOT</w:t>
      </w:r>
      <w:r>
        <w:rPr>
          <w:rFonts w:ascii="Courier New" w:hAnsi="Courier New" w:cs="Courier New"/>
        </w:rPr>
        <w:t xml:space="preserve"> -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>Značka obchodníka pre podanie - slúži na označenie podania z pohľadu deklaranta. Využíva sa hlavne pre potreby služieb portálu.</w:t>
      </w:r>
    </w:p>
    <w:p w14:paraId="08B08C26" w14:textId="77777777" w:rsidR="00A400C4" w:rsidRDefault="00A400C4" w:rsidP="005C75EA"/>
    <w:p w14:paraId="77FD54E9" w14:textId="77777777" w:rsidR="00A725DD" w:rsidRDefault="00A725DD" w:rsidP="00E310C0">
      <w:pPr>
        <w:pStyle w:val="Nadpis2"/>
      </w:pPr>
      <w:bookmarkStart w:id="99" w:name="_Toc140232887"/>
      <w:r>
        <w:t xml:space="preserve">Odoslanie podania </w:t>
      </w:r>
      <w:r w:rsidR="00533A9E">
        <w:rPr>
          <w:lang w:val="en-US"/>
        </w:rPr>
        <w:t>(</w:t>
      </w:r>
      <w:r w:rsidR="00533A9E">
        <w:t>prílohy</w:t>
      </w:r>
      <w:r w:rsidR="00533A9E">
        <w:rPr>
          <w:lang w:val="en-US"/>
        </w:rPr>
        <w:t>)</w:t>
      </w:r>
      <w:bookmarkEnd w:id="99"/>
    </w:p>
    <w:p w14:paraId="4CAF56F2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SendRegistrationWithAttachments</w:t>
      </w:r>
      <w:proofErr w:type="spellEnd"/>
    </w:p>
    <w:p w14:paraId="7DA755C1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</w:t>
      </w:r>
    </w:p>
    <w:p w14:paraId="1791D722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subjectId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50F6FD4E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subjectType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2E607DE4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registrationXmlData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46CA6487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registrationExternalCode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5D7F5A92" w14:textId="77777777" w:rsidR="00A725DD" w:rsidRPr="00A725DD" w:rsidRDefault="00A725DD" w:rsidP="00A725DD">
      <w:pPr>
        <w:rPr>
          <w:rFonts w:ascii="Consolas" w:hAnsi="Consolas" w:cs="Consolas"/>
          <w:color w:val="000000"/>
          <w:sz w:val="19"/>
          <w:szCs w:val="19"/>
          <w:lang w:val="en-US"/>
        </w:rPr>
      </w:pPr>
      <w:proofErr w:type="spellStart"/>
      <w:r w:rsidRPr="00A725DD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registryId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79C27079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A725DD">
        <w:t>previousRegistrationConsignment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361BF34" w14:textId="77777777" w:rsidR="00A725DD" w:rsidRDefault="00A725DD" w:rsidP="00A725DD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A725DD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A725DD">
        <w:t>title</w:t>
      </w:r>
    </w:p>
    <w:p w14:paraId="47F1016F" w14:textId="77777777" w:rsidR="00A725DD" w:rsidRPr="00A725DD" w:rsidRDefault="00A725DD" w:rsidP="00A725DD"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03D0ED79" w14:textId="77777777" w:rsidR="00A725DD" w:rsidRDefault="00A725DD" w:rsidP="005C75EA"/>
    <w:p w14:paraId="0132EEE3" w14:textId="77777777" w:rsidR="00A725DD" w:rsidRDefault="00A725DD" w:rsidP="00A725DD">
      <w:r>
        <w:t xml:space="preserve">V prípade, že podanie a dokumenty v ňom obsiahnuté majú správny formát (pozri Prílohy) a vstupné parametre ako aj dáta v podaní prejdú vstupnými kontrolami </w:t>
      </w:r>
    </w:p>
    <w:p w14:paraId="1A032939" w14:textId="77777777" w:rsidR="00A725DD" w:rsidRDefault="00A725DD" w:rsidP="00A725DD">
      <w:r>
        <w:t>(jednou z nich je kontrola voči číselníkom), EKR podanie príjme.</w:t>
      </w:r>
    </w:p>
    <w:p w14:paraId="06513060" w14:textId="77777777" w:rsidR="00A725DD" w:rsidRDefault="00A725DD" w:rsidP="00A725DD"/>
    <w:p w14:paraId="73B9887C" w14:textId="77777777" w:rsidR="00A725DD" w:rsidRDefault="00A725DD" w:rsidP="00A725DD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FB5E8AF" w14:textId="77777777" w:rsidR="00A725DD" w:rsidRDefault="00A725DD" w:rsidP="00A725DD"/>
    <w:p w14:paraId="70AC4588" w14:textId="77777777" w:rsidR="00A725DD" w:rsidRDefault="00A725DD" w:rsidP="00A725DD">
      <w:r>
        <w:t xml:space="preserve">Vstupné parametre: </w:t>
      </w:r>
    </w:p>
    <w:p w14:paraId="1BF468F2" w14:textId="77777777" w:rsidR="00A725DD" w:rsidRDefault="00A725DD" w:rsidP="00A725DD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 - identifikátor EKR</w:t>
      </w:r>
    </w:p>
    <w:p w14:paraId="0A6ACD2E" w14:textId="77777777" w:rsidR="00A725DD" w:rsidRDefault="00A725DD" w:rsidP="00A725DD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3E4E1934" w14:textId="77777777" w:rsidR="00A725DD" w:rsidRDefault="00A725DD" w:rsidP="00A725DD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registrationXmlData</w:t>
      </w:r>
      <w:proofErr w:type="spellEnd"/>
      <w:r>
        <w:t xml:space="preserve"> – zasielané </w:t>
      </w:r>
      <w:r w:rsidRPr="005D3D46">
        <w:t xml:space="preserve">podanie v </w:t>
      </w:r>
      <w:proofErr w:type="spellStart"/>
      <w:r w:rsidRPr="005D3D46">
        <w:t>xml</w:t>
      </w:r>
      <w:proofErr w:type="spellEnd"/>
      <w:r w:rsidRPr="005D3D46">
        <w:t xml:space="preserve"> tvare (</w:t>
      </w:r>
      <w:proofErr w:type="spellStart"/>
      <w:r w:rsidRPr="005D3D46">
        <w:t>registration</w:t>
      </w:r>
      <w:proofErr w:type="spellEnd"/>
      <w:r w:rsidRPr="005D3D46">
        <w:t xml:space="preserve">) </w:t>
      </w:r>
    </w:p>
    <w:p w14:paraId="5529C245" w14:textId="77777777" w:rsidR="00A725DD" w:rsidRDefault="00A725DD" w:rsidP="00A725DD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rPr>
          <w:i/>
        </w:rPr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3E0EBDDD" w14:textId="77777777" w:rsidR="00A725DD" w:rsidRPr="006B6A0E" w:rsidRDefault="00A725DD" w:rsidP="00A725DD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5696973C" w14:textId="77777777" w:rsidR="00A725DD" w:rsidRDefault="00A725DD" w:rsidP="00A725DD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previousRegistrationConsignment</w:t>
      </w:r>
      <w:proofErr w:type="spellEnd"/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identifikátor predchádzajúceho podania/zásielky ktorého sa týka dané podanie/zásielka</w:t>
      </w:r>
    </w:p>
    <w:p w14:paraId="6A34AB5E" w14:textId="77777777" w:rsidR="00A725DD" w:rsidRPr="000726C1" w:rsidRDefault="00A725DD" w:rsidP="00A725DD">
      <w:pPr>
        <w:pStyle w:val="Zoznamsodrkami"/>
        <w:rPr>
          <w:i/>
        </w:rPr>
      </w:pPr>
      <w:r w:rsidRPr="0043130F">
        <w:rPr>
          <w:rFonts w:ascii="Courier New" w:hAnsi="Courier New" w:cs="Courier New"/>
        </w:rPr>
        <w:t>title</w:t>
      </w:r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používateľom zadaný názov pre podanie</w:t>
      </w:r>
    </w:p>
    <w:p w14:paraId="019F156F" w14:textId="77777777" w:rsidR="000726C1" w:rsidRDefault="000726C1" w:rsidP="000726C1">
      <w:pPr>
        <w:pStyle w:val="Zoznamsodrkami"/>
        <w:numPr>
          <w:ilvl w:val="0"/>
          <w:numId w:val="0"/>
        </w:numPr>
        <w:ind w:left="360" w:hanging="360"/>
      </w:pPr>
    </w:p>
    <w:p w14:paraId="4F060676" w14:textId="77777777" w:rsidR="000726C1" w:rsidRDefault="000726C1" w:rsidP="000726C1">
      <w:pPr>
        <w:pStyle w:val="Nadpis2"/>
      </w:pPr>
      <w:bookmarkStart w:id="100" w:name="_Toc140232888"/>
      <w:r>
        <w:t>Odoslanie podania pre EIDAS (prílohy)</w:t>
      </w:r>
      <w:bookmarkEnd w:id="100"/>
    </w:p>
    <w:p w14:paraId="3532AD1E" w14:textId="77777777" w:rsidR="000726C1" w:rsidRPr="00B96C4C" w:rsidRDefault="000726C1" w:rsidP="000726C1"/>
    <w:p w14:paraId="74282B71" w14:textId="77777777" w:rsidR="000726C1" w:rsidRPr="00B96C4C" w:rsidRDefault="000726C1" w:rsidP="000726C1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Pr="000726C1">
        <w:t>SendRegistrationWithAttachmentsEkr2</w:t>
      </w:r>
    </w:p>
    <w:p w14:paraId="44177C32" w14:textId="77777777" w:rsidR="000726C1" w:rsidRPr="00B96C4C" w:rsidRDefault="000726C1" w:rsidP="000726C1">
      <w:r w:rsidRPr="00B96C4C">
        <w:t>(</w:t>
      </w:r>
    </w:p>
    <w:p w14:paraId="5404649A" w14:textId="77777777" w:rsidR="000726C1" w:rsidRPr="00B96C4C" w:rsidRDefault="000726C1" w:rsidP="000726C1">
      <w:proofErr w:type="spellStart"/>
      <w:r>
        <w:rPr>
          <w:color w:val="0000FF"/>
        </w:rPr>
        <w:t>short</w:t>
      </w:r>
      <w:proofErr w:type="spellEnd"/>
      <w:r w:rsidRPr="00B96C4C">
        <w:t xml:space="preserve"> </w:t>
      </w:r>
      <w:proofErr w:type="spellStart"/>
      <w:r w:rsidRPr="00410D59">
        <w:t>subjectType</w:t>
      </w:r>
      <w:proofErr w:type="spellEnd"/>
      <w:r w:rsidRPr="00B96C4C">
        <w:t xml:space="preserve">, </w:t>
      </w:r>
    </w:p>
    <w:p w14:paraId="47944B00" w14:textId="77777777" w:rsidR="000726C1" w:rsidRPr="00B96C4C" w:rsidRDefault="000726C1" w:rsidP="000726C1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2677EF">
        <w:t>registrationXmlData</w:t>
      </w:r>
      <w:proofErr w:type="spellEnd"/>
      <w:r w:rsidRPr="00B96C4C">
        <w:t xml:space="preserve">, </w:t>
      </w:r>
    </w:p>
    <w:p w14:paraId="1F0E1DC9" w14:textId="77777777" w:rsidR="000726C1" w:rsidRPr="00B96C4C" w:rsidRDefault="000726C1" w:rsidP="000726C1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410D59">
        <w:t>registryId</w:t>
      </w:r>
      <w:proofErr w:type="spellEnd"/>
      <w:r w:rsidRPr="00B96C4C">
        <w:t xml:space="preserve">, </w:t>
      </w:r>
    </w:p>
    <w:p w14:paraId="7B99793D" w14:textId="77777777" w:rsidR="000726C1" w:rsidRPr="00B96C4C" w:rsidRDefault="000726C1" w:rsidP="000726C1">
      <w:proofErr w:type="spellStart"/>
      <w:r w:rsidRPr="00410D59">
        <w:rPr>
          <w:color w:val="0000FF"/>
        </w:rPr>
        <w:t>Guid</w:t>
      </w:r>
      <w:proofErr w:type="spellEnd"/>
      <w:r w:rsidRPr="00410D59">
        <w:rPr>
          <w:color w:val="0000FF"/>
        </w:rPr>
        <w:t>?</w:t>
      </w:r>
      <w:r>
        <w:rPr>
          <w:color w:val="0000FF"/>
        </w:rPr>
        <w:t xml:space="preserve"> </w:t>
      </w:r>
      <w:proofErr w:type="spellStart"/>
      <w:r w:rsidRPr="00410D59">
        <w:t>previousRegistrationConsignment</w:t>
      </w:r>
      <w:proofErr w:type="spellEnd"/>
      <w:r w:rsidRPr="00B96C4C">
        <w:t xml:space="preserve">, </w:t>
      </w:r>
    </w:p>
    <w:p w14:paraId="49CD1577" w14:textId="77777777" w:rsidR="000726C1" w:rsidRPr="00B96C4C" w:rsidRDefault="000726C1" w:rsidP="000726C1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410D59">
        <w:t>enZOT</w:t>
      </w:r>
      <w:proofErr w:type="spellEnd"/>
      <w:r w:rsidRPr="00B96C4C">
        <w:t xml:space="preserve">, </w:t>
      </w:r>
    </w:p>
    <w:p w14:paraId="5BBD5D41" w14:textId="77777777" w:rsidR="000726C1" w:rsidRPr="00B96C4C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410D59">
        <w:t>MOT</w:t>
      </w:r>
    </w:p>
    <w:p w14:paraId="0AAF7D74" w14:textId="77777777" w:rsidR="000726C1" w:rsidRPr="00B96C4C" w:rsidRDefault="000726C1" w:rsidP="000726C1">
      <w:r w:rsidRPr="00B96C4C">
        <w:t>)</w:t>
      </w:r>
    </w:p>
    <w:p w14:paraId="096C81C4" w14:textId="77777777" w:rsidR="000726C1" w:rsidRDefault="000726C1" w:rsidP="000726C1"/>
    <w:p w14:paraId="22BAFFA4" w14:textId="77777777" w:rsidR="000726C1" w:rsidRDefault="000726C1" w:rsidP="000726C1">
      <w:r>
        <w:t xml:space="preserve">V prípade, že podanie a dokumenty v ňom obsiahnuté majú správny formát (pozri Prílohy) a vstupné parametre ako aj dáta v podaní prejdú vstupnými kontrolami </w:t>
      </w:r>
    </w:p>
    <w:p w14:paraId="7AEDFC55" w14:textId="77777777" w:rsidR="000726C1" w:rsidRDefault="000726C1" w:rsidP="000726C1">
      <w:r>
        <w:lastRenderedPageBreak/>
        <w:t>(jednou z nich je kontrola voči číselníkom), EKR podanie príjme.</w:t>
      </w:r>
    </w:p>
    <w:p w14:paraId="16F64D35" w14:textId="77777777" w:rsidR="000726C1" w:rsidRDefault="000726C1" w:rsidP="000726C1"/>
    <w:p w14:paraId="01FC9557" w14:textId="77777777" w:rsidR="000726C1" w:rsidRDefault="000726C1" w:rsidP="000726C1"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>V prípade neúspešného volania je detail chyby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1F9EF17" w14:textId="77777777" w:rsidR="000726C1" w:rsidRDefault="000726C1" w:rsidP="000726C1"/>
    <w:p w14:paraId="7C561FF1" w14:textId="77777777" w:rsidR="000726C1" w:rsidRPr="004C3E07" w:rsidRDefault="000726C1" w:rsidP="000726C1">
      <w:pPr>
        <w:rPr>
          <w:lang w:val="en-US"/>
        </w:rPr>
      </w:pPr>
      <w:r>
        <w:t xml:space="preserve">Vstupné parametre: </w:t>
      </w:r>
    </w:p>
    <w:p w14:paraId="0F14688D" w14:textId="77777777" w:rsidR="000726C1" w:rsidRDefault="000726C1" w:rsidP="000726C1">
      <w:pPr>
        <w:pStyle w:val="Zoznamsodrkami"/>
      </w:pPr>
      <w:proofErr w:type="spellStart"/>
      <w:r w:rsidRPr="00CF27D4">
        <w:rPr>
          <w:rFonts w:ascii="Courier New" w:hAnsi="Courier New" w:cs="Courier New"/>
        </w:rPr>
        <w:t>subjectType</w:t>
      </w:r>
      <w:proofErr w:type="spellEnd"/>
      <w:r>
        <w:t xml:space="preserve">– </w:t>
      </w:r>
      <w:r w:rsidRPr="00CF27D4">
        <w:t xml:space="preserve">Slúži pre </w:t>
      </w:r>
      <w:proofErr w:type="spellStart"/>
      <w:r w:rsidRPr="00CF27D4">
        <w:t>identifkáciu</w:t>
      </w:r>
      <w:proofErr w:type="spellEnd"/>
      <w:r w:rsidRPr="00CF27D4">
        <w:t xml:space="preserve"> typu odosielateľa</w:t>
      </w:r>
      <w:r>
        <w:t xml:space="preserve">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1CFB906A" w14:textId="77777777" w:rsidR="000726C1" w:rsidRDefault="000726C1" w:rsidP="000726C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registrationXmlData</w:t>
      </w:r>
      <w:proofErr w:type="spellEnd"/>
      <w:r>
        <w:t xml:space="preserve"> – zasielané </w:t>
      </w:r>
      <w:r w:rsidRPr="005D3D46">
        <w:t xml:space="preserve">podanie v </w:t>
      </w:r>
      <w:proofErr w:type="spellStart"/>
      <w:r w:rsidRPr="005D3D46">
        <w:t>xml</w:t>
      </w:r>
      <w:proofErr w:type="spellEnd"/>
      <w:r w:rsidRPr="005D3D46">
        <w:t xml:space="preserve"> tvare (</w:t>
      </w:r>
      <w:proofErr w:type="spellStart"/>
      <w:r w:rsidRPr="005D3D46">
        <w:t>registration</w:t>
      </w:r>
      <w:proofErr w:type="spellEnd"/>
      <w:r w:rsidRPr="005D3D46">
        <w:t xml:space="preserve">) </w:t>
      </w:r>
    </w:p>
    <w:p w14:paraId="79DFE5E8" w14:textId="77777777" w:rsidR="000726C1" w:rsidRPr="006B6A0E" w:rsidRDefault="000726C1" w:rsidP="000726C1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1D83E65A" w14:textId="77777777" w:rsidR="000726C1" w:rsidRDefault="000726C1" w:rsidP="000726C1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previousRegistrationConsignment</w:t>
      </w:r>
      <w:proofErr w:type="spellEnd"/>
      <w:r>
        <w:rPr>
          <w:i/>
        </w:rPr>
        <w:t xml:space="preserve"> </w:t>
      </w:r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6B6A0E">
        <w:t>identifikátor predchádzajúceho podania/zásielky ktorého sa týka dané podanie/zásielka</w:t>
      </w:r>
    </w:p>
    <w:p w14:paraId="6828C1EA" w14:textId="77777777" w:rsidR="000726C1" w:rsidRPr="00CF27D4" w:rsidRDefault="000726C1" w:rsidP="000726C1">
      <w:pPr>
        <w:pStyle w:val="Zoznamsodrkami"/>
        <w:rPr>
          <w:i/>
        </w:rPr>
      </w:pPr>
      <w:proofErr w:type="spellStart"/>
      <w:r w:rsidRPr="00CF27D4">
        <w:rPr>
          <w:rFonts w:ascii="Courier New" w:hAnsi="Courier New" w:cs="Courier New"/>
        </w:rPr>
        <w:t>enZOT</w:t>
      </w:r>
      <w:proofErr w:type="spellEnd"/>
      <w:r>
        <w:t xml:space="preserve">–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 xml:space="preserve">Evidenčné </w:t>
      </w:r>
      <w:proofErr w:type="spellStart"/>
      <w:r w:rsidRPr="00CF27D4">
        <w:t>čislo</w:t>
      </w:r>
      <w:proofErr w:type="spellEnd"/>
      <w:r w:rsidRPr="00CF27D4">
        <w:t xml:space="preserve"> ZOT, do ktorej sa má podanie zaradiť.</w:t>
      </w:r>
    </w:p>
    <w:p w14:paraId="7EA42930" w14:textId="77777777" w:rsidR="000726C1" w:rsidRPr="00CF27D4" w:rsidRDefault="000726C1" w:rsidP="000726C1">
      <w:pPr>
        <w:pStyle w:val="Zoznamsodrkami"/>
        <w:rPr>
          <w:rFonts w:ascii="Courier New" w:hAnsi="Courier New" w:cs="Courier New"/>
        </w:rPr>
      </w:pPr>
      <w:r w:rsidRPr="00CF27D4">
        <w:rPr>
          <w:rFonts w:ascii="Courier New" w:hAnsi="Courier New" w:cs="Courier New"/>
        </w:rPr>
        <w:t>MOT</w:t>
      </w:r>
      <w:r>
        <w:rPr>
          <w:rFonts w:ascii="Courier New" w:hAnsi="Courier New" w:cs="Courier New"/>
        </w:rPr>
        <w:t xml:space="preserve"> - </w:t>
      </w:r>
      <w:r w:rsidRPr="00D631DF">
        <w:t>(</w:t>
      </w:r>
      <w:r w:rsidRPr="006B6A0E">
        <w:t>nepovinné</w:t>
      </w:r>
      <w:r w:rsidRPr="00D631DF">
        <w:t xml:space="preserve">) </w:t>
      </w:r>
      <w:r w:rsidRPr="00CF27D4">
        <w:t>Značka obchodníka pre podanie - slúži na označenie podania z pohľadu deklaranta. Využíva sa hlavne pre potreby služieb portálu.</w:t>
      </w:r>
    </w:p>
    <w:p w14:paraId="7ACD07F3" w14:textId="77777777" w:rsidR="000726C1" w:rsidRPr="006B6A0E" w:rsidRDefault="000726C1" w:rsidP="000726C1">
      <w:pPr>
        <w:pStyle w:val="Zoznamsodrkami"/>
        <w:numPr>
          <w:ilvl w:val="0"/>
          <w:numId w:val="0"/>
        </w:numPr>
        <w:ind w:left="360" w:hanging="360"/>
        <w:rPr>
          <w:i/>
        </w:rPr>
      </w:pPr>
    </w:p>
    <w:p w14:paraId="26B6FCAD" w14:textId="77777777" w:rsidR="00A725DD" w:rsidRDefault="00A725DD" w:rsidP="005C75EA"/>
    <w:p w14:paraId="55083504" w14:textId="77777777" w:rsidR="005C7D62" w:rsidRDefault="00465C80" w:rsidP="00E310C0">
      <w:pPr>
        <w:pStyle w:val="Nadpis2"/>
      </w:pPr>
      <w:bookmarkStart w:id="101" w:name="_Toc424730375"/>
      <w:bookmarkStart w:id="102" w:name="_Toc424807055"/>
      <w:bookmarkStart w:id="103" w:name="_Toc424807101"/>
      <w:bookmarkStart w:id="104" w:name="_Toc140232889"/>
      <w:r>
        <w:t>Vytvorenie a odoslanie podania</w:t>
      </w:r>
      <w:r w:rsidR="00C44D4F">
        <w:t xml:space="preserve"> (slúži pre účely vytvorenia </w:t>
      </w:r>
      <w:r w:rsidR="00FB393E">
        <w:t xml:space="preserve">a </w:t>
      </w:r>
      <w:r w:rsidR="00C44D4F">
        <w:t>odoslania jednoduchých podaní)</w:t>
      </w:r>
      <w:bookmarkEnd w:id="98"/>
      <w:bookmarkEnd w:id="101"/>
      <w:bookmarkEnd w:id="102"/>
      <w:bookmarkEnd w:id="103"/>
      <w:bookmarkEnd w:id="104"/>
    </w:p>
    <w:p w14:paraId="36E6AED3" w14:textId="77777777" w:rsidR="00F82A8C" w:rsidRPr="00B96C4C" w:rsidRDefault="00F82A8C" w:rsidP="005C75EA"/>
    <w:p w14:paraId="4ACD9C5C" w14:textId="77777777" w:rsidR="00EF3C87" w:rsidRPr="00B96C4C" w:rsidRDefault="00EF3C87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CreateAndSend</w:t>
      </w:r>
      <w:proofErr w:type="spellEnd"/>
    </w:p>
    <w:p w14:paraId="4CF448BE" w14:textId="77777777" w:rsidR="00EF3C87" w:rsidRPr="00B96C4C" w:rsidRDefault="00EF3C87" w:rsidP="005C75EA">
      <w:r w:rsidRPr="00B96C4C">
        <w:t>(</w:t>
      </w:r>
    </w:p>
    <w:p w14:paraId="52977A43" w14:textId="77777777" w:rsidR="00EF3C87" w:rsidRPr="00B96C4C" w:rsidRDefault="00EF3C87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="000F298A" w:rsidRPr="00B96C4C">
        <w:t>registrationExternalCode</w:t>
      </w:r>
      <w:proofErr w:type="spellEnd"/>
      <w:r w:rsidRPr="00B96C4C">
        <w:t xml:space="preserve">, </w:t>
      </w:r>
    </w:p>
    <w:p w14:paraId="183A42FF" w14:textId="77777777" w:rsidR="00EF3C87" w:rsidRPr="00B96C4C" w:rsidRDefault="00EF3C87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0E28DE45" w14:textId="77777777" w:rsidR="00EF3C87" w:rsidRPr="00B96C4C" w:rsidRDefault="00EF3C87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50E3C84B" w14:textId="77777777" w:rsidR="00EF3C87" w:rsidRPr="00B96C4C" w:rsidRDefault="00EF3C87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</w:t>
      </w:r>
      <w:proofErr w:type="spellEnd"/>
      <w:r w:rsidRPr="00B96C4C">
        <w:t xml:space="preserve">, </w:t>
      </w:r>
    </w:p>
    <w:p w14:paraId="4D87CD2C" w14:textId="77777777" w:rsidR="00EF3C87" w:rsidRPr="00B96C4C" w:rsidRDefault="00EF3C87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6DD6E859" w14:textId="77777777" w:rsidR="00EF3C87" w:rsidRPr="00B96C4C" w:rsidRDefault="00EF3C87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689C9697" w14:textId="77777777" w:rsidR="00EF3C87" w:rsidRPr="00B96C4C" w:rsidRDefault="00EF3C87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</w:p>
    <w:p w14:paraId="5A4A0D39" w14:textId="77777777" w:rsidR="00C45DCF" w:rsidRPr="00C45DCF" w:rsidRDefault="00EF3C87" w:rsidP="005C75EA">
      <w:pPr>
        <w:rPr>
          <w:lang w:val="en-US"/>
        </w:rPr>
      </w:pPr>
      <w:r w:rsidRPr="00B96C4C">
        <w:t>)</w:t>
      </w:r>
    </w:p>
    <w:p w14:paraId="65EA32E6" w14:textId="77777777" w:rsidR="00F82A8C" w:rsidRDefault="00F82A8C" w:rsidP="005C75EA"/>
    <w:p w14:paraId="64AF90AC" w14:textId="77777777" w:rsidR="00021DB6" w:rsidRDefault="00562671" w:rsidP="005C75EA">
      <w:r>
        <w:t>Metóda</w:t>
      </w:r>
      <w:r w:rsidR="00465C80">
        <w:t xml:space="preserve"> v jednom kroku zabezpečí:</w:t>
      </w:r>
    </w:p>
    <w:p w14:paraId="3E4DFEA3" w14:textId="77777777" w:rsidR="005C7D62" w:rsidRDefault="00465C80" w:rsidP="005C75EA">
      <w:pPr>
        <w:pStyle w:val="Zoznamsodrkami"/>
      </w:pPr>
      <w:r>
        <w:t>podpísanie objektu</w:t>
      </w:r>
    </w:p>
    <w:p w14:paraId="512E791F" w14:textId="77777777" w:rsidR="005C7D62" w:rsidRDefault="00465C80" w:rsidP="005C75EA">
      <w:pPr>
        <w:pStyle w:val="Zoznamsodrkami"/>
      </w:pPr>
      <w:r>
        <w:t>vytvorenie podania</w:t>
      </w:r>
    </w:p>
    <w:p w14:paraId="7EE98628" w14:textId="77777777" w:rsidR="005C7D62" w:rsidRDefault="00465C80" w:rsidP="005C75EA">
      <w:pPr>
        <w:pStyle w:val="Zoznamsodrkami"/>
      </w:pPr>
      <w:r>
        <w:t>odoslanie podania</w:t>
      </w:r>
    </w:p>
    <w:p w14:paraId="5FCC9BF3" w14:textId="77777777" w:rsidR="006C65BF" w:rsidRDefault="006C65BF" w:rsidP="005C75EA"/>
    <w:p w14:paraId="47879703" w14:textId="77777777" w:rsidR="006C65BF" w:rsidRDefault="006C65BF" w:rsidP="005C75EA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37B930D9" w14:textId="77777777" w:rsidR="006C65BF" w:rsidRDefault="006C65BF" w:rsidP="005C75EA"/>
    <w:p w14:paraId="5693B7BE" w14:textId="77777777" w:rsidR="0043130F" w:rsidRDefault="006C65BF" w:rsidP="005C75EA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</w:t>
      </w:r>
      <w:r w:rsidR="0043130F">
        <w:t xml:space="preserve">neúspešného volania </w:t>
      </w:r>
    </w:p>
    <w:p w14:paraId="7BFCD5BA" w14:textId="77777777" w:rsidR="006C65BF" w:rsidRDefault="0043130F" w:rsidP="005C75EA">
      <w:pPr>
        <w:pStyle w:val="Zoznamsodrkami"/>
      </w:pPr>
      <w:r>
        <w:t>j</w:t>
      </w:r>
      <w:r w:rsidR="006C65BF">
        <w:t>e</w:t>
      </w:r>
      <w:r>
        <w:t xml:space="preserve"> </w:t>
      </w:r>
      <w:r w:rsidR="006C65BF">
        <w:t>detail chyby dostupný v </w:t>
      </w:r>
      <w:proofErr w:type="spellStart"/>
      <w:r w:rsidR="00137265">
        <w:t>ErrorMessage</w:t>
      </w:r>
      <w:proofErr w:type="spellEnd"/>
      <w:r w:rsidR="006C65BF">
        <w:t xml:space="preserve"> inštancie </w:t>
      </w:r>
      <w:proofErr w:type="spellStart"/>
      <w:r w:rsidR="006C65BF" w:rsidRPr="00AC56EF">
        <w:t>Communication</w:t>
      </w:r>
      <w:proofErr w:type="spellEnd"/>
      <w:r w:rsidR="006C65BF">
        <w:t>.</w:t>
      </w:r>
    </w:p>
    <w:p w14:paraId="2DA03B61" w14:textId="77777777" w:rsidR="00FC2EBA" w:rsidRDefault="00FC2EBA" w:rsidP="005C75EA"/>
    <w:p w14:paraId="7712C6FC" w14:textId="77777777" w:rsidR="005C7D62" w:rsidRDefault="00C44D4F" w:rsidP="005C75EA">
      <w:pPr>
        <w:pStyle w:val="Zoznamsodrkami"/>
      </w:pPr>
      <w:r>
        <w:t>Vstupné parametre:</w:t>
      </w:r>
    </w:p>
    <w:p w14:paraId="2668AE14" w14:textId="77777777" w:rsidR="00C44D4F" w:rsidRDefault="000F298A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registrationExternalCode</w:t>
      </w:r>
      <w:proofErr w:type="spellEnd"/>
      <w:r w:rsidRPr="000F298A">
        <w:t xml:space="preserve"> </w:t>
      </w:r>
      <w:r w:rsidR="00C44D4F">
        <w:t xml:space="preserve">– externý kód z číselníka „Typ podania“ (kap. </w:t>
      </w:r>
      <w:r w:rsidR="0092208C">
        <w:t>8</w:t>
      </w:r>
      <w:r w:rsidR="00C44D4F">
        <w:t xml:space="preserve">. </w:t>
      </w:r>
      <w:r w:rsidR="002F3F87">
        <w:fldChar w:fldCharType="begin"/>
      </w:r>
      <w:r w:rsidR="00C44D4F">
        <w:instrText xml:space="preserve"> REF _Ref235608316 \h </w:instrText>
      </w:r>
      <w:r w:rsidR="008B7B3B">
        <w:instrText xml:space="preserve"> \* MERGEFORMAT </w:instrText>
      </w:r>
      <w:r w:rsidR="002F3F87">
        <w:fldChar w:fldCharType="separate"/>
      </w:r>
      <w:r w:rsidR="00C11683">
        <w:t>Sťahovanie číselníkov</w:t>
      </w:r>
      <w:r w:rsidR="002F3F87">
        <w:fldChar w:fldCharType="end"/>
      </w:r>
      <w:r w:rsidR="00C44D4F">
        <w:t>)</w:t>
      </w:r>
    </w:p>
    <w:p w14:paraId="18EB0AE9" w14:textId="77777777" w:rsidR="008B7B3B" w:rsidRDefault="008B7B3B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 - identifikátor EKR</w:t>
      </w:r>
    </w:p>
    <w:p w14:paraId="0C0E57BA" w14:textId="77777777" w:rsidR="008B7B3B" w:rsidRDefault="008B7B3B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1D482E33" w14:textId="77777777" w:rsidR="009C71EC" w:rsidRDefault="008B7B3B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xml</w:t>
      </w:r>
      <w:proofErr w:type="spellEnd"/>
      <w:r w:rsidR="009C71EC">
        <w:t xml:space="preserve"> – </w:t>
      </w:r>
      <w:proofErr w:type="spellStart"/>
      <w:r>
        <w:t>xml</w:t>
      </w:r>
      <w:proofErr w:type="spellEnd"/>
      <w:r>
        <w:t xml:space="preserve"> </w:t>
      </w:r>
      <w:r w:rsidR="009C71EC">
        <w:t>dáta podpisovaného objektu</w:t>
      </w:r>
    </w:p>
    <w:p w14:paraId="752113C5" w14:textId="77777777" w:rsidR="008B7B3B" w:rsidRPr="008B7B3B" w:rsidRDefault="008B7B3B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11006415" w14:textId="77777777" w:rsidR="00C44D4F" w:rsidRDefault="00F82A8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</w:t>
      </w:r>
      <w:r w:rsidR="00C44D4F">
        <w:t xml:space="preserve"> (nepovinné)</w:t>
      </w:r>
      <w:r>
        <w:t xml:space="preserve"> </w:t>
      </w:r>
      <w:r w:rsidR="00FE38D5" w:rsidRPr="00FE38D5">
        <w:t>Evidenčné číslo ZOT</w:t>
      </w:r>
    </w:p>
    <w:p w14:paraId="570C2250" w14:textId="77777777" w:rsidR="000C1B91" w:rsidRDefault="00F82A8C" w:rsidP="005C75EA">
      <w:pPr>
        <w:pStyle w:val="Zoznamsodrkami"/>
      </w:pPr>
      <w:proofErr w:type="spellStart"/>
      <w:r w:rsidRPr="003C79F4">
        <w:rPr>
          <w:rFonts w:ascii="Courier New" w:hAnsi="Courier New" w:cs="Courier New"/>
        </w:rPr>
        <w:t>description</w:t>
      </w:r>
      <w:proofErr w:type="spellEnd"/>
      <w:r w:rsidR="00C44D4F">
        <w:t xml:space="preserve"> </w:t>
      </w:r>
      <w:r>
        <w:t>– (povinné)</w:t>
      </w:r>
      <w:r w:rsidR="00C44D4F">
        <w:t xml:space="preserve"> </w:t>
      </w:r>
      <w:r w:rsidR="00FE38D5" w:rsidRPr="00FE38D5">
        <w:t>Identifikátor biznis prípadu</w:t>
      </w:r>
    </w:p>
    <w:p w14:paraId="078D491B" w14:textId="77777777" w:rsidR="00575C8C" w:rsidRDefault="00575C8C" w:rsidP="00575C8C">
      <w:pPr>
        <w:pStyle w:val="Zoznamsodrkami"/>
        <w:numPr>
          <w:ilvl w:val="0"/>
          <w:numId w:val="0"/>
        </w:numPr>
        <w:ind w:left="360" w:hanging="360"/>
      </w:pPr>
    </w:p>
    <w:p w14:paraId="523A55D1" w14:textId="77777777" w:rsidR="00575C8C" w:rsidRDefault="00575C8C" w:rsidP="00E310C0">
      <w:pPr>
        <w:pStyle w:val="Nadpis2"/>
      </w:pPr>
      <w:bookmarkStart w:id="105" w:name="_Toc140232890"/>
      <w:r>
        <w:t>Vytvorenie a odoslanie podania pre EIDAS (slúži pre účely vytvorenia a odoslania jednoduchých podaní pre EIDAS)</w:t>
      </w:r>
      <w:bookmarkEnd w:id="105"/>
    </w:p>
    <w:p w14:paraId="22FB17EE" w14:textId="77777777" w:rsidR="00575C8C" w:rsidRPr="00B96C4C" w:rsidRDefault="00575C8C" w:rsidP="00575C8C"/>
    <w:p w14:paraId="15D1D99C" w14:textId="77777777" w:rsidR="00575C8C" w:rsidRPr="00B96C4C" w:rsidRDefault="00575C8C" w:rsidP="00575C8C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CreateAndSend</w:t>
      </w:r>
      <w:r>
        <w:t>Ekr2</w:t>
      </w:r>
    </w:p>
    <w:p w14:paraId="2E95E87A" w14:textId="77777777" w:rsidR="00575C8C" w:rsidRPr="00B96C4C" w:rsidRDefault="00575C8C" w:rsidP="00575C8C">
      <w:r w:rsidRPr="00B96C4C">
        <w:t>(</w:t>
      </w:r>
    </w:p>
    <w:p w14:paraId="480449A4" w14:textId="77777777" w:rsidR="00575C8C" w:rsidRPr="00B96C4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6789F0B1" w14:textId="77777777" w:rsidR="00575C8C" w:rsidRPr="00B96C4C" w:rsidRDefault="00575C8C" w:rsidP="00575C8C">
      <w:proofErr w:type="spellStart"/>
      <w:r w:rsidRPr="00575C8C">
        <w:rPr>
          <w:color w:val="0000FF"/>
        </w:rPr>
        <w:t>short</w:t>
      </w:r>
      <w:proofErr w:type="spellEnd"/>
      <w:r w:rsidRPr="00575C8C">
        <w:rPr>
          <w:color w:val="0000FF"/>
        </w:rPr>
        <w:t xml:space="preserve"> </w:t>
      </w:r>
      <w:proofErr w:type="spellStart"/>
      <w:r w:rsidRPr="00575C8C">
        <w:t>subjectType</w:t>
      </w:r>
      <w:proofErr w:type="spellEnd"/>
      <w:r w:rsidRPr="00B96C4C">
        <w:t xml:space="preserve">, </w:t>
      </w:r>
    </w:p>
    <w:p w14:paraId="31E3A785" w14:textId="77777777" w:rsidR="00575C8C" w:rsidRPr="00B96C4C" w:rsidRDefault="00575C8C" w:rsidP="00575C8C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xmlData</w:t>
      </w:r>
      <w:proofErr w:type="spellEnd"/>
      <w:r w:rsidRPr="00B96C4C">
        <w:t xml:space="preserve">, </w:t>
      </w:r>
    </w:p>
    <w:p w14:paraId="059E5E67" w14:textId="77777777" w:rsidR="00575C8C" w:rsidRPr="00B96C4C" w:rsidRDefault="00575C8C" w:rsidP="00575C8C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575C8C">
        <w:t>registryId</w:t>
      </w:r>
      <w:proofErr w:type="spellEnd"/>
      <w:r w:rsidRPr="00B96C4C">
        <w:t xml:space="preserve">, </w:t>
      </w:r>
    </w:p>
    <w:p w14:paraId="27985B07" w14:textId="77777777" w:rsidR="00575C8C" w:rsidRPr="00B96C4C" w:rsidRDefault="00575C8C" w:rsidP="00575C8C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enZOT</w:t>
      </w:r>
      <w:proofErr w:type="spellEnd"/>
      <w:r w:rsidRPr="00B96C4C">
        <w:t xml:space="preserve">, </w:t>
      </w:r>
    </w:p>
    <w:p w14:paraId="1AE8EB92" w14:textId="77777777" w:rsidR="00575C8C" w:rsidRPr="00B96C4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senderBusinessReference</w:t>
      </w:r>
      <w:proofErr w:type="spellEnd"/>
      <w:r w:rsidRPr="00B96C4C">
        <w:t xml:space="preserve">, </w:t>
      </w:r>
    </w:p>
    <w:p w14:paraId="74A1F336" w14:textId="77777777" w:rsidR="00575C8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575C8C">
        <w:t>MOT</w:t>
      </w:r>
      <w:r>
        <w:t>,</w:t>
      </w:r>
    </w:p>
    <w:p w14:paraId="03FC6125" w14:textId="77777777" w:rsidR="00575C8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senderID</w:t>
      </w:r>
      <w:proofErr w:type="spellEnd"/>
      <w:r>
        <w:t>,</w:t>
      </w:r>
    </w:p>
    <w:p w14:paraId="04278C1B" w14:textId="77777777" w:rsidR="00575C8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recipientID</w:t>
      </w:r>
      <w:proofErr w:type="spellEnd"/>
      <w:r>
        <w:t>,</w:t>
      </w:r>
    </w:p>
    <w:p w14:paraId="7C369C1B" w14:textId="77777777" w:rsidR="00575C8C" w:rsidRPr="00B96C4C" w:rsidRDefault="00575C8C" w:rsidP="00575C8C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</w:p>
    <w:p w14:paraId="560FAFC5" w14:textId="77777777" w:rsidR="00575C8C" w:rsidRPr="00C45DCF" w:rsidRDefault="00575C8C" w:rsidP="00575C8C">
      <w:pPr>
        <w:rPr>
          <w:lang w:val="en-US"/>
        </w:rPr>
      </w:pPr>
      <w:r w:rsidRPr="00B96C4C">
        <w:t>)</w:t>
      </w:r>
    </w:p>
    <w:p w14:paraId="32D6EB10" w14:textId="77777777" w:rsidR="00575C8C" w:rsidRDefault="00575C8C" w:rsidP="00575C8C"/>
    <w:p w14:paraId="7A049E20" w14:textId="77777777" w:rsidR="00575C8C" w:rsidRDefault="00575C8C" w:rsidP="00575C8C">
      <w:r>
        <w:t>Metóda v jednom kroku zabezpečí:</w:t>
      </w:r>
    </w:p>
    <w:p w14:paraId="1E331F3F" w14:textId="77777777" w:rsidR="00575C8C" w:rsidRDefault="00575C8C" w:rsidP="00575C8C">
      <w:pPr>
        <w:pStyle w:val="Zoznamsodrkami"/>
      </w:pPr>
      <w:r>
        <w:t>podpísanie objektu</w:t>
      </w:r>
    </w:p>
    <w:p w14:paraId="2A4283D6" w14:textId="77777777" w:rsidR="00575C8C" w:rsidRDefault="00575C8C" w:rsidP="00575C8C">
      <w:pPr>
        <w:pStyle w:val="Zoznamsodrkami"/>
      </w:pPr>
      <w:r>
        <w:t>vytvorenie podania</w:t>
      </w:r>
    </w:p>
    <w:p w14:paraId="54C87B50" w14:textId="77777777" w:rsidR="00575C8C" w:rsidRDefault="00575C8C" w:rsidP="00575C8C">
      <w:pPr>
        <w:pStyle w:val="Zoznamsodrkami"/>
      </w:pPr>
      <w:r>
        <w:t>odoslanie podania</w:t>
      </w:r>
    </w:p>
    <w:p w14:paraId="2A2F8C59" w14:textId="77777777" w:rsidR="00575C8C" w:rsidRDefault="00575C8C" w:rsidP="00575C8C"/>
    <w:p w14:paraId="7D27F577" w14:textId="77777777" w:rsidR="00575C8C" w:rsidRDefault="00575C8C" w:rsidP="00575C8C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0100CCD9" w14:textId="77777777" w:rsidR="00575C8C" w:rsidRDefault="00575C8C" w:rsidP="00575C8C"/>
    <w:p w14:paraId="16BF42A1" w14:textId="77777777" w:rsidR="00575C8C" w:rsidRDefault="00575C8C" w:rsidP="00575C8C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426BCAE5" w14:textId="77777777" w:rsidR="00575C8C" w:rsidRDefault="00575C8C" w:rsidP="00575C8C">
      <w:pPr>
        <w:pStyle w:val="Zoznamsodrkami"/>
      </w:pPr>
      <w:r>
        <w:t>je detail chyby dostupný v </w:t>
      </w:r>
      <w:proofErr w:type="spellStart"/>
      <w:r w:rsidR="00137265"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C537F35" w14:textId="77777777" w:rsidR="00575C8C" w:rsidRDefault="00575C8C" w:rsidP="00575C8C"/>
    <w:p w14:paraId="6A43E579" w14:textId="77777777" w:rsidR="00575C8C" w:rsidRDefault="00575C8C" w:rsidP="00575C8C">
      <w:pPr>
        <w:pStyle w:val="Zoznamsodrkami"/>
      </w:pPr>
      <w:r>
        <w:t>Vstupné parametre:</w:t>
      </w:r>
    </w:p>
    <w:p w14:paraId="49C74F43" w14:textId="77777777" w:rsidR="00575C8C" w:rsidRDefault="00575C8C" w:rsidP="00575C8C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7E38A44A" w14:textId="77777777" w:rsidR="00575C8C" w:rsidRDefault="00575C8C" w:rsidP="00575C8C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5E039AC0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t>xmlData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</w:t>
      </w:r>
      <w:proofErr w:type="spellStart"/>
      <w:r>
        <w:t>xml</w:t>
      </w:r>
      <w:proofErr w:type="spellEnd"/>
      <w:r>
        <w:t xml:space="preserve"> dáta podpisovaného objektu</w:t>
      </w:r>
    </w:p>
    <w:p w14:paraId="4B5498EE" w14:textId="77777777" w:rsidR="00575C8C" w:rsidRPr="008B7B3B" w:rsidRDefault="00575C8C" w:rsidP="00575C8C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077BD2DB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lastRenderedPageBreak/>
        <w:t>enZOT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 xml:space="preserve">Evidenčné </w:t>
      </w:r>
      <w:proofErr w:type="spellStart"/>
      <w:r w:rsidRPr="00575C8C">
        <w:t>čislo</w:t>
      </w:r>
      <w:proofErr w:type="spellEnd"/>
      <w:r w:rsidRPr="00575C8C">
        <w:t xml:space="preserve"> ZOT, do ktorej sa má podanie zaradiť. </w:t>
      </w:r>
    </w:p>
    <w:p w14:paraId="3454E0B8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senderBusinessReference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>Vypĺňa odosielateľ alebo generuje systém na strane odosielateľa. Predstavuje spisovú značku odosielateľa. Slúži na párovanie komunikácie medzi dvoma stranami.</w:t>
      </w:r>
    </w:p>
    <w:p w14:paraId="373DBF6C" w14:textId="77777777" w:rsidR="00575C8C" w:rsidRDefault="00575C8C" w:rsidP="00575C8C">
      <w:pPr>
        <w:pStyle w:val="Zoznamsodrkami"/>
      </w:pPr>
      <w:r w:rsidRPr="00575C8C">
        <w:rPr>
          <w:rFonts w:ascii="Courier New" w:hAnsi="Courier New" w:cs="Courier New"/>
        </w:rPr>
        <w:t>MOT</w:t>
      </w:r>
      <w:r>
        <w:t xml:space="preserve">– (nepovinné) </w:t>
      </w:r>
      <w:r w:rsidRPr="00575C8C">
        <w:t>Značka obchodníka pre podanie - slúži na označenie podania z pohľadu deklaranta. Využíva sa hlavne pre potreby služieb portálu</w:t>
      </w:r>
    </w:p>
    <w:p w14:paraId="56E55E23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>Jednoznačne identifikuje odosielateľa elektronickej správy. Jemu bude doručená potvrdenka o doručení. Hodnota je URI a presná špecifikácia podporovaných typov identifikácie v</w:t>
      </w:r>
      <w:r>
        <w:t> </w:t>
      </w:r>
      <w:r w:rsidRPr="00575C8C">
        <w:t>ÚPVS</w:t>
      </w:r>
      <w:r>
        <w:t>.</w:t>
      </w:r>
    </w:p>
    <w:p w14:paraId="38593EA1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 xml:space="preserve">Jednoznačne identifikuje prijímateľa elektronickej </w:t>
      </w:r>
      <w:proofErr w:type="spellStart"/>
      <w:r w:rsidRPr="00575C8C">
        <w:t>správy.Hodnota</w:t>
      </w:r>
      <w:proofErr w:type="spellEnd"/>
      <w:r w:rsidRPr="00575C8C">
        <w:t xml:space="preserve"> je URI a špecifikácia je rovnaká ako pre </w:t>
      </w:r>
      <w:proofErr w:type="spellStart"/>
      <w:r w:rsidRPr="00575C8C">
        <w:t>SenderId</w:t>
      </w:r>
      <w:proofErr w:type="spellEnd"/>
      <w:r>
        <w:t>.</w:t>
      </w:r>
    </w:p>
    <w:p w14:paraId="52C47F21" w14:textId="77777777" w:rsidR="00575C8C" w:rsidRDefault="00575C8C" w:rsidP="00575C8C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recipientBusinessReference</w:t>
      </w:r>
      <w:proofErr w:type="spellEnd"/>
      <w:r>
        <w:rPr>
          <w:rFonts w:ascii="Courier New" w:hAnsi="Courier New" w:cs="Courier New"/>
        </w:rPr>
        <w:t xml:space="preserve"> </w:t>
      </w:r>
      <w:r w:rsidRPr="00575C8C">
        <w:t xml:space="preserve">- </w:t>
      </w:r>
      <w:r>
        <w:t xml:space="preserve">(nepovinné) </w:t>
      </w:r>
      <w:r w:rsidRPr="00575C8C">
        <w:t xml:space="preserve">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574DEA41" w14:textId="77777777" w:rsidR="00CB08DE" w:rsidRDefault="00CB08DE" w:rsidP="00CB08DE">
      <w:pPr>
        <w:pStyle w:val="Nadpis2"/>
      </w:pPr>
      <w:bookmarkStart w:id="106" w:name="_Toc140232891"/>
      <w:r>
        <w:t xml:space="preserve">Vytvorenie a odoslanie podania pre </w:t>
      </w:r>
      <w:proofErr w:type="spellStart"/>
      <w:r>
        <w:t>eCommerce</w:t>
      </w:r>
      <w:proofErr w:type="spellEnd"/>
      <w:r>
        <w:t xml:space="preserve"> (slúži pre účely vytvorenia a odoslania jednoduchých podaní pre </w:t>
      </w:r>
      <w:proofErr w:type="spellStart"/>
      <w:r>
        <w:t>eCommerce</w:t>
      </w:r>
      <w:proofErr w:type="spellEnd"/>
      <w:r>
        <w:t>)</w:t>
      </w:r>
      <w:bookmarkEnd w:id="106"/>
    </w:p>
    <w:p w14:paraId="6320B493" w14:textId="77777777" w:rsidR="00CB08DE" w:rsidRPr="00B96C4C" w:rsidRDefault="00CB08DE" w:rsidP="00CB08DE"/>
    <w:p w14:paraId="78BC59FE" w14:textId="77777777" w:rsidR="00CB08DE" w:rsidRPr="00B96C4C" w:rsidRDefault="00CB08DE" w:rsidP="00CB08DE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CB08DE">
        <w:t>CreateAndSendECommerce</w:t>
      </w:r>
      <w:proofErr w:type="spellEnd"/>
    </w:p>
    <w:p w14:paraId="6CD5695F" w14:textId="77777777" w:rsidR="00CB08DE" w:rsidRPr="00B96C4C" w:rsidRDefault="00CB08DE" w:rsidP="00CB08DE">
      <w:r w:rsidRPr="00B96C4C">
        <w:t>(</w:t>
      </w:r>
    </w:p>
    <w:p w14:paraId="52384457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53A2ADEC" w14:textId="77777777" w:rsidR="00CB08DE" w:rsidRPr="00B96C4C" w:rsidRDefault="00CB08DE" w:rsidP="00CB08DE">
      <w:proofErr w:type="spellStart"/>
      <w:r w:rsidRPr="00575C8C">
        <w:rPr>
          <w:color w:val="0000FF"/>
        </w:rPr>
        <w:t>short</w:t>
      </w:r>
      <w:proofErr w:type="spellEnd"/>
      <w:r w:rsidRPr="00575C8C">
        <w:rPr>
          <w:color w:val="0000FF"/>
        </w:rPr>
        <w:t xml:space="preserve"> </w:t>
      </w:r>
      <w:proofErr w:type="spellStart"/>
      <w:r w:rsidRPr="00575C8C">
        <w:t>subjectType</w:t>
      </w:r>
      <w:proofErr w:type="spellEnd"/>
      <w:r w:rsidRPr="00B96C4C">
        <w:t xml:space="preserve">, </w:t>
      </w:r>
    </w:p>
    <w:p w14:paraId="22F71B4A" w14:textId="77777777" w:rsidR="00CB08DE" w:rsidRPr="00B96C4C" w:rsidRDefault="00CB08DE" w:rsidP="00CB08DE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xmlData</w:t>
      </w:r>
      <w:proofErr w:type="spellEnd"/>
      <w:r w:rsidRPr="00B96C4C">
        <w:t xml:space="preserve">, </w:t>
      </w:r>
    </w:p>
    <w:p w14:paraId="7CDEB694" w14:textId="77777777" w:rsidR="00CB08DE" w:rsidRPr="00B96C4C" w:rsidRDefault="00CB08DE" w:rsidP="00CB08DE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575C8C">
        <w:t>registryId</w:t>
      </w:r>
      <w:proofErr w:type="spellEnd"/>
      <w:r w:rsidRPr="00B96C4C">
        <w:t xml:space="preserve">, </w:t>
      </w:r>
    </w:p>
    <w:p w14:paraId="070F3DA9" w14:textId="77777777" w:rsidR="00CB08DE" w:rsidRPr="00B96C4C" w:rsidRDefault="00CB08DE" w:rsidP="00CB08DE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enZOT</w:t>
      </w:r>
      <w:proofErr w:type="spellEnd"/>
      <w:r w:rsidRPr="00B96C4C">
        <w:t xml:space="preserve">, </w:t>
      </w:r>
    </w:p>
    <w:p w14:paraId="6EBD3377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senderBusinessReference</w:t>
      </w:r>
      <w:proofErr w:type="spellEnd"/>
      <w:r w:rsidRPr="00B96C4C">
        <w:t xml:space="preserve">, </w:t>
      </w:r>
    </w:p>
    <w:p w14:paraId="6B6C4979" w14:textId="77777777" w:rsidR="00CB08DE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575C8C">
        <w:t>MOT</w:t>
      </w:r>
      <w:r>
        <w:t>,</w:t>
      </w:r>
    </w:p>
    <w:p w14:paraId="344BA0DE" w14:textId="77777777" w:rsidR="00CB08DE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senderID</w:t>
      </w:r>
      <w:proofErr w:type="spellEnd"/>
      <w:r>
        <w:t>,</w:t>
      </w:r>
    </w:p>
    <w:p w14:paraId="54672C81" w14:textId="77777777" w:rsidR="00CB08DE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recipientID</w:t>
      </w:r>
      <w:proofErr w:type="spellEnd"/>
      <w:r>
        <w:t>,</w:t>
      </w:r>
    </w:p>
    <w:p w14:paraId="15233220" w14:textId="77777777" w:rsidR="00CB08DE" w:rsidRPr="00B96C4C" w:rsidRDefault="00CB08DE" w:rsidP="00CB08D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</w:p>
    <w:p w14:paraId="0246A043" w14:textId="77777777" w:rsidR="00CB08DE" w:rsidRPr="00C45DCF" w:rsidRDefault="00CB08DE" w:rsidP="00CB08DE">
      <w:pPr>
        <w:rPr>
          <w:lang w:val="en-US"/>
        </w:rPr>
      </w:pPr>
      <w:r w:rsidRPr="00B96C4C">
        <w:t>)</w:t>
      </w:r>
    </w:p>
    <w:p w14:paraId="6A7EEB60" w14:textId="77777777" w:rsidR="00CB08DE" w:rsidRDefault="00CB08DE" w:rsidP="00CB08DE"/>
    <w:p w14:paraId="2218B532" w14:textId="77777777" w:rsidR="00CB08DE" w:rsidRDefault="00CB08DE" w:rsidP="00CB08DE">
      <w:r>
        <w:t>Metóda v jednom kroku zabezpečí:</w:t>
      </w:r>
    </w:p>
    <w:p w14:paraId="28EBF830" w14:textId="77777777" w:rsidR="00CB08DE" w:rsidRDefault="00CB08DE" w:rsidP="00CB08DE">
      <w:pPr>
        <w:pStyle w:val="Zoznamsodrkami"/>
      </w:pPr>
      <w:r>
        <w:t>podpísanie objektu</w:t>
      </w:r>
    </w:p>
    <w:p w14:paraId="7F9D05AD" w14:textId="77777777" w:rsidR="00CB08DE" w:rsidRDefault="00CB08DE" w:rsidP="00CB08DE">
      <w:pPr>
        <w:pStyle w:val="Zoznamsodrkami"/>
      </w:pPr>
      <w:r>
        <w:t>vytvorenie podania</w:t>
      </w:r>
    </w:p>
    <w:p w14:paraId="45EFBF8C" w14:textId="77777777" w:rsidR="00CB08DE" w:rsidRDefault="00CB08DE" w:rsidP="00CB08DE">
      <w:pPr>
        <w:pStyle w:val="Zoznamsodrkami"/>
      </w:pPr>
      <w:r>
        <w:t>odoslanie podania</w:t>
      </w:r>
    </w:p>
    <w:p w14:paraId="199447E3" w14:textId="77777777" w:rsidR="00CB08DE" w:rsidRDefault="00CB08DE" w:rsidP="00CB08DE"/>
    <w:p w14:paraId="689683C3" w14:textId="77777777" w:rsidR="00CB08DE" w:rsidRDefault="00CB08DE" w:rsidP="00CB08DE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7149C7CC" w14:textId="77777777" w:rsidR="00CB08DE" w:rsidRDefault="00CB08DE" w:rsidP="00CB08DE"/>
    <w:p w14:paraId="3682D5E5" w14:textId="77777777" w:rsidR="00CB08DE" w:rsidRDefault="00CB08DE" w:rsidP="00CB08DE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54548489" w14:textId="77777777" w:rsidR="00CB08DE" w:rsidRDefault="00CB08DE" w:rsidP="00CB08DE">
      <w:pPr>
        <w:pStyle w:val="Zoznamsodrkami"/>
      </w:pPr>
      <w:r>
        <w:t>je detail chyby dostupný v </w:t>
      </w:r>
      <w:proofErr w:type="spellStart"/>
      <w: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96D6D83" w14:textId="77777777" w:rsidR="00CB08DE" w:rsidRDefault="00CB08DE" w:rsidP="00CB08DE"/>
    <w:p w14:paraId="060F0A18" w14:textId="77777777" w:rsidR="00CB08DE" w:rsidRDefault="00CB08DE" w:rsidP="00CB08DE">
      <w:pPr>
        <w:pStyle w:val="Zoznamsodrkami"/>
      </w:pPr>
      <w:r>
        <w:t>Vstupné parametre:</w:t>
      </w:r>
    </w:p>
    <w:p w14:paraId="0A02E37C" w14:textId="77777777" w:rsidR="00CB08DE" w:rsidRDefault="00CB08DE" w:rsidP="00CB08DE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2BDDB855" w14:textId="77777777" w:rsidR="00CB08DE" w:rsidRDefault="00CB08DE" w:rsidP="00CB08D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73F555C4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xmlData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</w:t>
      </w:r>
      <w:proofErr w:type="spellStart"/>
      <w:r>
        <w:t>xml</w:t>
      </w:r>
      <w:proofErr w:type="spellEnd"/>
      <w:r>
        <w:t xml:space="preserve"> dáta podpisovaného objektu</w:t>
      </w:r>
    </w:p>
    <w:p w14:paraId="25E82595" w14:textId="77777777" w:rsidR="00CB08DE" w:rsidRPr="008B7B3B" w:rsidRDefault="00CB08DE" w:rsidP="00CB08DE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55F695D3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enZOT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 xml:space="preserve">Evidenčné </w:t>
      </w:r>
      <w:proofErr w:type="spellStart"/>
      <w:r w:rsidRPr="00575C8C">
        <w:t>čislo</w:t>
      </w:r>
      <w:proofErr w:type="spellEnd"/>
      <w:r w:rsidRPr="00575C8C">
        <w:t xml:space="preserve"> ZOT, do ktorej sa má podanie zaradiť. </w:t>
      </w:r>
    </w:p>
    <w:p w14:paraId="6FDEB18A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senderBusinessReference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>Vypĺňa odosielateľ alebo generuje systém na strane odosielateľa. Predstavuje spisovú značku odosielateľa. Slúži na párovanie komunikácie medzi dvoma stranami.</w:t>
      </w:r>
    </w:p>
    <w:p w14:paraId="4D4DFEEE" w14:textId="77777777" w:rsidR="00CB08DE" w:rsidRDefault="00CB08DE" w:rsidP="00CB08DE">
      <w:pPr>
        <w:pStyle w:val="Zoznamsodrkami"/>
      </w:pPr>
      <w:r w:rsidRPr="00575C8C">
        <w:rPr>
          <w:rFonts w:ascii="Courier New" w:hAnsi="Courier New" w:cs="Courier New"/>
        </w:rPr>
        <w:t>MOT</w:t>
      </w:r>
      <w:r>
        <w:t xml:space="preserve">– (nepovinné) </w:t>
      </w:r>
      <w:r w:rsidRPr="00575C8C">
        <w:t>Značka obchodníka pre podanie - slúži na označenie podania z pohľadu deklaranta. Využíva sa hlavne pre potreby služieb portálu</w:t>
      </w:r>
    </w:p>
    <w:p w14:paraId="4439DDC8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>Jednoznačne identifikuje odosielateľa elektronickej správy. Jemu bude doručená potvrdenka o doručení. Hodnota je URI a presná špecifikácia podporovaných typov identifikácie v</w:t>
      </w:r>
      <w:r>
        <w:t> </w:t>
      </w:r>
      <w:r w:rsidRPr="00575C8C">
        <w:t>ÚPVS</w:t>
      </w:r>
      <w:r>
        <w:t>.</w:t>
      </w:r>
    </w:p>
    <w:p w14:paraId="7AFE1C04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 xml:space="preserve">Jednoznačne identifikuje prijímateľa elektronickej </w:t>
      </w:r>
      <w:proofErr w:type="spellStart"/>
      <w:r w:rsidRPr="00575C8C">
        <w:t>správy.Hodnota</w:t>
      </w:r>
      <w:proofErr w:type="spellEnd"/>
      <w:r w:rsidRPr="00575C8C">
        <w:t xml:space="preserve"> je URI a špecifikácia je rovnaká ako pre </w:t>
      </w:r>
      <w:proofErr w:type="spellStart"/>
      <w:r w:rsidRPr="00575C8C">
        <w:t>SenderId</w:t>
      </w:r>
      <w:proofErr w:type="spellEnd"/>
      <w:r>
        <w:t>.</w:t>
      </w:r>
    </w:p>
    <w:p w14:paraId="0185C7E8" w14:textId="77777777" w:rsidR="00CB08DE" w:rsidRDefault="00CB08DE" w:rsidP="00CB08DE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recipientBusinessReference</w:t>
      </w:r>
      <w:proofErr w:type="spellEnd"/>
      <w:r>
        <w:rPr>
          <w:rFonts w:ascii="Courier New" w:hAnsi="Courier New" w:cs="Courier New"/>
        </w:rPr>
        <w:t xml:space="preserve"> </w:t>
      </w:r>
      <w:r w:rsidRPr="00575C8C">
        <w:t xml:space="preserve">- </w:t>
      </w:r>
      <w:r>
        <w:t xml:space="preserve">(nepovinné) </w:t>
      </w:r>
      <w:r w:rsidRPr="00575C8C">
        <w:t xml:space="preserve">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0452CBE7" w14:textId="77777777" w:rsidR="00E310C0" w:rsidRDefault="00E310C0" w:rsidP="00E310C0">
      <w:pPr>
        <w:pStyle w:val="Zoznamsodrkami"/>
        <w:numPr>
          <w:ilvl w:val="0"/>
          <w:numId w:val="0"/>
        </w:numPr>
        <w:ind w:left="360" w:hanging="360"/>
      </w:pPr>
    </w:p>
    <w:p w14:paraId="77650E5E" w14:textId="77777777" w:rsidR="000C1B91" w:rsidRDefault="00E310C0" w:rsidP="00F54D8B">
      <w:pPr>
        <w:pStyle w:val="Nadpis2"/>
      </w:pPr>
      <w:bookmarkStart w:id="107" w:name="_Toc140232892"/>
      <w:r>
        <w:t xml:space="preserve">Podpísanie </w:t>
      </w:r>
      <w:r w:rsidR="00874A32">
        <w:t>dokumentu</w:t>
      </w:r>
      <w:r w:rsidR="00C56FDA">
        <w:t xml:space="preserve"> ASIC podpisom</w:t>
      </w:r>
      <w:bookmarkEnd w:id="107"/>
    </w:p>
    <w:p w14:paraId="7AE53359" w14:textId="77777777" w:rsidR="00E310C0" w:rsidRDefault="00E310C0" w:rsidP="00E310C0">
      <w:r>
        <w:t xml:space="preserve">Ako podpis sa použije </w:t>
      </w:r>
      <w:proofErr w:type="spellStart"/>
      <w:r>
        <w:t>ASICova</w:t>
      </w:r>
      <w:proofErr w:type="spellEnd"/>
      <w:r>
        <w:t xml:space="preserve"> štruktúra podpisu. Je v tvare base64 </w:t>
      </w:r>
      <w:proofErr w:type="spellStart"/>
      <w:r>
        <w:t>stringu</w:t>
      </w:r>
      <w:proofErr w:type="spellEnd"/>
      <w:r>
        <w:t xml:space="preserve">. Na podpísanie sa použije </w:t>
      </w:r>
      <w:proofErr w:type="spellStart"/>
      <w:r w:rsidRPr="00E310C0">
        <w:t>Ditec.Zep.DBridgeNet.DSigXades.XadesBpSig</w:t>
      </w:r>
      <w:proofErr w:type="spellEnd"/>
      <w:r>
        <w:t xml:space="preserve"> trieda. Vstupy sa načítajú z číselníkov:</w:t>
      </w:r>
    </w:p>
    <w:p w14:paraId="45EFE062" w14:textId="77777777" w:rsidR="00E310C0" w:rsidRPr="00E310C0" w:rsidRDefault="00E310C0" w:rsidP="00E310C0">
      <w:r w:rsidRPr="00E310C0">
        <w:t>Pod</w:t>
      </w:r>
      <w:r>
        <w:t>ľ</w:t>
      </w:r>
      <w:r w:rsidRPr="00E310C0">
        <w:t>a externého k</w:t>
      </w:r>
      <w:r>
        <w:t>ó</w:t>
      </w:r>
      <w:r w:rsidRPr="00E310C0">
        <w:t>du sa n</w:t>
      </w:r>
      <w:r>
        <w:t>á</w:t>
      </w:r>
      <w:r w:rsidRPr="00E310C0">
        <w:t>jde z</w:t>
      </w:r>
      <w:r>
        <w:t>á</w:t>
      </w:r>
      <w:r w:rsidRPr="00E310C0">
        <w:t>znam v</w:t>
      </w:r>
      <w:r>
        <w:t> čí</w:t>
      </w:r>
      <w:r w:rsidRPr="00E310C0">
        <w:t>seln</w:t>
      </w:r>
      <w:r>
        <w:t>í</w:t>
      </w:r>
      <w:r w:rsidRPr="00E310C0">
        <w:t xml:space="preserve">ku </w:t>
      </w:r>
      <w:proofErr w:type="spellStart"/>
      <w:r w:rsidRPr="00E310C0">
        <w:t>TypPodania</w:t>
      </w:r>
      <w:r w:rsidR="00183EF9">
        <w:t>TUCEP</w:t>
      </w:r>
      <w:proofErr w:type="spellEnd"/>
      <w:r w:rsidRPr="00E310C0">
        <w:t>. Z</w:t>
      </w:r>
      <w:r>
        <w:t>á</w:t>
      </w:r>
      <w:r w:rsidRPr="00E310C0">
        <w:t>znam mus</w:t>
      </w:r>
      <w:r>
        <w:t>í</w:t>
      </w:r>
      <w:r w:rsidRPr="00E310C0">
        <w:t xml:space="preserve"> by</w:t>
      </w:r>
      <w:r>
        <w:t>ť</w:t>
      </w:r>
      <w:r w:rsidRPr="00E310C0">
        <w:t xml:space="preserve"> platn</w:t>
      </w:r>
      <w:r>
        <w:t>ý</w:t>
      </w:r>
      <w:r w:rsidRPr="00E310C0">
        <w:t>. Z n</w:t>
      </w:r>
      <w:r>
        <w:t>á</w:t>
      </w:r>
      <w:r w:rsidRPr="00E310C0">
        <w:t>jden</w:t>
      </w:r>
      <w:r>
        <w:t>é</w:t>
      </w:r>
      <w:r w:rsidRPr="00E310C0">
        <w:t>ho z</w:t>
      </w:r>
      <w:r>
        <w:t>á</w:t>
      </w:r>
      <w:r w:rsidRPr="00E310C0">
        <w:t>znamu sa napln</w:t>
      </w:r>
      <w:r>
        <w:t>í:</w:t>
      </w:r>
    </w:p>
    <w:p w14:paraId="1E7FDD9B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indentifikatorPrePrijimatela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- TypPodaniaEkr2.IdentifikatorPrijimatela (využije sa pri vytváraní MC)</w:t>
      </w:r>
    </w:p>
    <w:p w14:paraId="2A653A28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</w:p>
    <w:p w14:paraId="0874E8E0" w14:textId="77777777" w:rsidR="00E310C0" w:rsidRDefault="00E310C0" w:rsidP="00E310C0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697F44">
        <w:t>Pod</w:t>
      </w:r>
      <w:r w:rsidR="00BC1223" w:rsidRPr="00697F44">
        <w:t>ľ</w:t>
      </w:r>
      <w:r w:rsidRPr="00697F44">
        <w:t>a n</w:t>
      </w:r>
      <w:r w:rsidR="00BC1223" w:rsidRPr="00697F44">
        <w:t>á</w:t>
      </w:r>
      <w:r w:rsidRPr="00697F44">
        <w:t>jden</w:t>
      </w:r>
      <w:r w:rsidR="00BC1223" w:rsidRPr="00697F44">
        <w:t>é</w:t>
      </w:r>
      <w:r w:rsidRPr="00697F44">
        <w:t>ho z</w:t>
      </w:r>
      <w:r w:rsidR="00BC1223" w:rsidRPr="00697F44">
        <w:t>á</w:t>
      </w:r>
      <w:r w:rsidRPr="00697F44">
        <w:t>znamu sa n</w:t>
      </w:r>
      <w:r w:rsidR="00BC1223" w:rsidRPr="00697F44">
        <w:t>á</w:t>
      </w:r>
      <w:r w:rsidRPr="00697F44">
        <w:t>jde z</w:t>
      </w:r>
      <w:r w:rsidR="00BC1223" w:rsidRPr="00697F44">
        <w:t>á</w:t>
      </w:r>
      <w:r w:rsidRPr="00697F44">
        <w:t xml:space="preserve">znam </w:t>
      </w:r>
      <w:r w:rsidR="00BC1223" w:rsidRPr="00697F44">
        <w:t>čí</w:t>
      </w:r>
      <w:r w:rsidRPr="00697F44">
        <w:t>seln</w:t>
      </w:r>
      <w:r w:rsidR="00BC1223" w:rsidRPr="00697F44">
        <w:t>í</w:t>
      </w:r>
      <w:r w:rsidRPr="00697F44">
        <w:t xml:space="preserve">ka </w:t>
      </w:r>
      <w:proofErr w:type="spellStart"/>
      <w:r w:rsidRPr="00697F44">
        <w:t>TypObjektu</w:t>
      </w:r>
      <w:r w:rsidR="007414B4">
        <w:t>TUCEP</w:t>
      </w:r>
      <w:proofErr w:type="spellEnd"/>
      <w:r w:rsidRPr="00697F44">
        <w:t>, kde sa ide cez v</w:t>
      </w:r>
      <w:r w:rsidR="00BC1223" w:rsidRPr="00697F44">
        <w:t>ä</w:t>
      </w:r>
      <w:r w:rsidRPr="00697F44">
        <w:t>zby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A31515"/>
          <w:sz w:val="19"/>
          <w:szCs w:val="19"/>
        </w:rPr>
        <w:t>TypSkupinyPodpisovPreTypPodania</w:t>
      </w:r>
      <w:proofErr w:type="spellEnd"/>
      <w:r>
        <w:rPr>
          <w:rFonts w:ascii="Consolas" w:hAnsi="Consolas"/>
          <w:color w:val="A31515"/>
          <w:sz w:val="19"/>
          <w:szCs w:val="19"/>
        </w:rPr>
        <w:t xml:space="preserve"> a </w:t>
      </w:r>
      <w:proofErr w:type="spellStart"/>
      <w:r>
        <w:rPr>
          <w:rFonts w:ascii="Consolas" w:hAnsi="Consolas"/>
          <w:color w:val="A31515"/>
          <w:sz w:val="19"/>
          <w:szCs w:val="19"/>
        </w:rPr>
        <w:t>TypObjektuPreTypSkupinyPodpisov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081692C6" w14:textId="77777777" w:rsidR="00E310C0" w:rsidRDefault="00E310C0" w:rsidP="00E310C0">
      <w:pPr>
        <w:rPr>
          <w:rFonts w:ascii="Consolas" w:hAnsi="Consolas"/>
          <w:b/>
          <w:bCs/>
          <w:color w:val="000000"/>
          <w:sz w:val="19"/>
          <w:szCs w:val="19"/>
        </w:rPr>
      </w:pPr>
    </w:p>
    <w:p w14:paraId="65096EA6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b/>
          <w:bCs/>
          <w:color w:val="000000"/>
          <w:sz w:val="19"/>
          <w:szCs w:val="19"/>
        </w:rPr>
        <w:t>title</w:t>
      </w:r>
      <w:r>
        <w:rPr>
          <w:rFonts w:ascii="Consolas" w:hAnsi="Consolas"/>
          <w:color w:val="000000"/>
          <w:sz w:val="19"/>
          <w:szCs w:val="19"/>
        </w:rPr>
        <w:t xml:space="preserve"> –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</w:t>
      </w:r>
      <w:r>
        <w:rPr>
          <w:rFonts w:ascii="Consolas" w:hAnsi="Consolas"/>
          <w:color w:val="000000"/>
          <w:sz w:val="19"/>
          <w:szCs w:val="19"/>
        </w:rPr>
        <w:t>sle</w:t>
      </w:r>
      <w:r w:rsidR="00BC1223">
        <w:rPr>
          <w:rFonts w:ascii="Consolas" w:hAnsi="Consolas"/>
          <w:color w:val="000000"/>
          <w:sz w:val="19"/>
          <w:szCs w:val="19"/>
        </w:rPr>
        <w:t>l</w:t>
      </w:r>
      <w:r>
        <w:rPr>
          <w:rFonts w:ascii="Consolas" w:hAnsi="Consolas"/>
          <w:color w:val="000000"/>
          <w:sz w:val="19"/>
          <w:szCs w:val="19"/>
        </w:rPr>
        <w:t>n</w:t>
      </w:r>
      <w:r w:rsidR="00BC1223">
        <w:rPr>
          <w:rFonts w:ascii="Consolas" w:hAnsi="Consolas"/>
          <w:color w:val="000000"/>
          <w:sz w:val="19"/>
          <w:szCs w:val="19"/>
        </w:rPr>
        <w:t>í</w:t>
      </w:r>
      <w:r>
        <w:rPr>
          <w:rFonts w:ascii="Consolas" w:hAnsi="Consolas"/>
          <w:color w:val="000000"/>
          <w:sz w:val="19"/>
          <w:szCs w:val="19"/>
        </w:rPr>
        <w:t>k</w:t>
      </w:r>
      <w:r w:rsidR="00BC1223">
        <w:rPr>
          <w:rFonts w:ascii="Consolas" w:hAnsi="Consolas"/>
          <w:color w:val="000000"/>
          <w:sz w:val="19"/>
          <w:szCs w:val="19"/>
        </w:rPr>
        <w:t>a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.Nazov</w:t>
      </w:r>
      <w:proofErr w:type="spellEnd"/>
    </w:p>
    <w:p w14:paraId="35E6C367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xsdUri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-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 w:rsidR="00BC1223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.XsdUri</w:t>
      </w:r>
      <w:proofErr w:type="spellEnd"/>
    </w:p>
    <w:p w14:paraId="70E30BE0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xsdData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 w:rsidR="00BC1223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.XsdData</w:t>
      </w:r>
      <w:proofErr w:type="spellEnd"/>
    </w:p>
    <w:p w14:paraId="514B78D3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xsdNSUri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 w:rsidR="00BC1223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.XsdnsUri</w:t>
      </w:r>
      <w:proofErr w:type="spellEnd"/>
    </w:p>
    <w:p w14:paraId="57671895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xsltData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 w:rsidR="00BC1223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.XsltData</w:t>
      </w:r>
      <w:proofErr w:type="spellEnd"/>
    </w:p>
    <w:p w14:paraId="2926F57B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xsltUri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z </w:t>
      </w:r>
      <w:proofErr w:type="spellStart"/>
      <w:r w:rsidR="00BC1223"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 w:rsidR="00BC1223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.XsltUri</w:t>
      </w:r>
      <w:proofErr w:type="spellEnd"/>
    </w:p>
    <w:p w14:paraId="56A431FE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b/>
          <w:bCs/>
          <w:color w:val="000000"/>
          <w:sz w:val="19"/>
          <w:szCs w:val="19"/>
        </w:rPr>
        <w:t>version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Pr="00BC1223">
        <w:rPr>
          <w:rFonts w:ascii="Consolas" w:hAnsi="Consolas"/>
          <w:color w:val="FF0000"/>
          <w:sz w:val="19"/>
          <w:szCs w:val="19"/>
        </w:rPr>
        <w:t>xsdNSUri</w:t>
      </w:r>
      <w:r>
        <w:rPr>
          <w:rFonts w:ascii="Consolas" w:hAnsi="Consolas"/>
          <w:color w:val="000000"/>
          <w:sz w:val="19"/>
          <w:szCs w:val="19"/>
        </w:rPr>
        <w:t>.Split</w:t>
      </w:r>
      <w:proofErr w:type="spellEnd"/>
      <w:r>
        <w:rPr>
          <w:rFonts w:ascii="Consolas" w:hAnsi="Consolas"/>
          <w:color w:val="000000"/>
          <w:sz w:val="19"/>
          <w:szCs w:val="19"/>
        </w:rPr>
        <w:t>(</w:t>
      </w:r>
      <w:r>
        <w:rPr>
          <w:rFonts w:ascii="Consolas" w:hAnsi="Consolas"/>
          <w:color w:val="A31515"/>
          <w:sz w:val="19"/>
          <w:szCs w:val="19"/>
        </w:rPr>
        <w:t>'/'</w:t>
      </w:r>
      <w:r>
        <w:rPr>
          <w:rFonts w:ascii="Consolas" w:hAnsi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/>
          <w:color w:val="000000"/>
          <w:sz w:val="19"/>
          <w:szCs w:val="19"/>
        </w:rPr>
        <w:t>Last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() (za </w:t>
      </w:r>
      <w:proofErr w:type="spellStart"/>
      <w:r>
        <w:rPr>
          <w:rFonts w:ascii="Consolas" w:hAnsi="Consolas"/>
          <w:color w:val="000000"/>
          <w:sz w:val="19"/>
          <w:szCs w:val="19"/>
        </w:rPr>
        <w:t>lomitkom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je </w:t>
      </w:r>
      <w:proofErr w:type="spellStart"/>
      <w:r>
        <w:rPr>
          <w:rFonts w:ascii="Consolas" w:hAnsi="Consolas"/>
          <w:color w:val="000000"/>
          <w:sz w:val="19"/>
          <w:szCs w:val="19"/>
        </w:rPr>
        <w:t>cislo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verzie)</w:t>
      </w:r>
    </w:p>
    <w:p w14:paraId="741ED3F5" w14:textId="77777777" w:rsidR="00C638A0" w:rsidRDefault="00C638A0" w:rsidP="00C638A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 w:rsidRPr="00C638A0">
        <w:rPr>
          <w:rFonts w:ascii="Consolas" w:hAnsi="Consolas" w:cs="Consolas"/>
          <w:b/>
          <w:color w:val="000000"/>
          <w:sz w:val="19"/>
          <w:szCs w:val="19"/>
        </w:rPr>
        <w:t>typPodpisovejtransformacie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/>
          <w:color w:val="000000"/>
          <w:sz w:val="19"/>
          <w:szCs w:val="19"/>
        </w:rPr>
        <w:t>z </w:t>
      </w:r>
      <w:proofErr w:type="spellStart"/>
      <w:r>
        <w:rPr>
          <w:rFonts w:ascii="Consolas" w:hAnsi="Consolas"/>
          <w:color w:val="000000"/>
          <w:sz w:val="19"/>
          <w:szCs w:val="19"/>
        </w:rPr>
        <w:t>číslelníka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7414B4" w:rsidRPr="007414B4">
        <w:rPr>
          <w:rFonts w:ascii="Consolas" w:hAnsi="Consolas"/>
          <w:color w:val="000000"/>
          <w:sz w:val="19"/>
          <w:szCs w:val="19"/>
        </w:rPr>
        <w:t>TypObjektuTUCEP</w:t>
      </w:r>
      <w:r>
        <w:rPr>
          <w:rFonts w:ascii="Consolas" w:hAnsi="Consolas"/>
          <w:color w:val="000000"/>
          <w:sz w:val="19"/>
          <w:szCs w:val="19"/>
        </w:rPr>
        <w:t>.</w:t>
      </w:r>
      <w:r w:rsidRPr="00C638A0">
        <w:rPr>
          <w:rFonts w:ascii="Consolas" w:hAnsi="Consolas"/>
          <w:color w:val="000000"/>
          <w:sz w:val="19"/>
          <w:szCs w:val="19"/>
        </w:rPr>
        <w:t>TypPodpisovejTransformacie</w:t>
      </w:r>
      <w:proofErr w:type="spellEnd"/>
    </w:p>
    <w:p w14:paraId="5DB6536A" w14:textId="77777777" w:rsidR="00C638A0" w:rsidRDefault="00C638A0" w:rsidP="00E310C0">
      <w:pPr>
        <w:rPr>
          <w:rFonts w:ascii="Consolas" w:hAnsi="Consolas"/>
          <w:color w:val="000000"/>
          <w:sz w:val="19"/>
          <w:szCs w:val="19"/>
        </w:rPr>
      </w:pPr>
    </w:p>
    <w:p w14:paraId="36AAFBA0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</w:p>
    <w:p w14:paraId="5883F51A" w14:textId="77777777" w:rsidR="00E310C0" w:rsidRDefault="00183EF9" w:rsidP="00E310C0">
      <w:pPr>
        <w:rPr>
          <w:rFonts w:ascii="Consolas" w:hAnsi="Consolas"/>
          <w:color w:val="000000"/>
          <w:sz w:val="19"/>
          <w:szCs w:val="19"/>
        </w:rPr>
      </w:pPr>
      <w:r>
        <w:rPr>
          <w:noProof/>
        </w:rPr>
        <w:lastRenderedPageBreak/>
        <w:drawing>
          <wp:inline distT="0" distB="0" distL="0" distR="0" wp14:anchorId="53468058" wp14:editId="52B6A29C">
            <wp:extent cx="5508625" cy="2008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862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EC754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</w:p>
    <w:p w14:paraId="2411B609" w14:textId="77777777" w:rsidR="00E310C0" w:rsidRPr="00BC1223" w:rsidRDefault="00E310C0" w:rsidP="00BC1223">
      <w:r w:rsidRPr="00BC1223">
        <w:t>V </w:t>
      </w:r>
      <w:proofErr w:type="spellStart"/>
      <w:r w:rsidRPr="00BC1223">
        <w:t>konfigu</w:t>
      </w:r>
      <w:proofErr w:type="spellEnd"/>
      <w:r w:rsidRPr="00BC1223">
        <w:t xml:space="preserve"> s</w:t>
      </w:r>
      <w:r w:rsidR="00BC1223" w:rsidRPr="00BC1223">
        <w:t>ú</w:t>
      </w:r>
      <w:r w:rsidRPr="00BC1223">
        <w:t xml:space="preserve"> hodnoty pre podpis:</w:t>
      </w:r>
    </w:p>
    <w:p w14:paraId="56814CE9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FF"/>
          <w:sz w:val="19"/>
          <w:szCs w:val="19"/>
        </w:rPr>
        <w:t>    &lt;</w:t>
      </w:r>
      <w:proofErr w:type="spellStart"/>
      <w:r>
        <w:rPr>
          <w:rFonts w:ascii="Consolas" w:hAnsi="Consolas"/>
          <w:color w:val="A31515"/>
          <w:sz w:val="19"/>
          <w:szCs w:val="19"/>
        </w:rPr>
        <w:t>add</w:t>
      </w:r>
      <w:proofErr w:type="spellEnd"/>
      <w:r>
        <w:rPr>
          <w:rFonts w:ascii="Consolas" w:hAnsi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</w:rPr>
        <w:t>key</w:t>
      </w:r>
      <w:proofErr w:type="spellEnd"/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SignaturePolicyUri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</w:rPr>
        <w:t>value</w:t>
      </w:r>
      <w:proofErr w:type="spellEnd"/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>urn:oid:1.3.158.36061701.1.2.2</w:t>
      </w:r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 xml:space="preserve"> /&gt;</w:t>
      </w:r>
    </w:p>
    <w:p w14:paraId="39707816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FF"/>
          <w:sz w:val="19"/>
          <w:szCs w:val="19"/>
        </w:rPr>
        <w:t>    &lt;</w:t>
      </w:r>
      <w:proofErr w:type="spellStart"/>
      <w:r>
        <w:rPr>
          <w:rFonts w:ascii="Consolas" w:hAnsi="Consolas"/>
          <w:color w:val="A31515"/>
          <w:sz w:val="19"/>
          <w:szCs w:val="19"/>
        </w:rPr>
        <w:t>add</w:t>
      </w:r>
      <w:proofErr w:type="spellEnd"/>
      <w:r>
        <w:rPr>
          <w:rFonts w:ascii="Consolas" w:hAnsi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</w:rPr>
        <w:t>key</w:t>
      </w:r>
      <w:proofErr w:type="spellEnd"/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SignatureDigestAlg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</w:rPr>
        <w:t>value</w:t>
      </w:r>
      <w:proofErr w:type="spellEnd"/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hyperlink r:id="rId16" w:anchor="sha256" w:history="1">
        <w:r>
          <w:rPr>
            <w:rStyle w:val="Hypertextovprepojenie"/>
            <w:rFonts w:ascii="Consolas" w:hAnsi="Consolas"/>
            <w:sz w:val="19"/>
            <w:szCs w:val="19"/>
          </w:rPr>
          <w:t>http://www.w3.org/2001/04/xmlenc#sha256</w:t>
        </w:r>
      </w:hyperlink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 xml:space="preserve"> /&gt;</w:t>
      </w:r>
    </w:p>
    <w:p w14:paraId="2ABBBDFC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</w:p>
    <w:p w14:paraId="7F7425CA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proofErr w:type="spellStart"/>
      <w:r>
        <w:rPr>
          <w:rFonts w:ascii="Consolas" w:hAnsi="Consolas"/>
          <w:color w:val="000000"/>
          <w:sz w:val="19"/>
          <w:szCs w:val="19"/>
        </w:rPr>
        <w:t>signResult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/>
          <w:color w:val="000000"/>
          <w:sz w:val="19"/>
          <w:szCs w:val="19"/>
        </w:rPr>
        <w:t>dSigXades.Sign</w:t>
      </w:r>
      <w:proofErr w:type="spellEnd"/>
      <w:r>
        <w:rPr>
          <w:rFonts w:ascii="Consolas" w:hAnsi="Consolas"/>
          <w:color w:val="000000"/>
          <w:sz w:val="19"/>
          <w:szCs w:val="19"/>
        </w:rPr>
        <w:t>(</w:t>
      </w:r>
    </w:p>
    <w:p w14:paraId="25DAADE5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     </w:t>
      </w:r>
      <w:r>
        <w:rPr>
          <w:rFonts w:ascii="Consolas" w:hAnsi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/>
          <w:color w:val="A31515"/>
          <w:sz w:val="19"/>
          <w:szCs w:val="19"/>
        </w:rPr>
        <w:t>Signature</w:t>
      </w:r>
      <w:proofErr w:type="spellEnd"/>
      <w:r>
        <w:rPr>
          <w:rFonts w:ascii="Consolas" w:hAnsi="Consolas"/>
          <w:color w:val="A31515"/>
          <w:sz w:val="19"/>
          <w:szCs w:val="19"/>
        </w:rPr>
        <w:t>"</w:t>
      </w:r>
      <w:r>
        <w:rPr>
          <w:rFonts w:ascii="Consolas" w:hAnsi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/>
          <w:color w:val="000000"/>
          <w:sz w:val="19"/>
          <w:szCs w:val="19"/>
        </w:rPr>
        <w:t>DateTime.Now.ToString</w:t>
      </w:r>
      <w:proofErr w:type="spellEnd"/>
      <w:r>
        <w:rPr>
          <w:rFonts w:ascii="Consolas" w:hAnsi="Consolas"/>
          <w:color w:val="000000"/>
          <w:sz w:val="19"/>
          <w:szCs w:val="19"/>
        </w:rPr>
        <w:t>(</w:t>
      </w:r>
      <w:r>
        <w:rPr>
          <w:rFonts w:ascii="Consolas" w:hAnsi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/>
          <w:color w:val="A31515"/>
          <w:sz w:val="19"/>
          <w:szCs w:val="19"/>
        </w:rPr>
        <w:t>yyyyMMddHHmmssfff</w:t>
      </w:r>
      <w:proofErr w:type="spellEnd"/>
      <w:r>
        <w:rPr>
          <w:rFonts w:ascii="Consolas" w:hAnsi="Consolas"/>
          <w:color w:val="A31515"/>
          <w:sz w:val="19"/>
          <w:szCs w:val="19"/>
        </w:rPr>
        <w:t>"</w:t>
      </w:r>
      <w:r>
        <w:rPr>
          <w:rFonts w:ascii="Consolas" w:hAnsi="Consolas"/>
          <w:color w:val="000000"/>
          <w:sz w:val="19"/>
          <w:szCs w:val="19"/>
        </w:rPr>
        <w:t>),</w:t>
      </w:r>
    </w:p>
    <w:p w14:paraId="514DF93D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     </w:t>
      </w:r>
      <w:proofErr w:type="spellStart"/>
      <w:r>
        <w:rPr>
          <w:rFonts w:ascii="Consolas" w:hAnsi="Consolas"/>
          <w:color w:val="000000"/>
          <w:sz w:val="19"/>
          <w:szCs w:val="19"/>
        </w:rPr>
        <w:t>ConfigParameters.SignatureDigestAlg</w:t>
      </w:r>
      <w:proofErr w:type="spellEnd"/>
      <w:r>
        <w:rPr>
          <w:rFonts w:ascii="Consolas" w:hAnsi="Consolas"/>
          <w:color w:val="000000"/>
          <w:sz w:val="19"/>
          <w:szCs w:val="19"/>
        </w:rPr>
        <w:t>,</w:t>
      </w:r>
    </w:p>
    <w:p w14:paraId="375F8B34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     </w:t>
      </w:r>
      <w:proofErr w:type="spellStart"/>
      <w:r>
        <w:rPr>
          <w:rFonts w:ascii="Consolas" w:hAnsi="Consolas"/>
          <w:color w:val="000000"/>
          <w:sz w:val="19"/>
          <w:szCs w:val="19"/>
        </w:rPr>
        <w:t>ConfigParameters.SignaturePolicyUri</w:t>
      </w:r>
      <w:proofErr w:type="spellEnd"/>
      <w:r>
        <w:rPr>
          <w:rFonts w:ascii="Consolas" w:hAnsi="Consolas"/>
          <w:color w:val="000000"/>
          <w:sz w:val="19"/>
          <w:szCs w:val="19"/>
        </w:rPr>
        <w:t>);</w:t>
      </w:r>
    </w:p>
    <w:p w14:paraId="676C0EE6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</w:p>
    <w:p w14:paraId="3784728F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 </w:t>
      </w:r>
      <w:r>
        <w:rPr>
          <w:rFonts w:ascii="Consolas" w:hAnsi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/>
          <w:color w:val="008000"/>
          <w:sz w:val="19"/>
          <w:szCs w:val="19"/>
        </w:rPr>
        <w:t>result</w:t>
      </w:r>
      <w:proofErr w:type="spellEnd"/>
      <w:r>
        <w:rPr>
          <w:rFonts w:ascii="Consolas" w:hAnsi="Consolas"/>
          <w:color w:val="008000"/>
          <w:sz w:val="19"/>
          <w:szCs w:val="19"/>
        </w:rPr>
        <w:t xml:space="preserve"> of </w:t>
      </w:r>
      <w:proofErr w:type="spellStart"/>
      <w:r>
        <w:rPr>
          <w:rFonts w:ascii="Consolas" w:hAnsi="Consolas"/>
          <w:color w:val="008000"/>
          <w:sz w:val="19"/>
          <w:szCs w:val="19"/>
        </w:rPr>
        <w:t>sign</w:t>
      </w:r>
      <w:proofErr w:type="spellEnd"/>
    </w:p>
    <w:p w14:paraId="6F2BAC17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 </w:t>
      </w:r>
      <w:proofErr w:type="spellStart"/>
      <w:r>
        <w:rPr>
          <w:rFonts w:ascii="Consolas" w:hAnsi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/>
          <w:color w:val="000000"/>
          <w:sz w:val="19"/>
          <w:szCs w:val="19"/>
        </w:rPr>
        <w:t>signResult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== 0)</w:t>
      </w:r>
    </w:p>
    <w:p w14:paraId="7975EDE1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       {</w:t>
      </w:r>
    </w:p>
    <w:p w14:paraId="3C33D6EF" w14:textId="77777777" w:rsidR="00E310C0" w:rsidRDefault="00E310C0" w:rsidP="00E310C0">
      <w:pPr>
        <w:autoSpaceDE w:val="0"/>
        <w:autoSpaceDN w:val="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     </w:t>
      </w:r>
      <w:r>
        <w:rPr>
          <w:rFonts w:ascii="Consolas" w:hAnsi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/>
          <w:color w:val="008000"/>
          <w:sz w:val="19"/>
          <w:szCs w:val="19"/>
        </w:rPr>
        <w:t>podpisanie</w:t>
      </w:r>
      <w:proofErr w:type="spellEnd"/>
      <w:r>
        <w:rPr>
          <w:rFonts w:ascii="Consolas" w:hAnsi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/>
          <w:color w:val="008000"/>
          <w:sz w:val="19"/>
          <w:szCs w:val="19"/>
        </w:rPr>
        <w:t>uspesne</w:t>
      </w:r>
      <w:proofErr w:type="spellEnd"/>
    </w:p>
    <w:p w14:paraId="2BC974F4" w14:textId="77777777" w:rsidR="00E310C0" w:rsidRDefault="00E310C0" w:rsidP="00E310C0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         </w:t>
      </w:r>
      <w:r>
        <w:rPr>
          <w:rFonts w:ascii="Consolas" w:hAnsi="Consolas"/>
          <w:color w:val="0000FF"/>
          <w:sz w:val="19"/>
          <w:szCs w:val="19"/>
        </w:rPr>
        <w:t>var</w:t>
      </w:r>
      <w:r>
        <w:rPr>
          <w:rFonts w:ascii="Consolas" w:hAnsi="Consolas"/>
          <w:color w:val="000000"/>
          <w:sz w:val="19"/>
          <w:szCs w:val="19"/>
        </w:rPr>
        <w:t xml:space="preserve"> base64Data = dSigXades.GetSignatureWithASiCEnvelopeBase64();</w:t>
      </w:r>
    </w:p>
    <w:p w14:paraId="6A987E38" w14:textId="77777777" w:rsidR="00E310C0" w:rsidRDefault="00E310C0" w:rsidP="00E310C0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772F126B" w14:textId="77777777" w:rsidR="00E310C0" w:rsidRDefault="00E310C0" w:rsidP="00E310C0">
      <w:r w:rsidRPr="00BC1223">
        <w:t>base64Data s</w:t>
      </w:r>
      <w:r w:rsidR="00BC1223" w:rsidRPr="00BC1223">
        <w:t>ú</w:t>
      </w:r>
      <w:r w:rsidRPr="00BC1223">
        <w:t xml:space="preserve"> u</w:t>
      </w:r>
      <w:r w:rsidR="00BC1223" w:rsidRPr="00BC1223">
        <w:t>ž</w:t>
      </w:r>
      <w:r w:rsidRPr="00BC1223">
        <w:t xml:space="preserve"> podp</w:t>
      </w:r>
      <w:r w:rsidR="00BC1223" w:rsidRPr="00BC1223">
        <w:t>í</w:t>
      </w:r>
      <w:r w:rsidRPr="00BC1223">
        <w:t>san</w:t>
      </w:r>
      <w:r w:rsidR="00BC1223" w:rsidRPr="00BC1223">
        <w:t>é</w:t>
      </w:r>
      <w:r w:rsidRPr="00BC1223">
        <w:t xml:space="preserve"> d</w:t>
      </w:r>
      <w:r w:rsidR="00BC1223" w:rsidRPr="00BC1223">
        <w:t>á</w:t>
      </w:r>
      <w:r w:rsidRPr="00BC1223">
        <w:t>ta, ktor</w:t>
      </w:r>
      <w:r w:rsidR="00BC1223" w:rsidRPr="00BC1223">
        <w:t>é</w:t>
      </w:r>
      <w:r w:rsidRPr="00BC1223">
        <w:t xml:space="preserve"> sa posielaj</w:t>
      </w:r>
      <w:r w:rsidR="00BC1223" w:rsidRPr="00BC1223">
        <w:t>ú</w:t>
      </w:r>
      <w:r w:rsidRPr="00BC1223">
        <w:t xml:space="preserve"> ako d</w:t>
      </w:r>
      <w:r w:rsidR="00BC1223" w:rsidRPr="00BC1223">
        <w:t>á</w:t>
      </w:r>
      <w:r w:rsidRPr="00BC1223">
        <w:t>ta</w:t>
      </w:r>
      <w:r w:rsidR="00BC1223" w:rsidRPr="00BC1223">
        <w:t xml:space="preserve"> v</w:t>
      </w:r>
      <w:r w:rsidRPr="00BC1223">
        <w:t xml:space="preserve"> </w:t>
      </w:r>
      <w:proofErr w:type="spellStart"/>
      <w:r w:rsidRPr="00BC1223">
        <w:t>Object</w:t>
      </w:r>
      <w:proofErr w:type="spellEnd"/>
      <w:r w:rsidRPr="00BC1223">
        <w:t xml:space="preserve"> element</w:t>
      </w:r>
      <w:r w:rsidR="00BC1223" w:rsidRPr="00BC1223">
        <w:t>e</w:t>
      </w:r>
      <w:r w:rsidRPr="00BC1223">
        <w:t xml:space="preserve"> v MC.</w:t>
      </w:r>
    </w:p>
    <w:p w14:paraId="63E2782C" w14:textId="77777777" w:rsidR="006211A9" w:rsidRDefault="006211A9" w:rsidP="00E310C0">
      <w:pPr>
        <w:pStyle w:val="Nadpis2"/>
      </w:pPr>
      <w:bookmarkStart w:id="108" w:name="_Toc140232893"/>
      <w:r>
        <w:t xml:space="preserve">Vytvorenie a odoslanie podania </w:t>
      </w:r>
      <w:r w:rsidR="00266BF4">
        <w:rPr>
          <w:lang w:val="en-US"/>
        </w:rPr>
        <w:t>(</w:t>
      </w:r>
      <w:r w:rsidR="00266BF4">
        <w:t>prílohy</w:t>
      </w:r>
      <w:r w:rsidR="00266BF4">
        <w:rPr>
          <w:lang w:val="en-US"/>
        </w:rPr>
        <w:t>)</w:t>
      </w:r>
      <w:bookmarkEnd w:id="108"/>
    </w:p>
    <w:p w14:paraId="02292002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CreateAndSendWithAttachments</w:t>
      </w:r>
      <w:proofErr w:type="spellEnd"/>
    </w:p>
    <w:p w14:paraId="7EBD8F0A" w14:textId="77777777" w:rsidR="00804406" w:rsidRDefault="00804406" w:rsidP="000C1B91">
      <w:pPr>
        <w:pStyle w:val="Zoznamsodrkami"/>
        <w:numPr>
          <w:ilvl w:val="0"/>
          <w:numId w:val="0"/>
        </w:numPr>
        <w:ind w:left="360" w:hanging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</w:t>
      </w:r>
    </w:p>
    <w:p w14:paraId="49257A2E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registrationExternalCode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DCD17BE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subjectId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0014B67C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subjectType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5A95A16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registryId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CF1C9D2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mrn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22D85DE0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lrn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61961305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msgId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55648CF1" w14:textId="77777777" w:rsidR="00B952E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businessIdentifier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</w:p>
    <w:p w14:paraId="0D7FE97F" w14:textId="77777777" w:rsidR="00804406" w:rsidRDefault="00B952E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t>description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  <w:r w:rsidR="00804406"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7F2D6ED8" w14:textId="77777777" w:rsidR="00804406" w:rsidRDefault="00804406" w:rsidP="00804406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rFonts w:cs="Arial"/>
          <w:color w:val="2B91AF"/>
        </w:rPr>
        <w:t>Attachment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 w:rsidRPr="00804406">
        <w:t>attachments</w:t>
      </w:r>
      <w:proofErr w:type="spellEnd"/>
    </w:p>
    <w:p w14:paraId="0D026023" w14:textId="77777777" w:rsidR="00E81870" w:rsidRDefault="00804406" w:rsidP="000C1B91">
      <w:pPr>
        <w:pStyle w:val="Zoznamsodrkami"/>
        <w:numPr>
          <w:ilvl w:val="0"/>
          <w:numId w:val="0"/>
        </w:numPr>
        <w:ind w:left="360" w:hanging="360"/>
      </w:pP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2F2EE85F" w14:textId="77777777" w:rsidR="00E81870" w:rsidRDefault="00E81870" w:rsidP="000C1B91">
      <w:pPr>
        <w:pStyle w:val="Zoznamsodrkami"/>
        <w:numPr>
          <w:ilvl w:val="0"/>
          <w:numId w:val="0"/>
        </w:numPr>
        <w:ind w:left="360" w:hanging="360"/>
      </w:pPr>
    </w:p>
    <w:p w14:paraId="35954D31" w14:textId="77777777" w:rsidR="00804406" w:rsidRDefault="00804406" w:rsidP="00804406">
      <w:r>
        <w:t>Metóda v jednom kroku zabezpečí:</w:t>
      </w:r>
    </w:p>
    <w:p w14:paraId="3BBF31FC" w14:textId="77777777" w:rsidR="00804406" w:rsidRDefault="00804406" w:rsidP="00804406">
      <w:pPr>
        <w:pStyle w:val="Zoznamsodrkami"/>
      </w:pPr>
      <w:r>
        <w:lastRenderedPageBreak/>
        <w:t xml:space="preserve">podpísanie objektu (jeden podpis = maximálne 10 MB </w:t>
      </w:r>
      <w:proofErr w:type="spellStart"/>
      <w:r>
        <w:t>pdf</w:t>
      </w:r>
      <w:proofErr w:type="spellEnd"/>
      <w:r>
        <w:t xml:space="preserve"> súborov, po prekročení je potrebný </w:t>
      </w:r>
      <w:proofErr w:type="spellStart"/>
      <w:r>
        <w:t>ďalsí</w:t>
      </w:r>
      <w:proofErr w:type="spellEnd"/>
      <w:r>
        <w:t xml:space="preserve"> podpis)</w:t>
      </w:r>
    </w:p>
    <w:p w14:paraId="30ED5A94" w14:textId="77777777" w:rsidR="00804406" w:rsidRDefault="00804406" w:rsidP="00804406">
      <w:pPr>
        <w:pStyle w:val="Zoznamsodrkami"/>
      </w:pPr>
      <w:r>
        <w:t>vytvorenie podania</w:t>
      </w:r>
    </w:p>
    <w:p w14:paraId="1CB8A4ED" w14:textId="77777777" w:rsidR="00804406" w:rsidRDefault="00804406" w:rsidP="00804406">
      <w:pPr>
        <w:pStyle w:val="Zoznamsodrkami"/>
      </w:pPr>
      <w:r>
        <w:t>odoslanie podania</w:t>
      </w:r>
    </w:p>
    <w:p w14:paraId="729BE4AC" w14:textId="77777777" w:rsidR="00804406" w:rsidRDefault="00804406" w:rsidP="00804406"/>
    <w:p w14:paraId="61A08CC0" w14:textId="77777777" w:rsidR="00804406" w:rsidRDefault="00804406" w:rsidP="00804406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67447BBD" w14:textId="77777777" w:rsidR="00804406" w:rsidRDefault="00804406" w:rsidP="00804406"/>
    <w:p w14:paraId="494BE145" w14:textId="77777777" w:rsidR="00804406" w:rsidRDefault="00804406" w:rsidP="00804406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7F0DE536" w14:textId="77777777" w:rsidR="00804406" w:rsidRDefault="00804406" w:rsidP="00804406">
      <w:pPr>
        <w:pStyle w:val="Zoznamsodrkami"/>
      </w:pPr>
      <w:r>
        <w:t>je detail chyby dostupný v </w:t>
      </w:r>
      <w:proofErr w:type="spellStart"/>
      <w:r w:rsidR="00137265"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31F3DF4" w14:textId="77777777" w:rsidR="00804406" w:rsidRDefault="00804406" w:rsidP="00804406"/>
    <w:p w14:paraId="7098A4DC" w14:textId="77777777" w:rsidR="00804406" w:rsidRDefault="00804406" w:rsidP="00804406">
      <w:pPr>
        <w:pStyle w:val="Zoznamsodrkami"/>
      </w:pPr>
      <w:r>
        <w:t>Vstupné parametre:</w:t>
      </w:r>
    </w:p>
    <w:p w14:paraId="2AF9895A" w14:textId="77777777" w:rsidR="00804406" w:rsidRDefault="00804406" w:rsidP="00804406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42171E3B" w14:textId="77777777" w:rsidR="00804406" w:rsidRDefault="00804406" w:rsidP="00804406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 - identifikátor EKR</w:t>
      </w:r>
    </w:p>
    <w:p w14:paraId="0BEFA3CA" w14:textId="77777777" w:rsidR="00804406" w:rsidRDefault="00804406" w:rsidP="00804406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036B3482" w14:textId="77777777" w:rsidR="00804406" w:rsidRPr="00804406" w:rsidRDefault="00804406" w:rsidP="00804406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42CA1493" w14:textId="77777777" w:rsidR="00804406" w:rsidRPr="00804406" w:rsidRDefault="00804406" w:rsidP="00804406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mrn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MRN</w:t>
      </w:r>
      <w:r w:rsidRPr="006B6A0E">
        <w:t xml:space="preserve"> </w:t>
      </w:r>
      <w:r>
        <w:t>pre externý systém</w:t>
      </w:r>
    </w:p>
    <w:p w14:paraId="5D8431D4" w14:textId="77777777" w:rsidR="00804406" w:rsidRPr="00804406" w:rsidRDefault="00804406" w:rsidP="00804406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lrn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LRN pre externý systém</w:t>
      </w:r>
    </w:p>
    <w:p w14:paraId="33787778" w14:textId="77777777" w:rsidR="00804406" w:rsidRDefault="00804406" w:rsidP="00DC524B">
      <w:pPr>
        <w:pStyle w:val="Zoznamsodrkami"/>
      </w:pPr>
      <w:proofErr w:type="spellStart"/>
      <w:r w:rsidRPr="00804406">
        <w:rPr>
          <w:rFonts w:ascii="Courier New" w:hAnsi="Courier New" w:cs="Courier New"/>
        </w:rPr>
        <w:t>msgId</w:t>
      </w:r>
      <w:proofErr w:type="spellEnd"/>
      <w:r w:rsidRPr="00804406">
        <w:rPr>
          <w:i/>
        </w:rPr>
        <w:t xml:space="preserve"> </w:t>
      </w:r>
      <w:r>
        <w:t>– i</w:t>
      </w:r>
      <w:r w:rsidRPr="006B6A0E">
        <w:t xml:space="preserve">dentifikátor </w:t>
      </w:r>
      <w:proofErr w:type="spellStart"/>
      <w:r>
        <w:t>msgId</w:t>
      </w:r>
      <w:proofErr w:type="spellEnd"/>
      <w:r>
        <w:t xml:space="preserve"> pre externý systém</w:t>
      </w:r>
    </w:p>
    <w:p w14:paraId="2F8C0E30" w14:textId="77777777" w:rsidR="00804406" w:rsidRDefault="00804406" w:rsidP="00DC524B">
      <w:pPr>
        <w:pStyle w:val="Zoznamsodrkami"/>
      </w:pPr>
      <w:proofErr w:type="spellStart"/>
      <w:r w:rsidRPr="00804406">
        <w:rPr>
          <w:rFonts w:ascii="Courier New" w:hAnsi="Courier New" w:cs="Courier New"/>
        </w:rPr>
        <w:t>businessIdentifier</w:t>
      </w:r>
      <w:proofErr w:type="spellEnd"/>
      <w:r>
        <w:t xml:space="preserve"> – (nepovinné) </w:t>
      </w:r>
      <w:r w:rsidRPr="00FE38D5">
        <w:t>Evidenčné číslo ZOT</w:t>
      </w:r>
    </w:p>
    <w:p w14:paraId="2B0907E1" w14:textId="77777777" w:rsidR="00B952E6" w:rsidRDefault="00B952E6" w:rsidP="00B952E6">
      <w:pPr>
        <w:pStyle w:val="Zoznamsodrkami"/>
      </w:pP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</w:t>
      </w:r>
      <w:r w:rsidR="00014E96">
        <w:t>i</w:t>
      </w:r>
      <w:r w:rsidRPr="00FE38D5">
        <w:t>dentifikátor biznis prípadu</w:t>
      </w:r>
    </w:p>
    <w:p w14:paraId="147FFE4F" w14:textId="77777777" w:rsidR="00804406" w:rsidRDefault="00804406" w:rsidP="00804406">
      <w:pPr>
        <w:pStyle w:val="Zoznamsodrkami"/>
      </w:pPr>
      <w:proofErr w:type="spellStart"/>
      <w:r>
        <w:rPr>
          <w:rFonts w:ascii="Courier New" w:hAnsi="Courier New" w:cs="Courier New"/>
        </w:rPr>
        <w:t>attachments</w:t>
      </w:r>
      <w:proofErr w:type="spellEnd"/>
      <w:r>
        <w:t xml:space="preserve"> – (povinné) zoznam objektov príloh</w:t>
      </w:r>
    </w:p>
    <w:p w14:paraId="0D4BDFB0" w14:textId="77777777" w:rsidR="00804406" w:rsidRPr="0050381F" w:rsidRDefault="00804406" w:rsidP="00804406">
      <w:pPr>
        <w:pStyle w:val="Zoznamsodrkami"/>
        <w:numPr>
          <w:ilvl w:val="0"/>
          <w:numId w:val="23"/>
        </w:numPr>
      </w:pPr>
      <w:r w:rsidRPr="0050381F">
        <w:rPr>
          <w:rFonts w:ascii="Courier New" w:hAnsi="Courier New" w:cs="Courier New"/>
        </w:rPr>
        <w:t xml:space="preserve">ID – </w:t>
      </w:r>
      <w:r w:rsidRPr="0050381F">
        <w:t>jednoznačný identifikátor objektu pre PDF (napr</w:t>
      </w:r>
      <w:r w:rsidR="009E263B" w:rsidRPr="0050381F">
        <w:t>. ObjectPdf_1</w:t>
      </w:r>
      <w:r w:rsidRPr="0050381F">
        <w:t>)</w:t>
      </w:r>
    </w:p>
    <w:p w14:paraId="32D12540" w14:textId="77777777" w:rsidR="00DF645F" w:rsidRPr="0050381F" w:rsidRDefault="00DF645F" w:rsidP="00DF645F">
      <w:pPr>
        <w:pStyle w:val="Zoznamsodrkami"/>
        <w:numPr>
          <w:ilvl w:val="0"/>
          <w:numId w:val="23"/>
        </w:numPr>
        <w:tabs>
          <w:tab w:val="left" w:pos="708"/>
        </w:tabs>
      </w:pPr>
      <w:proofErr w:type="spellStart"/>
      <w:r w:rsidRPr="0050381F">
        <w:rPr>
          <w:rFonts w:ascii="Courier New" w:hAnsi="Courier New" w:cs="Courier New"/>
        </w:rPr>
        <w:t>TypeCode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kód typu prílohy (výber z číselníka od externého systému, napr. „</w:t>
      </w:r>
      <w:proofErr w:type="spellStart"/>
      <w:r w:rsidRPr="0050381F">
        <w:rPr>
          <w:i/>
        </w:rPr>
        <w:t>Confirmation</w:t>
      </w:r>
      <w:proofErr w:type="spellEnd"/>
      <w:r w:rsidRPr="0050381F">
        <w:t>“)</w:t>
      </w:r>
    </w:p>
    <w:p w14:paraId="1C8ED893" w14:textId="77777777" w:rsidR="00804406" w:rsidRPr="0050381F" w:rsidRDefault="00DF645F" w:rsidP="00DF645F">
      <w:pPr>
        <w:pStyle w:val="Zoznamsodrkami"/>
        <w:numPr>
          <w:ilvl w:val="0"/>
          <w:numId w:val="23"/>
        </w:numPr>
        <w:tabs>
          <w:tab w:val="left" w:pos="708"/>
        </w:tabs>
      </w:pPr>
      <w:proofErr w:type="spellStart"/>
      <w:r w:rsidRPr="0050381F">
        <w:rPr>
          <w:rFonts w:ascii="Courier New" w:hAnsi="Courier New" w:cs="Courier New"/>
        </w:rPr>
        <w:t>TypeName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názov typu prílohy (výber z číselníka od externého systému, napr. „</w:t>
      </w:r>
      <w:r w:rsidRPr="0050381F">
        <w:rPr>
          <w:i/>
        </w:rPr>
        <w:t>Potvrdenie</w:t>
      </w:r>
      <w:r w:rsidRPr="0050381F">
        <w:t>“)</w:t>
      </w:r>
    </w:p>
    <w:p w14:paraId="2F174E74" w14:textId="77777777" w:rsidR="00804406" w:rsidRPr="0050381F" w:rsidRDefault="00804406" w:rsidP="00804406">
      <w:pPr>
        <w:pStyle w:val="Zoznamsodrkami"/>
        <w:numPr>
          <w:ilvl w:val="0"/>
          <w:numId w:val="23"/>
        </w:numPr>
      </w:pPr>
      <w:r w:rsidRPr="0050381F">
        <w:rPr>
          <w:rFonts w:ascii="Courier New" w:hAnsi="Courier New" w:cs="Courier New"/>
        </w:rPr>
        <w:t>AttachmentInBase64</w:t>
      </w:r>
      <w:r w:rsidR="009E263B" w:rsidRPr="0050381F">
        <w:rPr>
          <w:rFonts w:ascii="Courier New" w:hAnsi="Courier New" w:cs="Courier New"/>
        </w:rPr>
        <w:t xml:space="preserve"> – </w:t>
      </w:r>
      <w:r w:rsidR="009E263B" w:rsidRPr="0050381F">
        <w:t>PDF súbor skonvertovaný do Base64 reťazca (UTF-8)</w:t>
      </w:r>
    </w:p>
    <w:p w14:paraId="2C2983D2" w14:textId="77777777" w:rsidR="00804406" w:rsidRDefault="00804406" w:rsidP="00804406">
      <w:pPr>
        <w:pStyle w:val="Zoznamsodrkami"/>
        <w:numPr>
          <w:ilvl w:val="0"/>
          <w:numId w:val="23"/>
        </w:numPr>
      </w:pPr>
      <w:proofErr w:type="spellStart"/>
      <w:r w:rsidRPr="0050381F">
        <w:rPr>
          <w:rFonts w:ascii="Courier New" w:hAnsi="Courier New" w:cs="Courier New"/>
        </w:rPr>
        <w:t>ItemNumber</w:t>
      </w:r>
      <w:proofErr w:type="spellEnd"/>
      <w:r w:rsidR="009E263B" w:rsidRPr="0050381F">
        <w:rPr>
          <w:rFonts w:ascii="Courier New" w:hAnsi="Courier New" w:cs="Courier New"/>
        </w:rPr>
        <w:t xml:space="preserve"> – </w:t>
      </w:r>
      <w:r w:rsidR="009E263B" w:rsidRPr="0050381F">
        <w:t xml:space="preserve">číslo položky, na ktoré sa príloha vzťahuje (ak sa vzťahuje na hlavný dokument, </w:t>
      </w:r>
      <w:proofErr w:type="spellStart"/>
      <w:r w:rsidR="009E263B" w:rsidRPr="0050381F">
        <w:t>ItemNumber</w:t>
      </w:r>
      <w:proofErr w:type="spellEnd"/>
      <w:r w:rsidR="009E263B" w:rsidRPr="0050381F">
        <w:t xml:space="preserve"> sa nevypĺňa)</w:t>
      </w:r>
    </w:p>
    <w:p w14:paraId="4FB2D44C" w14:textId="77777777" w:rsidR="000726C1" w:rsidRDefault="000726C1" w:rsidP="000726C1">
      <w:pPr>
        <w:pStyle w:val="Zoznamsodrkami"/>
        <w:numPr>
          <w:ilvl w:val="0"/>
          <w:numId w:val="0"/>
        </w:numPr>
        <w:ind w:left="360" w:hanging="360"/>
      </w:pPr>
    </w:p>
    <w:p w14:paraId="1A874C9E" w14:textId="77777777" w:rsidR="000726C1" w:rsidRDefault="000726C1" w:rsidP="000726C1">
      <w:pPr>
        <w:pStyle w:val="Nadpis2"/>
      </w:pPr>
      <w:bookmarkStart w:id="109" w:name="_Toc140232894"/>
      <w:r>
        <w:t>Vytvorenie a odoslanie podania pre EIDAS (</w:t>
      </w:r>
      <w:r w:rsidR="00AF0E7E">
        <w:t>prílohy</w:t>
      </w:r>
      <w:r>
        <w:t>)</w:t>
      </w:r>
      <w:bookmarkEnd w:id="109"/>
    </w:p>
    <w:p w14:paraId="5392F72E" w14:textId="77777777" w:rsidR="000726C1" w:rsidRPr="00B96C4C" w:rsidRDefault="000726C1" w:rsidP="000726C1"/>
    <w:p w14:paraId="482178E0" w14:textId="77777777" w:rsidR="000726C1" w:rsidRPr="00B96C4C" w:rsidRDefault="000726C1" w:rsidP="000726C1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="00AF0E7E" w:rsidRPr="00AF0E7E">
        <w:t>CreateAndSendWithAttachmentsEkr2</w:t>
      </w:r>
    </w:p>
    <w:p w14:paraId="4727090F" w14:textId="77777777" w:rsidR="000726C1" w:rsidRPr="00B96C4C" w:rsidRDefault="000726C1" w:rsidP="000726C1">
      <w:r w:rsidRPr="00B96C4C">
        <w:t>(</w:t>
      </w:r>
    </w:p>
    <w:p w14:paraId="3F935C91" w14:textId="77777777" w:rsidR="000726C1" w:rsidRPr="00B96C4C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1352F188" w14:textId="77777777" w:rsidR="000726C1" w:rsidRPr="00B96C4C" w:rsidRDefault="000726C1" w:rsidP="00AF0E7E">
      <w:proofErr w:type="spellStart"/>
      <w:r w:rsidRPr="00575C8C">
        <w:rPr>
          <w:color w:val="0000FF"/>
        </w:rPr>
        <w:t>short</w:t>
      </w:r>
      <w:proofErr w:type="spellEnd"/>
      <w:r w:rsidRPr="00575C8C">
        <w:rPr>
          <w:color w:val="0000FF"/>
        </w:rPr>
        <w:t xml:space="preserve"> </w:t>
      </w:r>
      <w:proofErr w:type="spellStart"/>
      <w:r w:rsidRPr="00575C8C">
        <w:t>subjectType</w:t>
      </w:r>
      <w:proofErr w:type="spellEnd"/>
      <w:r w:rsidRPr="00B96C4C">
        <w:t xml:space="preserve">, </w:t>
      </w:r>
    </w:p>
    <w:p w14:paraId="7008B37D" w14:textId="77777777" w:rsidR="000726C1" w:rsidRPr="00B96C4C" w:rsidRDefault="000726C1" w:rsidP="000726C1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575C8C">
        <w:t>registryId</w:t>
      </w:r>
      <w:proofErr w:type="spellEnd"/>
      <w:r w:rsidRPr="00B96C4C">
        <w:t xml:space="preserve">, </w:t>
      </w:r>
    </w:p>
    <w:p w14:paraId="18DAAE62" w14:textId="77777777" w:rsidR="000726C1" w:rsidRPr="00B96C4C" w:rsidRDefault="000726C1" w:rsidP="000726C1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enZOT</w:t>
      </w:r>
      <w:proofErr w:type="spellEnd"/>
      <w:r w:rsidRPr="00B96C4C">
        <w:t xml:space="preserve">, </w:t>
      </w:r>
    </w:p>
    <w:p w14:paraId="1860B5B4" w14:textId="77777777" w:rsidR="000726C1" w:rsidRPr="00B96C4C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senderBusinessReference</w:t>
      </w:r>
      <w:proofErr w:type="spellEnd"/>
      <w:r w:rsidRPr="00B96C4C">
        <w:t xml:space="preserve">, </w:t>
      </w:r>
    </w:p>
    <w:p w14:paraId="51277489" w14:textId="77777777" w:rsidR="000726C1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575C8C">
        <w:t>MOT</w:t>
      </w:r>
      <w:r>
        <w:t>,</w:t>
      </w:r>
    </w:p>
    <w:p w14:paraId="71AE83CF" w14:textId="77777777" w:rsidR="000726C1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senderID</w:t>
      </w:r>
      <w:proofErr w:type="spellEnd"/>
      <w:r>
        <w:t>,</w:t>
      </w:r>
    </w:p>
    <w:p w14:paraId="4F038672" w14:textId="77777777" w:rsidR="000726C1" w:rsidRDefault="000726C1" w:rsidP="000726C1">
      <w:proofErr w:type="spellStart"/>
      <w:r w:rsidRPr="00B96C4C">
        <w:rPr>
          <w:color w:val="0000FF"/>
        </w:rPr>
        <w:lastRenderedPageBreak/>
        <w:t>string</w:t>
      </w:r>
      <w:proofErr w:type="spellEnd"/>
      <w:r w:rsidRPr="00B96C4C">
        <w:t xml:space="preserve"> </w:t>
      </w:r>
      <w:proofErr w:type="spellStart"/>
      <w:r w:rsidRPr="00575C8C">
        <w:t>recipientID</w:t>
      </w:r>
      <w:proofErr w:type="spellEnd"/>
      <w:r>
        <w:t>,</w:t>
      </w:r>
    </w:p>
    <w:p w14:paraId="5549B322" w14:textId="77777777" w:rsidR="000726C1" w:rsidRDefault="000726C1" w:rsidP="000726C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  <w:r w:rsidR="00AF0E7E">
        <w:t>,</w:t>
      </w:r>
    </w:p>
    <w:p w14:paraId="0769F287" w14:textId="77777777" w:rsidR="00AF0E7E" w:rsidRDefault="00AF0E7E" w:rsidP="00AF0E7E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rFonts w:cs="Arial"/>
          <w:color w:val="2B91AF"/>
        </w:rPr>
        <w:t>Attachment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 w:rsidRPr="00804406">
        <w:t>attachments</w:t>
      </w:r>
      <w:proofErr w:type="spellEnd"/>
    </w:p>
    <w:p w14:paraId="0689C9FD" w14:textId="77777777" w:rsidR="00AF0E7E" w:rsidRPr="00B96C4C" w:rsidRDefault="00AF0E7E" w:rsidP="00AF0E7E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mrn</w:t>
      </w:r>
      <w:proofErr w:type="spellEnd"/>
      <w:r w:rsidRPr="00B96C4C">
        <w:t xml:space="preserve">, </w:t>
      </w:r>
    </w:p>
    <w:p w14:paraId="6F169113" w14:textId="77777777" w:rsidR="00AF0E7E" w:rsidRDefault="00AF0E7E" w:rsidP="000726C1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lrn</w:t>
      </w:r>
      <w:proofErr w:type="spellEnd"/>
      <w:r w:rsidRPr="00B96C4C">
        <w:t>,</w:t>
      </w:r>
    </w:p>
    <w:p w14:paraId="4FC87F83" w14:textId="77777777" w:rsidR="00AF0E7E" w:rsidRPr="00B96C4C" w:rsidRDefault="00AF0E7E" w:rsidP="000726C1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msgId</w:t>
      </w:r>
      <w:proofErr w:type="spellEnd"/>
      <w:r w:rsidRPr="00B96C4C">
        <w:t>,</w:t>
      </w:r>
    </w:p>
    <w:p w14:paraId="59D096EF" w14:textId="77777777" w:rsidR="000726C1" w:rsidRPr="00C45DCF" w:rsidRDefault="000726C1" w:rsidP="000726C1">
      <w:pPr>
        <w:rPr>
          <w:lang w:val="en-US"/>
        </w:rPr>
      </w:pPr>
      <w:r w:rsidRPr="00B96C4C">
        <w:t>)</w:t>
      </w:r>
    </w:p>
    <w:p w14:paraId="323B4091" w14:textId="77777777" w:rsidR="000726C1" w:rsidRDefault="000726C1" w:rsidP="000726C1"/>
    <w:p w14:paraId="2628CA2D" w14:textId="77777777" w:rsidR="000726C1" w:rsidRDefault="000726C1" w:rsidP="000726C1">
      <w:r>
        <w:t>Metóda v jednom kroku zabezpečí:</w:t>
      </w:r>
    </w:p>
    <w:p w14:paraId="05E0EF7A" w14:textId="77777777" w:rsidR="000726C1" w:rsidRDefault="000726C1" w:rsidP="000726C1">
      <w:pPr>
        <w:pStyle w:val="Zoznamsodrkami"/>
      </w:pPr>
      <w:r>
        <w:t>podpísanie objektu</w:t>
      </w:r>
      <w:r w:rsidR="00AF0E7E">
        <w:t xml:space="preserve"> (jeden podpis = maximálne 10 MB </w:t>
      </w:r>
      <w:proofErr w:type="spellStart"/>
      <w:r w:rsidR="00AF0E7E">
        <w:t>pdf</w:t>
      </w:r>
      <w:proofErr w:type="spellEnd"/>
      <w:r w:rsidR="00AF0E7E">
        <w:t xml:space="preserve"> súborov, po prekročení je potrebný </w:t>
      </w:r>
      <w:proofErr w:type="spellStart"/>
      <w:r w:rsidR="00AF0E7E">
        <w:t>ďalsí</w:t>
      </w:r>
      <w:proofErr w:type="spellEnd"/>
      <w:r w:rsidR="00AF0E7E">
        <w:t xml:space="preserve"> podpis)</w:t>
      </w:r>
    </w:p>
    <w:p w14:paraId="214FC79B" w14:textId="77777777" w:rsidR="000726C1" w:rsidRDefault="000726C1" w:rsidP="000726C1">
      <w:pPr>
        <w:pStyle w:val="Zoznamsodrkami"/>
      </w:pPr>
      <w:r>
        <w:t>vytvorenie podania</w:t>
      </w:r>
    </w:p>
    <w:p w14:paraId="0CA94633" w14:textId="77777777" w:rsidR="000726C1" w:rsidRDefault="000726C1" w:rsidP="000726C1">
      <w:pPr>
        <w:pStyle w:val="Zoznamsodrkami"/>
      </w:pPr>
      <w:r>
        <w:t>odoslanie podania</w:t>
      </w:r>
    </w:p>
    <w:p w14:paraId="54F6D18B" w14:textId="77777777" w:rsidR="000726C1" w:rsidRDefault="000726C1" w:rsidP="000726C1"/>
    <w:p w14:paraId="1BD1921F" w14:textId="77777777" w:rsidR="000726C1" w:rsidRDefault="000726C1" w:rsidP="000726C1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51DF73D2" w14:textId="77777777" w:rsidR="000726C1" w:rsidRDefault="000726C1" w:rsidP="000726C1"/>
    <w:p w14:paraId="046B20DA" w14:textId="77777777" w:rsidR="000726C1" w:rsidRDefault="000726C1" w:rsidP="000726C1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1CD7EB58" w14:textId="77777777" w:rsidR="000726C1" w:rsidRDefault="000726C1" w:rsidP="000726C1">
      <w:pPr>
        <w:pStyle w:val="Zoznamsodrkami"/>
      </w:pPr>
      <w:r>
        <w:t>je detail chyby dostupný v </w:t>
      </w:r>
      <w:proofErr w:type="spellStart"/>
      <w:r w:rsidR="00137265"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26C3F86" w14:textId="77777777" w:rsidR="000726C1" w:rsidRDefault="000726C1" w:rsidP="000726C1"/>
    <w:p w14:paraId="2DCDC622" w14:textId="77777777" w:rsidR="000726C1" w:rsidRDefault="000726C1" w:rsidP="000726C1">
      <w:pPr>
        <w:pStyle w:val="Zoznamsodrkami"/>
      </w:pPr>
      <w:r>
        <w:t>Vstupné parametre:</w:t>
      </w:r>
    </w:p>
    <w:p w14:paraId="4A36C0A5" w14:textId="77777777" w:rsidR="000726C1" w:rsidRDefault="000726C1" w:rsidP="000726C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31895FEC" w14:textId="77777777" w:rsidR="000726C1" w:rsidRDefault="000726C1" w:rsidP="000726C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7E319C60" w14:textId="77777777" w:rsidR="000726C1" w:rsidRPr="008B7B3B" w:rsidRDefault="000726C1" w:rsidP="000726C1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5048FF31" w14:textId="77777777" w:rsidR="000726C1" w:rsidRDefault="000726C1" w:rsidP="000726C1">
      <w:pPr>
        <w:pStyle w:val="Zoznamsodrkami"/>
      </w:pPr>
      <w:proofErr w:type="spellStart"/>
      <w:r w:rsidRPr="00575C8C">
        <w:rPr>
          <w:rFonts w:ascii="Courier New" w:hAnsi="Courier New" w:cs="Courier New"/>
        </w:rPr>
        <w:t>enZOT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 xml:space="preserve">Evidenčné </w:t>
      </w:r>
      <w:proofErr w:type="spellStart"/>
      <w:r w:rsidRPr="00575C8C">
        <w:t>čislo</w:t>
      </w:r>
      <w:proofErr w:type="spellEnd"/>
      <w:r w:rsidRPr="00575C8C">
        <w:t xml:space="preserve"> ZOT, do ktorej sa má podanie zaradiť. </w:t>
      </w:r>
    </w:p>
    <w:p w14:paraId="1B72DF6F" w14:textId="77777777" w:rsidR="000726C1" w:rsidRDefault="000726C1" w:rsidP="000726C1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senderBusinessReference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>Vypĺňa odosielateľ alebo generuje systém na strane odosielateľa. Predstavuje spisovú značku odosielateľa. Slúži na párovanie komunikácie medzi dvoma stranami.</w:t>
      </w:r>
    </w:p>
    <w:p w14:paraId="20F256A1" w14:textId="77777777" w:rsidR="000726C1" w:rsidRDefault="000726C1" w:rsidP="000726C1">
      <w:pPr>
        <w:pStyle w:val="Zoznamsodrkami"/>
      </w:pPr>
      <w:r w:rsidRPr="00575C8C">
        <w:rPr>
          <w:rFonts w:ascii="Courier New" w:hAnsi="Courier New" w:cs="Courier New"/>
        </w:rPr>
        <w:t>MOT</w:t>
      </w:r>
      <w:r>
        <w:t xml:space="preserve">– (nepovinné) </w:t>
      </w:r>
      <w:r w:rsidRPr="00575C8C">
        <w:t>Značka obchodníka pre podanie - slúži na označenie podania z pohľadu deklaranta. Využíva sa hlavne pre potreby služieb portálu</w:t>
      </w:r>
    </w:p>
    <w:p w14:paraId="0BF225E6" w14:textId="77777777" w:rsidR="000726C1" w:rsidRDefault="000726C1" w:rsidP="000726C1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>Jednoznačne identifikuje odosielateľa elektronickej správy. Jemu bude doručená potvrdenka o doručení. Hodnota je URI a presná špecifikácia podporovaných typov identifikácie v</w:t>
      </w:r>
      <w:r>
        <w:t> </w:t>
      </w:r>
      <w:r w:rsidRPr="00575C8C">
        <w:t>ÚPVS</w:t>
      </w:r>
      <w:r>
        <w:t>.</w:t>
      </w:r>
    </w:p>
    <w:p w14:paraId="63A4A000" w14:textId="77777777" w:rsidR="000726C1" w:rsidRDefault="000726C1" w:rsidP="000726C1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 xml:space="preserve">Jednoznačne identifikuje prijímateľa elektronickej </w:t>
      </w:r>
      <w:proofErr w:type="spellStart"/>
      <w:r w:rsidRPr="00575C8C">
        <w:t>správy.Hodnota</w:t>
      </w:r>
      <w:proofErr w:type="spellEnd"/>
      <w:r w:rsidRPr="00575C8C">
        <w:t xml:space="preserve"> je URI a špecifikácia je rovnaká ako pre </w:t>
      </w:r>
      <w:proofErr w:type="spellStart"/>
      <w:r w:rsidRPr="00575C8C">
        <w:t>SenderId</w:t>
      </w:r>
      <w:proofErr w:type="spellEnd"/>
      <w:r>
        <w:t>.</w:t>
      </w:r>
    </w:p>
    <w:p w14:paraId="3D9B09B9" w14:textId="77777777" w:rsidR="000726C1" w:rsidRDefault="000726C1" w:rsidP="000726C1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recipientBusinessReference</w:t>
      </w:r>
      <w:proofErr w:type="spellEnd"/>
      <w:r>
        <w:rPr>
          <w:rFonts w:ascii="Courier New" w:hAnsi="Courier New" w:cs="Courier New"/>
        </w:rPr>
        <w:t xml:space="preserve"> </w:t>
      </w:r>
      <w:r w:rsidRPr="00575C8C">
        <w:t xml:space="preserve">- </w:t>
      </w:r>
      <w:r>
        <w:t xml:space="preserve">(nepovinné) </w:t>
      </w:r>
      <w:r w:rsidRPr="00575C8C">
        <w:t xml:space="preserve">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7FD0E35B" w14:textId="77777777" w:rsidR="00AF0E7E" w:rsidRDefault="00AF0E7E" w:rsidP="00AF0E7E">
      <w:pPr>
        <w:pStyle w:val="Zoznamsodrkami"/>
      </w:pPr>
      <w:proofErr w:type="spellStart"/>
      <w:r>
        <w:rPr>
          <w:rFonts w:ascii="Courier New" w:hAnsi="Courier New" w:cs="Courier New"/>
        </w:rPr>
        <w:t>attachments</w:t>
      </w:r>
      <w:proofErr w:type="spellEnd"/>
      <w:r>
        <w:t xml:space="preserve"> – (povinné) zoznam objektov príloh</w:t>
      </w:r>
    </w:p>
    <w:p w14:paraId="0BAF2282" w14:textId="77777777" w:rsidR="00AF0E7E" w:rsidRPr="0050381F" w:rsidRDefault="00AF0E7E" w:rsidP="00AF0E7E">
      <w:pPr>
        <w:pStyle w:val="Zoznamsodrkami"/>
        <w:numPr>
          <w:ilvl w:val="0"/>
          <w:numId w:val="23"/>
        </w:numPr>
      </w:pPr>
      <w:r w:rsidRPr="0050381F">
        <w:rPr>
          <w:rFonts w:ascii="Courier New" w:hAnsi="Courier New" w:cs="Courier New"/>
        </w:rPr>
        <w:t xml:space="preserve">ID – </w:t>
      </w:r>
      <w:r w:rsidRPr="0050381F">
        <w:t>jednoznačný identifikátor objektu pre PDF (napr. ObjectPdf_1)</w:t>
      </w:r>
    </w:p>
    <w:p w14:paraId="58CB7FDC" w14:textId="77777777" w:rsidR="00AF0E7E" w:rsidRPr="0050381F" w:rsidRDefault="00AF0E7E" w:rsidP="00AF0E7E">
      <w:pPr>
        <w:pStyle w:val="Zoznamsodrkami"/>
        <w:numPr>
          <w:ilvl w:val="0"/>
          <w:numId w:val="23"/>
        </w:numPr>
        <w:tabs>
          <w:tab w:val="left" w:pos="708"/>
        </w:tabs>
      </w:pPr>
      <w:proofErr w:type="spellStart"/>
      <w:r w:rsidRPr="0050381F">
        <w:rPr>
          <w:rFonts w:ascii="Courier New" w:hAnsi="Courier New" w:cs="Courier New"/>
        </w:rPr>
        <w:t>TypeCode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kód typu prílohy (výber z číselníka od externého systému, napr. „</w:t>
      </w:r>
      <w:proofErr w:type="spellStart"/>
      <w:r w:rsidRPr="0050381F">
        <w:rPr>
          <w:i/>
        </w:rPr>
        <w:t>Confirmation</w:t>
      </w:r>
      <w:proofErr w:type="spellEnd"/>
      <w:r w:rsidRPr="0050381F">
        <w:t>“)</w:t>
      </w:r>
    </w:p>
    <w:p w14:paraId="11F50253" w14:textId="77777777" w:rsidR="00AF0E7E" w:rsidRPr="0050381F" w:rsidRDefault="00AF0E7E" w:rsidP="00AF0E7E">
      <w:pPr>
        <w:pStyle w:val="Zoznamsodrkami"/>
        <w:numPr>
          <w:ilvl w:val="0"/>
          <w:numId w:val="23"/>
        </w:numPr>
        <w:tabs>
          <w:tab w:val="left" w:pos="708"/>
        </w:tabs>
      </w:pPr>
      <w:proofErr w:type="spellStart"/>
      <w:r w:rsidRPr="0050381F">
        <w:rPr>
          <w:rFonts w:ascii="Courier New" w:hAnsi="Courier New" w:cs="Courier New"/>
        </w:rPr>
        <w:t>TypeName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>názov typu prílohy (výber z číselníka od externého systému, napr. „</w:t>
      </w:r>
      <w:r w:rsidRPr="0050381F">
        <w:rPr>
          <w:i/>
        </w:rPr>
        <w:t>Potvrdenie</w:t>
      </w:r>
      <w:r w:rsidRPr="0050381F">
        <w:t>“)</w:t>
      </w:r>
    </w:p>
    <w:p w14:paraId="7F66F71A" w14:textId="77777777" w:rsidR="00AF0E7E" w:rsidRPr="0050381F" w:rsidRDefault="00AF0E7E" w:rsidP="00AF0E7E">
      <w:pPr>
        <w:pStyle w:val="Zoznamsodrkami"/>
        <w:numPr>
          <w:ilvl w:val="0"/>
          <w:numId w:val="23"/>
        </w:numPr>
      </w:pPr>
      <w:r w:rsidRPr="0050381F">
        <w:rPr>
          <w:rFonts w:ascii="Courier New" w:hAnsi="Courier New" w:cs="Courier New"/>
        </w:rPr>
        <w:t xml:space="preserve">AttachmentInBase64 – </w:t>
      </w:r>
      <w:r w:rsidRPr="0050381F">
        <w:t>PDF súbor skonvertovaný do Base64 reťazca (UTF-8)</w:t>
      </w:r>
    </w:p>
    <w:p w14:paraId="2C228F31" w14:textId="77777777" w:rsidR="00AF0E7E" w:rsidRDefault="00AF0E7E" w:rsidP="00AF0E7E">
      <w:pPr>
        <w:pStyle w:val="Zoznamsodrkami"/>
        <w:numPr>
          <w:ilvl w:val="0"/>
          <w:numId w:val="23"/>
        </w:numPr>
      </w:pPr>
      <w:proofErr w:type="spellStart"/>
      <w:r w:rsidRPr="0050381F">
        <w:rPr>
          <w:rFonts w:ascii="Courier New" w:hAnsi="Courier New" w:cs="Courier New"/>
        </w:rPr>
        <w:lastRenderedPageBreak/>
        <w:t>ItemNumber</w:t>
      </w:r>
      <w:proofErr w:type="spellEnd"/>
      <w:r w:rsidRPr="0050381F">
        <w:rPr>
          <w:rFonts w:ascii="Courier New" w:hAnsi="Courier New" w:cs="Courier New"/>
        </w:rPr>
        <w:t xml:space="preserve"> – </w:t>
      </w:r>
      <w:r w:rsidRPr="0050381F">
        <w:t xml:space="preserve">číslo položky, na ktoré sa príloha vzťahuje (ak sa vzťahuje na hlavný dokument, </w:t>
      </w:r>
      <w:proofErr w:type="spellStart"/>
      <w:r w:rsidRPr="0050381F">
        <w:t>ItemNumber</w:t>
      </w:r>
      <w:proofErr w:type="spellEnd"/>
      <w:r w:rsidRPr="0050381F">
        <w:t xml:space="preserve"> sa nevypĺňa)</w:t>
      </w:r>
    </w:p>
    <w:p w14:paraId="44DC1042" w14:textId="77777777" w:rsidR="00AF0E7E" w:rsidRPr="00804406" w:rsidRDefault="00AF0E7E" w:rsidP="00AF0E7E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mrn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MRN</w:t>
      </w:r>
      <w:r w:rsidRPr="006B6A0E">
        <w:t xml:space="preserve"> </w:t>
      </w:r>
      <w:r>
        <w:t>pre externý systém</w:t>
      </w:r>
    </w:p>
    <w:p w14:paraId="49689C6D" w14:textId="77777777" w:rsidR="00AF0E7E" w:rsidRPr="00804406" w:rsidRDefault="00AF0E7E" w:rsidP="00AF0E7E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lrn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LRN pre externý systém</w:t>
      </w:r>
    </w:p>
    <w:p w14:paraId="4D45E361" w14:textId="77777777" w:rsidR="00AF0E7E" w:rsidRDefault="00AF0E7E" w:rsidP="00AF0E7E">
      <w:pPr>
        <w:pStyle w:val="Zoznamsodrkami"/>
      </w:pPr>
      <w:proofErr w:type="spellStart"/>
      <w:r w:rsidRPr="00804406">
        <w:rPr>
          <w:rFonts w:ascii="Courier New" w:hAnsi="Courier New" w:cs="Courier New"/>
        </w:rPr>
        <w:t>msgId</w:t>
      </w:r>
      <w:proofErr w:type="spellEnd"/>
      <w:r w:rsidRPr="00804406">
        <w:rPr>
          <w:i/>
        </w:rPr>
        <w:t xml:space="preserve"> </w:t>
      </w:r>
      <w:r>
        <w:t>– i</w:t>
      </w:r>
      <w:r w:rsidRPr="006B6A0E">
        <w:t xml:space="preserve">dentifikátor </w:t>
      </w:r>
      <w:proofErr w:type="spellStart"/>
      <w:r>
        <w:t>msgId</w:t>
      </w:r>
      <w:proofErr w:type="spellEnd"/>
      <w:r>
        <w:t xml:space="preserve"> pre externý systém</w:t>
      </w:r>
    </w:p>
    <w:p w14:paraId="0D30DBA7" w14:textId="77777777" w:rsidR="00AF0E7E" w:rsidRDefault="00AF0E7E" w:rsidP="00AF0E7E">
      <w:pPr>
        <w:pStyle w:val="Zoznamsodrkami"/>
        <w:numPr>
          <w:ilvl w:val="0"/>
          <w:numId w:val="0"/>
        </w:numPr>
        <w:ind w:left="360"/>
      </w:pPr>
    </w:p>
    <w:p w14:paraId="26676039" w14:textId="77777777" w:rsidR="000726C1" w:rsidRPr="0050381F" w:rsidRDefault="000726C1" w:rsidP="000726C1">
      <w:pPr>
        <w:pStyle w:val="Zoznamsodrkami"/>
        <w:numPr>
          <w:ilvl w:val="0"/>
          <w:numId w:val="0"/>
        </w:numPr>
        <w:ind w:left="360" w:hanging="360"/>
      </w:pPr>
    </w:p>
    <w:p w14:paraId="66E33A47" w14:textId="77777777" w:rsidR="009E263B" w:rsidRDefault="009E263B" w:rsidP="009E263B">
      <w:pPr>
        <w:pStyle w:val="Zoznamsodrkami"/>
        <w:numPr>
          <w:ilvl w:val="0"/>
          <w:numId w:val="0"/>
        </w:numPr>
        <w:ind w:left="360" w:hanging="360"/>
      </w:pPr>
    </w:p>
    <w:p w14:paraId="363FB240" w14:textId="77777777" w:rsidR="00E81870" w:rsidRPr="00E81870" w:rsidRDefault="00E81870" w:rsidP="00E310C0">
      <w:pPr>
        <w:pStyle w:val="Nadpis2"/>
      </w:pPr>
      <w:bookmarkStart w:id="110" w:name="_Toc140232895"/>
      <w:r w:rsidRPr="00E81870">
        <w:t>Vytvorenie</w:t>
      </w:r>
      <w:r w:rsidR="009A4B3B">
        <w:t xml:space="preserve"> a odoslanie podania (prílohy)</w:t>
      </w:r>
      <w:r w:rsidRPr="00E81870">
        <w:t xml:space="preserve"> s použitím pridania do kolekcie</w:t>
      </w:r>
      <w:bookmarkEnd w:id="110"/>
    </w:p>
    <w:p w14:paraId="44A60FC6" w14:textId="77777777" w:rsidR="00E81870" w:rsidRDefault="00E81870" w:rsidP="00E81870">
      <w:pPr>
        <w:rPr>
          <w:color w:val="0000FF"/>
        </w:rPr>
      </w:pPr>
    </w:p>
    <w:p w14:paraId="31B8068F" w14:textId="77777777" w:rsidR="00E81870" w:rsidRDefault="00E81870" w:rsidP="00E81870">
      <w:pPr>
        <w:rPr>
          <w:color w:val="0000FF"/>
        </w:rPr>
      </w:pPr>
      <w:r>
        <w:t xml:space="preserve">Pre úspešne odoslanie musí byť pridaná aspoň jedna príloha použitím metódy </w:t>
      </w:r>
      <w:proofErr w:type="spellStart"/>
      <w:r w:rsidRPr="00B96C4C">
        <w:t>Add</w:t>
      </w:r>
      <w:r>
        <w:t>Attachment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7BE05770" w14:textId="77777777" w:rsidR="00E81870" w:rsidRDefault="00E81870" w:rsidP="00E81870">
      <w:pPr>
        <w:rPr>
          <w:color w:val="0000FF"/>
        </w:rPr>
      </w:pPr>
    </w:p>
    <w:p w14:paraId="68876C6E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CreateAndSendWith</w:t>
      </w:r>
      <w:r>
        <w:t>Added</w:t>
      </w:r>
      <w:r w:rsidRPr="00804406">
        <w:t>Attachments</w:t>
      </w:r>
      <w:proofErr w:type="spellEnd"/>
    </w:p>
    <w:p w14:paraId="2E57A4D5" w14:textId="77777777" w:rsidR="00E81870" w:rsidRDefault="00E81870" w:rsidP="00E81870">
      <w:pPr>
        <w:pStyle w:val="Zoznamsodrkami"/>
        <w:numPr>
          <w:ilvl w:val="0"/>
          <w:numId w:val="0"/>
        </w:numPr>
        <w:ind w:left="360" w:hanging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</w:t>
      </w:r>
    </w:p>
    <w:p w14:paraId="735B564B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registrationExternalCode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120A7010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subjectId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579D02F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subjectType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1D3461A9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registryId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7D9347EA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mrn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163ACCB4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lrn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68CBD00F" w14:textId="77777777" w:rsidR="00E81870" w:rsidRDefault="00E81870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msgId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6DF9B1E7" w14:textId="77777777" w:rsidR="00014E96" w:rsidRDefault="00E81870" w:rsidP="00E81870"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804406">
        <w:t>businessIdentifier</w:t>
      </w:r>
      <w:proofErr w:type="spellEnd"/>
      <w:r w:rsidR="00014E96">
        <w:t>,</w:t>
      </w:r>
    </w:p>
    <w:p w14:paraId="1F2ADEAF" w14:textId="77777777" w:rsidR="00E81870" w:rsidRPr="00E81870" w:rsidRDefault="00014E96" w:rsidP="00E81870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804406">
        <w:rPr>
          <w:color w:val="0000FF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t>description</w:t>
      </w:r>
      <w:proofErr w:type="spellEnd"/>
      <w:r w:rsidR="00E81870">
        <w:rPr>
          <w:rFonts w:ascii="Consolas" w:hAnsi="Consolas" w:cs="Consolas"/>
          <w:color w:val="000000"/>
          <w:sz w:val="19"/>
          <w:szCs w:val="19"/>
        </w:rPr>
        <w:t>)</w:t>
      </w:r>
    </w:p>
    <w:p w14:paraId="4AADAB7A" w14:textId="77777777" w:rsidR="00E81870" w:rsidRDefault="00E81870" w:rsidP="00E81870">
      <w:pPr>
        <w:pStyle w:val="Zoznamsodrkami"/>
        <w:numPr>
          <w:ilvl w:val="0"/>
          <w:numId w:val="0"/>
        </w:numPr>
        <w:ind w:left="360" w:hanging="360"/>
      </w:pPr>
    </w:p>
    <w:p w14:paraId="0398413D" w14:textId="77777777" w:rsidR="00E81870" w:rsidRDefault="00E81870" w:rsidP="00E81870">
      <w:r>
        <w:t>Metóda v jednom kroku zabezpečí:</w:t>
      </w:r>
    </w:p>
    <w:p w14:paraId="030B7371" w14:textId="77777777" w:rsidR="00E81870" w:rsidRDefault="00E81870" w:rsidP="00E81870">
      <w:pPr>
        <w:pStyle w:val="Zoznamsodrkami"/>
      </w:pPr>
      <w:r>
        <w:t xml:space="preserve">podpísanie objektu (jeden podpis = maximálne 10 MB </w:t>
      </w:r>
      <w:proofErr w:type="spellStart"/>
      <w:r>
        <w:t>pdf</w:t>
      </w:r>
      <w:proofErr w:type="spellEnd"/>
      <w:r>
        <w:t xml:space="preserve"> súborov, po prekročení je potrebný </w:t>
      </w:r>
      <w:proofErr w:type="spellStart"/>
      <w:r>
        <w:t>ďalsí</w:t>
      </w:r>
      <w:proofErr w:type="spellEnd"/>
      <w:r>
        <w:t xml:space="preserve"> podpis)</w:t>
      </w:r>
    </w:p>
    <w:p w14:paraId="695864F4" w14:textId="77777777" w:rsidR="00E81870" w:rsidRDefault="00E81870" w:rsidP="00E81870">
      <w:pPr>
        <w:pStyle w:val="Zoznamsodrkami"/>
      </w:pPr>
      <w:r>
        <w:t>vytvorenie podania</w:t>
      </w:r>
    </w:p>
    <w:p w14:paraId="7F25D99A" w14:textId="77777777" w:rsidR="00E81870" w:rsidRDefault="00E81870" w:rsidP="00E81870">
      <w:pPr>
        <w:pStyle w:val="Zoznamsodrkami"/>
      </w:pPr>
      <w:r>
        <w:t>odoslanie podania</w:t>
      </w:r>
    </w:p>
    <w:p w14:paraId="6A19EE8A" w14:textId="77777777" w:rsidR="00E81870" w:rsidRDefault="00E81870" w:rsidP="00E81870"/>
    <w:p w14:paraId="7FE11F3D" w14:textId="77777777" w:rsidR="00E81870" w:rsidRDefault="00E81870" w:rsidP="00E81870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7A7851B4" w14:textId="77777777" w:rsidR="00E81870" w:rsidRDefault="00E81870" w:rsidP="00E81870"/>
    <w:p w14:paraId="74E371FB" w14:textId="77777777" w:rsidR="00E81870" w:rsidRDefault="00E81870" w:rsidP="00E81870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5498934F" w14:textId="77777777" w:rsidR="00E81870" w:rsidRDefault="00E81870" w:rsidP="00E81870">
      <w:pPr>
        <w:pStyle w:val="Zoznamsodrkami"/>
      </w:pPr>
      <w:r>
        <w:t>je detail chyby dostupný v </w:t>
      </w:r>
      <w:proofErr w:type="spellStart"/>
      <w:r w:rsidR="00137265"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7C58118A" w14:textId="77777777" w:rsidR="00E81870" w:rsidRDefault="00E81870" w:rsidP="00E81870"/>
    <w:p w14:paraId="59A5E526" w14:textId="77777777" w:rsidR="00E81870" w:rsidRDefault="00E81870" w:rsidP="00E81870">
      <w:pPr>
        <w:pStyle w:val="Zoznamsodrkami"/>
      </w:pPr>
      <w:r>
        <w:t>Vstupné parametre:</w:t>
      </w:r>
    </w:p>
    <w:p w14:paraId="4C54D31F" w14:textId="77777777" w:rsidR="00E81870" w:rsidRDefault="00E81870" w:rsidP="00E81870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6D3430D0" w14:textId="77777777" w:rsidR="00E81870" w:rsidRDefault="00E81870" w:rsidP="00E81870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 - identifikátor EKR</w:t>
      </w:r>
    </w:p>
    <w:p w14:paraId="064192A1" w14:textId="77777777" w:rsidR="00E81870" w:rsidRDefault="00E81870" w:rsidP="00E81870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1CA2CFBB" w14:textId="77777777" w:rsidR="00E81870" w:rsidRPr="00804406" w:rsidRDefault="00E81870" w:rsidP="00E81870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2D07F6FA" w14:textId="77777777" w:rsidR="00E81870" w:rsidRPr="00804406" w:rsidRDefault="00E81870" w:rsidP="00E81870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mrn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MRN</w:t>
      </w:r>
      <w:r w:rsidRPr="006B6A0E">
        <w:t xml:space="preserve"> </w:t>
      </w:r>
      <w:r>
        <w:t>pre externý systém</w:t>
      </w:r>
    </w:p>
    <w:p w14:paraId="259A9795" w14:textId="77777777" w:rsidR="00E81870" w:rsidRPr="00804406" w:rsidRDefault="00E81870" w:rsidP="00E81870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lastRenderedPageBreak/>
        <w:t>lrn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LRN pre externý systém</w:t>
      </w:r>
    </w:p>
    <w:p w14:paraId="36B602E6" w14:textId="77777777" w:rsidR="00E81870" w:rsidRDefault="00E81870" w:rsidP="00E81870">
      <w:pPr>
        <w:pStyle w:val="Zoznamsodrkami"/>
      </w:pPr>
      <w:proofErr w:type="spellStart"/>
      <w:r w:rsidRPr="00804406">
        <w:rPr>
          <w:rFonts w:ascii="Courier New" w:hAnsi="Courier New" w:cs="Courier New"/>
        </w:rPr>
        <w:t>msgId</w:t>
      </w:r>
      <w:proofErr w:type="spellEnd"/>
      <w:r w:rsidRPr="00804406">
        <w:rPr>
          <w:i/>
        </w:rPr>
        <w:t xml:space="preserve"> </w:t>
      </w:r>
      <w:r>
        <w:t>– i</w:t>
      </w:r>
      <w:r w:rsidRPr="006B6A0E">
        <w:t xml:space="preserve">dentifikátor </w:t>
      </w:r>
      <w:proofErr w:type="spellStart"/>
      <w:r>
        <w:t>msgId</w:t>
      </w:r>
      <w:proofErr w:type="spellEnd"/>
      <w:r>
        <w:t xml:space="preserve"> pre externý systém</w:t>
      </w:r>
    </w:p>
    <w:p w14:paraId="7F9A0E3D" w14:textId="77777777" w:rsidR="00E81870" w:rsidRDefault="00E81870" w:rsidP="00E81870">
      <w:pPr>
        <w:pStyle w:val="Zoznamsodrkami"/>
      </w:pPr>
      <w:proofErr w:type="spellStart"/>
      <w:r w:rsidRPr="00804406">
        <w:rPr>
          <w:rFonts w:ascii="Courier New" w:hAnsi="Courier New" w:cs="Courier New"/>
        </w:rPr>
        <w:t>businessIdentifier</w:t>
      </w:r>
      <w:proofErr w:type="spellEnd"/>
      <w:r>
        <w:t xml:space="preserve"> – (nepovinné) </w:t>
      </w:r>
      <w:r w:rsidRPr="00FE38D5">
        <w:t>Evidenčné číslo ZOT</w:t>
      </w:r>
    </w:p>
    <w:p w14:paraId="54212E73" w14:textId="77777777" w:rsidR="00014E96" w:rsidRDefault="00014E96" w:rsidP="00014E96">
      <w:pPr>
        <w:pStyle w:val="Zoznamsodrkami"/>
      </w:pP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i</w:t>
      </w:r>
      <w:r w:rsidRPr="00FE38D5">
        <w:t>dentifikátor biznis prípadu</w:t>
      </w:r>
    </w:p>
    <w:p w14:paraId="17FFC806" w14:textId="77777777" w:rsidR="00E81870" w:rsidRDefault="00E81870" w:rsidP="009E263B">
      <w:pPr>
        <w:pStyle w:val="Zoznamsodrkami"/>
        <w:numPr>
          <w:ilvl w:val="0"/>
          <w:numId w:val="0"/>
        </w:numPr>
        <w:ind w:left="360" w:hanging="360"/>
      </w:pPr>
    </w:p>
    <w:p w14:paraId="4AA94447" w14:textId="77777777" w:rsidR="00DD70F2" w:rsidRDefault="00DD70F2" w:rsidP="00DD70F2">
      <w:pPr>
        <w:pStyle w:val="Nadpis2"/>
      </w:pPr>
      <w:bookmarkStart w:id="111" w:name="_Toc140232896"/>
      <w:r>
        <w:t>Vytvorenie a odoslanie podania pre EIDAS (prílohy)</w:t>
      </w:r>
      <w:r w:rsidRPr="00DD70F2">
        <w:t xml:space="preserve"> </w:t>
      </w:r>
      <w:r w:rsidRPr="00E81870">
        <w:t>s použitím pridania do kolekcie</w:t>
      </w:r>
      <w:bookmarkEnd w:id="111"/>
    </w:p>
    <w:p w14:paraId="5AAD372D" w14:textId="77777777" w:rsidR="00DD70F2" w:rsidRDefault="00DD70F2" w:rsidP="00DD70F2"/>
    <w:p w14:paraId="422A9BF4" w14:textId="77777777" w:rsidR="00DD70F2" w:rsidRDefault="00DD70F2" w:rsidP="00DD70F2">
      <w:r>
        <w:t xml:space="preserve">Pre úspešne odoslanie musí byť pridaná aspoň jedna príloha použitím metódy </w:t>
      </w:r>
      <w:r w:rsidRPr="00DD70F2">
        <w:t xml:space="preserve">AddAttachmentEkr2 </w:t>
      </w:r>
      <w:r>
        <w:t xml:space="preserve">inštancie </w:t>
      </w:r>
      <w:proofErr w:type="spellStart"/>
      <w:r w:rsidRPr="00AC56EF">
        <w:t>Communication</w:t>
      </w:r>
      <w:proofErr w:type="spellEnd"/>
    </w:p>
    <w:p w14:paraId="77ADBAFA" w14:textId="77777777" w:rsidR="00DD70F2" w:rsidRPr="00B96C4C" w:rsidRDefault="00DD70F2" w:rsidP="00DD70F2"/>
    <w:p w14:paraId="5EEAF2C4" w14:textId="77777777" w:rsidR="00DD70F2" w:rsidRPr="00B96C4C" w:rsidRDefault="00DD70F2" w:rsidP="00DD70F2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r w:rsidRPr="00DD70F2">
        <w:t>CreateAndSendWithAddedAttachmentsEkr2</w:t>
      </w:r>
    </w:p>
    <w:p w14:paraId="76704368" w14:textId="77777777" w:rsidR="00DD70F2" w:rsidRPr="00B96C4C" w:rsidRDefault="00DD70F2" w:rsidP="00DD70F2">
      <w:r w:rsidRPr="00B96C4C">
        <w:t>(</w:t>
      </w:r>
    </w:p>
    <w:p w14:paraId="4BD6F6CC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10C6E06E" w14:textId="77777777" w:rsidR="00DD70F2" w:rsidRPr="00B96C4C" w:rsidRDefault="00DD70F2" w:rsidP="00DD70F2">
      <w:proofErr w:type="spellStart"/>
      <w:r w:rsidRPr="00575C8C">
        <w:rPr>
          <w:color w:val="0000FF"/>
        </w:rPr>
        <w:t>short</w:t>
      </w:r>
      <w:proofErr w:type="spellEnd"/>
      <w:r w:rsidRPr="00575C8C">
        <w:rPr>
          <w:color w:val="0000FF"/>
        </w:rPr>
        <w:t xml:space="preserve"> </w:t>
      </w:r>
      <w:proofErr w:type="spellStart"/>
      <w:r w:rsidRPr="00575C8C">
        <w:t>subjectType</w:t>
      </w:r>
      <w:proofErr w:type="spellEnd"/>
      <w:r w:rsidRPr="00B96C4C">
        <w:t xml:space="preserve">, </w:t>
      </w:r>
    </w:p>
    <w:p w14:paraId="389C9A27" w14:textId="77777777" w:rsidR="00DD70F2" w:rsidRPr="00B96C4C" w:rsidRDefault="00DD70F2" w:rsidP="00DD70F2">
      <w:proofErr w:type="spellStart"/>
      <w:r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575C8C">
        <w:t>registryId</w:t>
      </w:r>
      <w:proofErr w:type="spellEnd"/>
      <w:r w:rsidRPr="00B96C4C">
        <w:t xml:space="preserve">, </w:t>
      </w:r>
    </w:p>
    <w:p w14:paraId="6AD29ADD" w14:textId="77777777" w:rsidR="00DD70F2" w:rsidRPr="00B96C4C" w:rsidRDefault="00DD70F2" w:rsidP="00DD70F2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enZOT</w:t>
      </w:r>
      <w:proofErr w:type="spellEnd"/>
      <w:r w:rsidRPr="00B96C4C">
        <w:t xml:space="preserve">, </w:t>
      </w:r>
    </w:p>
    <w:p w14:paraId="2C8C022D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senderBusinessReference</w:t>
      </w:r>
      <w:proofErr w:type="spellEnd"/>
      <w:r w:rsidRPr="00B96C4C">
        <w:t xml:space="preserve">, </w:t>
      </w:r>
    </w:p>
    <w:p w14:paraId="123C55C9" w14:textId="77777777" w:rsidR="00DD70F2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575C8C">
        <w:t>MOT</w:t>
      </w:r>
      <w:r>
        <w:t>,</w:t>
      </w:r>
    </w:p>
    <w:p w14:paraId="2FB3C6E7" w14:textId="77777777" w:rsidR="00DD70F2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senderID</w:t>
      </w:r>
      <w:proofErr w:type="spellEnd"/>
      <w:r>
        <w:t>,</w:t>
      </w:r>
    </w:p>
    <w:p w14:paraId="1EE25F51" w14:textId="77777777" w:rsidR="00DD70F2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recipientID</w:t>
      </w:r>
      <w:proofErr w:type="spellEnd"/>
      <w:r>
        <w:t>,</w:t>
      </w:r>
    </w:p>
    <w:p w14:paraId="6D6F6045" w14:textId="77777777" w:rsidR="00DD70F2" w:rsidRDefault="00DD70F2" w:rsidP="00DD70F2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575C8C">
        <w:t>recipientBusinessReference</w:t>
      </w:r>
      <w:proofErr w:type="spellEnd"/>
      <w:r>
        <w:t>,</w:t>
      </w:r>
    </w:p>
    <w:p w14:paraId="64CD1998" w14:textId="77777777" w:rsidR="00DD70F2" w:rsidRPr="00B96C4C" w:rsidRDefault="00DD70F2" w:rsidP="00DD70F2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mrn</w:t>
      </w:r>
      <w:proofErr w:type="spellEnd"/>
      <w:r w:rsidRPr="00B96C4C">
        <w:t xml:space="preserve">, </w:t>
      </w:r>
    </w:p>
    <w:p w14:paraId="2B5BD707" w14:textId="77777777" w:rsidR="00DD70F2" w:rsidRDefault="00DD70F2" w:rsidP="00DD70F2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lrn</w:t>
      </w:r>
      <w:proofErr w:type="spellEnd"/>
      <w:r w:rsidRPr="00B96C4C">
        <w:t>,</w:t>
      </w:r>
    </w:p>
    <w:p w14:paraId="7D54F637" w14:textId="77777777" w:rsidR="00DD70F2" w:rsidRPr="00B96C4C" w:rsidRDefault="00DD70F2" w:rsidP="00DD70F2">
      <w:proofErr w:type="spellStart"/>
      <w:r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msgId</w:t>
      </w:r>
      <w:proofErr w:type="spellEnd"/>
      <w:r w:rsidRPr="00B96C4C">
        <w:t>,</w:t>
      </w:r>
    </w:p>
    <w:p w14:paraId="3F76918B" w14:textId="77777777" w:rsidR="00DD70F2" w:rsidRPr="00C45DCF" w:rsidRDefault="00DD70F2" w:rsidP="00DD70F2">
      <w:pPr>
        <w:rPr>
          <w:lang w:val="en-US"/>
        </w:rPr>
      </w:pPr>
      <w:r w:rsidRPr="00B96C4C">
        <w:t>)</w:t>
      </w:r>
    </w:p>
    <w:p w14:paraId="42BA5B2F" w14:textId="77777777" w:rsidR="00DD70F2" w:rsidRDefault="00DD70F2" w:rsidP="00DD70F2"/>
    <w:p w14:paraId="0249042D" w14:textId="77777777" w:rsidR="00DD70F2" w:rsidRDefault="00DD70F2" w:rsidP="00DD70F2">
      <w:r>
        <w:t>Metóda v jednom kroku zabezpečí:</w:t>
      </w:r>
    </w:p>
    <w:p w14:paraId="4631ED9E" w14:textId="77777777" w:rsidR="00DD70F2" w:rsidRDefault="00DD70F2" w:rsidP="00DD70F2">
      <w:pPr>
        <w:pStyle w:val="Zoznamsodrkami"/>
      </w:pPr>
      <w:r>
        <w:t xml:space="preserve">podpísanie objektu (jeden podpis = maximálne 10 MB </w:t>
      </w:r>
      <w:proofErr w:type="spellStart"/>
      <w:r>
        <w:t>pdf</w:t>
      </w:r>
      <w:proofErr w:type="spellEnd"/>
      <w:r>
        <w:t xml:space="preserve"> súborov, po prekročení je potrebný </w:t>
      </w:r>
      <w:proofErr w:type="spellStart"/>
      <w:r>
        <w:t>ďalsí</w:t>
      </w:r>
      <w:proofErr w:type="spellEnd"/>
      <w:r>
        <w:t xml:space="preserve"> podpis)</w:t>
      </w:r>
    </w:p>
    <w:p w14:paraId="047593E1" w14:textId="77777777" w:rsidR="00DD70F2" w:rsidRDefault="00DD70F2" w:rsidP="00DD70F2">
      <w:pPr>
        <w:pStyle w:val="Zoznamsodrkami"/>
      </w:pPr>
      <w:r>
        <w:t>vytvorenie podania</w:t>
      </w:r>
    </w:p>
    <w:p w14:paraId="2DB6E22D" w14:textId="77777777" w:rsidR="00DD70F2" w:rsidRDefault="00DD70F2" w:rsidP="00DD70F2">
      <w:pPr>
        <w:pStyle w:val="Zoznamsodrkami"/>
      </w:pPr>
      <w:r>
        <w:t>odoslanie podania</w:t>
      </w:r>
    </w:p>
    <w:p w14:paraId="5C0F9E1B" w14:textId="77777777" w:rsidR="00DD70F2" w:rsidRDefault="00DD70F2" w:rsidP="00DD70F2"/>
    <w:p w14:paraId="5E314FC4" w14:textId="77777777" w:rsidR="00DD70F2" w:rsidRDefault="00DD70F2" w:rsidP="00DD70F2">
      <w:r>
        <w:t xml:space="preserve">V prípade, že podanie a dokumenty v ňom obsiahnuté majú správny formát (pozri Prílohy) a vstupné parametre ako aj dáta v podaní prejdú vstupnými kontrolami (jednou z nich je kontrola voči číselníkom), EKR podanie príjme. </w:t>
      </w:r>
    </w:p>
    <w:p w14:paraId="24CE09DE" w14:textId="77777777" w:rsidR="00DD70F2" w:rsidRDefault="00DD70F2" w:rsidP="00DD70F2"/>
    <w:p w14:paraId="0F5D4033" w14:textId="77777777" w:rsidR="00DD70F2" w:rsidRDefault="00DD70F2" w:rsidP="00DD70F2">
      <w:pPr>
        <w:pStyle w:val="Zoznamsodrkami"/>
      </w:pPr>
      <w:r w:rsidRPr="00B951E0">
        <w:t>Výsledkom volania</w:t>
      </w:r>
      <w:r w:rsidRPr="00D631DF">
        <w:t xml:space="preserve"> je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 w:rsidRPr="00D631DF">
        <w:t xml:space="preserve"> (</w:t>
      </w:r>
      <w:proofErr w:type="spellStart"/>
      <w:r w:rsidRPr="00D631DF">
        <w:t>ok</w:t>
      </w:r>
      <w:proofErr w:type="spellEnd"/>
      <w:r w:rsidRPr="00D631DF">
        <w:t xml:space="preserve">), </w:t>
      </w:r>
      <w:proofErr w:type="spellStart"/>
      <w:r w:rsidRPr="0043130F">
        <w:rPr>
          <w:rFonts w:ascii="Courier New" w:hAnsi="Courier New" w:cs="Courier New"/>
        </w:rPr>
        <w:t>false</w:t>
      </w:r>
      <w:proofErr w:type="spellEnd"/>
      <w:r w:rsidRPr="00D631DF">
        <w:t xml:space="preserve"> (</w:t>
      </w:r>
      <w:r w:rsidRPr="00B951E0">
        <w:t>chyba</w:t>
      </w:r>
      <w:r w:rsidRPr="00D631DF">
        <w:t xml:space="preserve">). </w:t>
      </w:r>
      <w:r>
        <w:t xml:space="preserve">V prípade neúspešného volania </w:t>
      </w:r>
    </w:p>
    <w:p w14:paraId="0774A100" w14:textId="77777777" w:rsidR="00DD70F2" w:rsidRDefault="00DD70F2" w:rsidP="00DD70F2">
      <w:pPr>
        <w:pStyle w:val="Zoznamsodrkami"/>
      </w:pPr>
      <w:r>
        <w:t>je detail chyby dostupný v </w:t>
      </w:r>
      <w:proofErr w:type="spellStart"/>
      <w:r w:rsidR="00137265"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0512085" w14:textId="77777777" w:rsidR="00DD70F2" w:rsidRDefault="00DD70F2" w:rsidP="00DD70F2"/>
    <w:p w14:paraId="63594589" w14:textId="77777777" w:rsidR="00DD70F2" w:rsidRDefault="00DD70F2" w:rsidP="00DD70F2">
      <w:pPr>
        <w:pStyle w:val="Zoznamsodrkami"/>
      </w:pPr>
      <w:r>
        <w:t>Vstupné parametre:</w:t>
      </w:r>
    </w:p>
    <w:p w14:paraId="72CD93F3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 w:rsidRPr="000F298A">
        <w:t xml:space="preserve"> </w:t>
      </w:r>
      <w:r>
        <w:t xml:space="preserve">– 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53B1C2CB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658AC6C7" w14:textId="77777777" w:rsidR="00DD70F2" w:rsidRPr="008B7B3B" w:rsidRDefault="00DD70F2" w:rsidP="00DD70F2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rPr>
          <w:i/>
        </w:rPr>
        <w:t xml:space="preserve"> </w:t>
      </w:r>
      <w:r>
        <w:t>– i</w:t>
      </w:r>
      <w:r w:rsidRPr="006B6A0E">
        <w:t>dentifikátor podateľne (bude obsahovať hodnotu 2 (podateľňa CEP))</w:t>
      </w:r>
    </w:p>
    <w:p w14:paraId="17F8A2C0" w14:textId="77777777" w:rsidR="00DD70F2" w:rsidRDefault="00DD70F2" w:rsidP="00DD70F2">
      <w:pPr>
        <w:pStyle w:val="Zoznamsodrkami"/>
      </w:pPr>
      <w:proofErr w:type="spellStart"/>
      <w:r w:rsidRPr="00575C8C">
        <w:rPr>
          <w:rFonts w:ascii="Courier New" w:hAnsi="Courier New" w:cs="Courier New"/>
        </w:rPr>
        <w:t>enZOT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 xml:space="preserve">Evidenčné </w:t>
      </w:r>
      <w:proofErr w:type="spellStart"/>
      <w:r w:rsidRPr="00575C8C">
        <w:t>čislo</w:t>
      </w:r>
      <w:proofErr w:type="spellEnd"/>
      <w:r w:rsidRPr="00575C8C">
        <w:t xml:space="preserve"> ZOT, do ktorej sa má podanie zaradiť. </w:t>
      </w:r>
    </w:p>
    <w:p w14:paraId="38886D27" w14:textId="77777777" w:rsidR="00DD70F2" w:rsidRDefault="00DD70F2" w:rsidP="00DD70F2">
      <w:pPr>
        <w:pStyle w:val="Zoznamsodrkami"/>
      </w:pPr>
      <w:proofErr w:type="spellStart"/>
      <w:r w:rsidRPr="00575C8C">
        <w:rPr>
          <w:rFonts w:ascii="Courier New" w:hAnsi="Courier New" w:cs="Courier New"/>
        </w:rPr>
        <w:lastRenderedPageBreak/>
        <w:t>senderBusinessReference</w:t>
      </w:r>
      <w:proofErr w:type="spellEnd"/>
      <w:r w:rsidRPr="00575C8C">
        <w:rPr>
          <w:rFonts w:ascii="Courier New" w:hAnsi="Courier New" w:cs="Courier New"/>
        </w:rPr>
        <w:t xml:space="preserve"> </w:t>
      </w:r>
      <w:r>
        <w:t xml:space="preserve">– (nepovinné) </w:t>
      </w:r>
      <w:r w:rsidRPr="00575C8C">
        <w:t>Vypĺňa odosielateľ alebo generuje systém na strane odosielateľa. Predstavuje spisovú značku odosielateľa. Slúži na párovanie komunikácie medzi dvoma stranami.</w:t>
      </w:r>
    </w:p>
    <w:p w14:paraId="64D03CFE" w14:textId="77777777" w:rsidR="00DD70F2" w:rsidRDefault="00DD70F2" w:rsidP="00DD70F2">
      <w:pPr>
        <w:pStyle w:val="Zoznamsodrkami"/>
      </w:pPr>
      <w:r w:rsidRPr="00575C8C">
        <w:rPr>
          <w:rFonts w:ascii="Courier New" w:hAnsi="Courier New" w:cs="Courier New"/>
        </w:rPr>
        <w:t>MOT</w:t>
      </w:r>
      <w:r>
        <w:t xml:space="preserve">– (nepovinné) </w:t>
      </w:r>
      <w:r w:rsidRPr="00575C8C">
        <w:t>Značka obchodníka pre podanie - slúži na označenie podania z pohľadu deklaranta. Využíva sa hlavne pre potreby služieb portálu</w:t>
      </w:r>
    </w:p>
    <w:p w14:paraId="23C0D596" w14:textId="77777777" w:rsidR="00DD70F2" w:rsidRDefault="00DD70F2" w:rsidP="00DD70F2">
      <w:pPr>
        <w:pStyle w:val="Zoznamsodrkami"/>
      </w:pPr>
      <w:proofErr w:type="spellStart"/>
      <w:r w:rsidRPr="00575C8C">
        <w:rPr>
          <w:rFonts w:ascii="Courier New" w:hAnsi="Courier New" w:cs="Courier New"/>
        </w:rPr>
        <w:t>senderID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>Jednoznačne identifikuje odosielateľa elektronickej správy. Jemu bude doručená potvrdenka o doručení. Hodnota je URI a presná špecifikácia podporovaných typov identifikácie v</w:t>
      </w:r>
      <w:r>
        <w:t> </w:t>
      </w:r>
      <w:r w:rsidRPr="00575C8C">
        <w:t>ÚPVS</w:t>
      </w:r>
      <w:r>
        <w:t>.</w:t>
      </w:r>
    </w:p>
    <w:p w14:paraId="37CE91E4" w14:textId="77777777" w:rsidR="00DD70F2" w:rsidRDefault="00DD70F2" w:rsidP="00DD70F2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recipientID</w:t>
      </w:r>
      <w:proofErr w:type="spellEnd"/>
      <w:r>
        <w:rPr>
          <w:rFonts w:ascii="Courier New" w:hAnsi="Courier New" w:cs="Courier New"/>
        </w:rPr>
        <w:t xml:space="preserve"> - </w:t>
      </w:r>
      <w:r w:rsidRPr="00575C8C">
        <w:t xml:space="preserve">Jednoznačne identifikuje prijímateľa elektronickej </w:t>
      </w:r>
      <w:proofErr w:type="spellStart"/>
      <w:r w:rsidRPr="00575C8C">
        <w:t>správy.Hodnota</w:t>
      </w:r>
      <w:proofErr w:type="spellEnd"/>
      <w:r w:rsidRPr="00575C8C">
        <w:t xml:space="preserve"> je URI a špecifikácia je rovnaká ako pre </w:t>
      </w:r>
      <w:proofErr w:type="spellStart"/>
      <w:r w:rsidRPr="00575C8C">
        <w:t>SenderId</w:t>
      </w:r>
      <w:proofErr w:type="spellEnd"/>
      <w:r>
        <w:t>.</w:t>
      </w:r>
    </w:p>
    <w:p w14:paraId="0ABFACBA" w14:textId="77777777" w:rsidR="00DD70F2" w:rsidRDefault="00DD70F2" w:rsidP="00DD70F2">
      <w:pPr>
        <w:pStyle w:val="Zoznamsodrkami"/>
      </w:pPr>
      <w:proofErr w:type="spellStart"/>
      <w:r w:rsidRPr="00575C8C">
        <w:rPr>
          <w:rFonts w:ascii="Courier New" w:hAnsi="Courier New" w:cs="Courier New"/>
        </w:rPr>
        <w:t>recipientBusinessReference</w:t>
      </w:r>
      <w:proofErr w:type="spellEnd"/>
      <w:r>
        <w:rPr>
          <w:rFonts w:ascii="Courier New" w:hAnsi="Courier New" w:cs="Courier New"/>
        </w:rPr>
        <w:t xml:space="preserve"> </w:t>
      </w:r>
      <w:r w:rsidRPr="00575C8C">
        <w:t xml:space="preserve">- </w:t>
      </w:r>
      <w:r>
        <w:t xml:space="preserve">(nepovinné) </w:t>
      </w:r>
      <w:r w:rsidRPr="00575C8C">
        <w:t xml:space="preserve">V prípade začiatku novej komunikácie sa tento údaj neuvádza. Ak sa jedná o odpoveď v existujúcej komunikácii, tak preberá hodnotu </w:t>
      </w:r>
      <w:proofErr w:type="spellStart"/>
      <w:r w:rsidRPr="00575C8C">
        <w:t>SenderBusinessReference</w:t>
      </w:r>
      <w:proofErr w:type="spellEnd"/>
      <w:r w:rsidRPr="00575C8C">
        <w:t xml:space="preserve"> prijatej správy, na ktorú odpovedá.</w:t>
      </w:r>
    </w:p>
    <w:p w14:paraId="76520753" w14:textId="77777777" w:rsidR="00DD70F2" w:rsidRPr="00804406" w:rsidRDefault="00DD70F2" w:rsidP="00DD70F2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mrn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MRN</w:t>
      </w:r>
      <w:r w:rsidRPr="006B6A0E">
        <w:t xml:space="preserve"> </w:t>
      </w:r>
      <w:r>
        <w:t>pre externý systém</w:t>
      </w:r>
    </w:p>
    <w:p w14:paraId="43EFFE5A" w14:textId="77777777" w:rsidR="00DD70F2" w:rsidRPr="00804406" w:rsidRDefault="00DD70F2" w:rsidP="00DD70F2">
      <w:pPr>
        <w:pStyle w:val="Zoznamsodrkami"/>
        <w:rPr>
          <w:i/>
        </w:rPr>
      </w:pPr>
      <w:proofErr w:type="spellStart"/>
      <w:r>
        <w:rPr>
          <w:rFonts w:ascii="Courier New" w:hAnsi="Courier New" w:cs="Courier New"/>
        </w:rPr>
        <w:t>lrn</w:t>
      </w:r>
      <w:proofErr w:type="spellEnd"/>
      <w:r>
        <w:rPr>
          <w:i/>
        </w:rPr>
        <w:t xml:space="preserve"> </w:t>
      </w:r>
      <w:r>
        <w:t>– i</w:t>
      </w:r>
      <w:r w:rsidRPr="006B6A0E">
        <w:t xml:space="preserve">dentifikátor </w:t>
      </w:r>
      <w:r>
        <w:t>LRN pre externý systém</w:t>
      </w:r>
    </w:p>
    <w:p w14:paraId="68FD9EA1" w14:textId="77777777" w:rsidR="00DD70F2" w:rsidRDefault="00DD70F2" w:rsidP="00DD70F2">
      <w:pPr>
        <w:pStyle w:val="Zoznamsodrkami"/>
      </w:pPr>
      <w:proofErr w:type="spellStart"/>
      <w:r w:rsidRPr="00804406">
        <w:rPr>
          <w:rFonts w:ascii="Courier New" w:hAnsi="Courier New" w:cs="Courier New"/>
        </w:rPr>
        <w:t>msgId</w:t>
      </w:r>
      <w:proofErr w:type="spellEnd"/>
      <w:r w:rsidRPr="00804406">
        <w:rPr>
          <w:i/>
        </w:rPr>
        <w:t xml:space="preserve"> </w:t>
      </w:r>
      <w:r>
        <w:t>– i</w:t>
      </w:r>
      <w:r w:rsidRPr="006B6A0E">
        <w:t xml:space="preserve">dentifikátor </w:t>
      </w:r>
      <w:proofErr w:type="spellStart"/>
      <w:r>
        <w:t>msgId</w:t>
      </w:r>
      <w:proofErr w:type="spellEnd"/>
      <w:r>
        <w:t xml:space="preserve"> pre externý systém</w:t>
      </w:r>
    </w:p>
    <w:p w14:paraId="64BB81D1" w14:textId="77777777" w:rsidR="00EF49EA" w:rsidRDefault="00EF49EA" w:rsidP="00EF49EA">
      <w:pPr>
        <w:pStyle w:val="Zoznamsodrkami"/>
        <w:numPr>
          <w:ilvl w:val="0"/>
          <w:numId w:val="0"/>
        </w:numPr>
        <w:ind w:left="360"/>
      </w:pPr>
    </w:p>
    <w:p w14:paraId="08702E62" w14:textId="77777777" w:rsidR="000C1B91" w:rsidRDefault="001F0E23" w:rsidP="00E310C0">
      <w:pPr>
        <w:pStyle w:val="Nadpis2"/>
      </w:pPr>
      <w:bookmarkStart w:id="112" w:name="_Toc424730376"/>
      <w:bookmarkStart w:id="113" w:name="_Toc424807056"/>
      <w:bookmarkStart w:id="114" w:name="_Toc424807102"/>
      <w:bookmarkStart w:id="115" w:name="_Toc140232897"/>
      <w:r>
        <w:t>Odp</w:t>
      </w:r>
      <w:r w:rsidR="00661069">
        <w:t>orú</w:t>
      </w:r>
      <w:r w:rsidR="00061C90">
        <w:t>č</w:t>
      </w:r>
      <w:r w:rsidR="00661069">
        <w:t>a</w:t>
      </w:r>
      <w:r w:rsidR="00061C90">
        <w:t>nie pr</w:t>
      </w:r>
      <w:r w:rsidR="004B4328">
        <w:t>i vytváraní podania</w:t>
      </w:r>
      <w:bookmarkEnd w:id="112"/>
      <w:bookmarkEnd w:id="113"/>
      <w:bookmarkEnd w:id="114"/>
      <w:bookmarkEnd w:id="115"/>
    </w:p>
    <w:p w14:paraId="52B017F4" w14:textId="77777777" w:rsidR="001977D1" w:rsidRDefault="001977D1" w:rsidP="001977D1">
      <w:pPr>
        <w:pStyle w:val="Zoznamsodrkami"/>
        <w:numPr>
          <w:ilvl w:val="0"/>
          <w:numId w:val="0"/>
        </w:numPr>
        <w:ind w:left="360" w:hanging="360"/>
      </w:pPr>
      <w:r>
        <w:t xml:space="preserve">Pre optimalizáciu spracovania prijatého podania v IS CEP a jeho identifikáciu je </w:t>
      </w:r>
    </w:p>
    <w:p w14:paraId="4893C7E1" w14:textId="77777777" w:rsidR="001977D1" w:rsidRDefault="001977D1" w:rsidP="001977D1">
      <w:pPr>
        <w:pStyle w:val="Zoznamsodrkami"/>
        <w:numPr>
          <w:ilvl w:val="0"/>
          <w:numId w:val="0"/>
        </w:numPr>
        <w:ind w:left="360" w:hanging="360"/>
      </w:pPr>
      <w:r>
        <w:t>potrebné dodržiavať princípy:</w:t>
      </w:r>
    </w:p>
    <w:p w14:paraId="6867CD37" w14:textId="77777777" w:rsidR="001977D1" w:rsidRDefault="001977D1" w:rsidP="00FA151B">
      <w:pPr>
        <w:pStyle w:val="Zoznamsodrkami"/>
        <w:numPr>
          <w:ilvl w:val="0"/>
          <w:numId w:val="15"/>
        </w:numPr>
      </w:pPr>
      <w:proofErr w:type="spellStart"/>
      <w:r w:rsidRPr="000C1B91">
        <w:rPr>
          <w:rFonts w:ascii="Courier New" w:hAnsi="Courier New" w:cs="Courier New"/>
        </w:rPr>
        <w:t>businessIdentifier</w:t>
      </w:r>
      <w:proofErr w:type="spellEnd"/>
      <w:r>
        <w:t xml:space="preserve"> – (nepovinné) </w:t>
      </w:r>
      <w:r w:rsidRPr="00FE38D5">
        <w:t>Evidenčné číslo ZOT</w:t>
      </w:r>
    </w:p>
    <w:p w14:paraId="7138A5F2" w14:textId="77777777" w:rsidR="001977D1" w:rsidRDefault="001977D1" w:rsidP="001977D1">
      <w:pPr>
        <w:pStyle w:val="Zoznamsodrkami"/>
        <w:numPr>
          <w:ilvl w:val="0"/>
          <w:numId w:val="0"/>
        </w:numPr>
        <w:ind w:left="720"/>
      </w:pPr>
      <w:r>
        <w:t>jedná sa o parameter, ktorý je generovaný v IS CEP, používateľ sa ho môže dozvedieť prostredníctvom volania elektronickej služby „</w:t>
      </w:r>
      <w:r w:rsidRPr="00095685">
        <w:t>sluzba_is_</w:t>
      </w:r>
      <w:r>
        <w:t>230 Informovanie sa o stave konania pre ZOT“ (viď IM pre obchodníkov), pre deklarantov sa odporúča tento parameter nevyplniť, v prípade že používateľ zadá evidenčné číslo ZOT, ktoré v IS CEP neexistuje podanie nebude v IS CEP spracované</w:t>
      </w:r>
    </w:p>
    <w:p w14:paraId="2543357E" w14:textId="77777777" w:rsidR="001977D1" w:rsidRDefault="001977D1" w:rsidP="00FA151B">
      <w:pPr>
        <w:pStyle w:val="Zoznamsodrkami"/>
        <w:numPr>
          <w:ilvl w:val="0"/>
          <w:numId w:val="15"/>
        </w:numPr>
      </w:pPr>
      <w:proofErr w:type="spellStart"/>
      <w:r w:rsidRPr="000C1B91">
        <w:rPr>
          <w:rFonts w:ascii="Courier New" w:hAnsi="Courier New" w:cs="Courier New"/>
        </w:rPr>
        <w:t>description</w:t>
      </w:r>
      <w:proofErr w:type="spellEnd"/>
      <w:r>
        <w:t xml:space="preserve"> – (povinné) </w:t>
      </w:r>
      <w:r w:rsidRPr="00FE38D5">
        <w:t>Identifikátor biznis prípadu</w:t>
      </w:r>
    </w:p>
    <w:p w14:paraId="1E67F0ED" w14:textId="77777777" w:rsidR="001977D1" w:rsidRDefault="001977D1" w:rsidP="001977D1">
      <w:pPr>
        <w:ind w:left="720"/>
      </w:pPr>
      <w:r>
        <w:t>pre lepšiu identifikáciu podaní v colných informačných systémoch sa odporúča, aby  tento parameter obsahoval LRN, resp. iný interný identifikátor prípadu</w:t>
      </w:r>
    </w:p>
    <w:p w14:paraId="149278E3" w14:textId="77777777" w:rsidR="001977D1" w:rsidRDefault="001977D1" w:rsidP="00FA151B">
      <w:pPr>
        <w:numPr>
          <w:ilvl w:val="0"/>
          <w:numId w:val="15"/>
        </w:numPr>
      </w:pPr>
      <w:r>
        <w:t xml:space="preserve">menná konvencia </w:t>
      </w:r>
      <w:proofErr w:type="spellStart"/>
      <w:r>
        <w:t>xml</w:t>
      </w:r>
      <w:proofErr w:type="spellEnd"/>
      <w:r>
        <w:t xml:space="preserve"> súboru – doporučený je tvar "</w:t>
      </w:r>
      <w:r w:rsidRPr="00061C90">
        <w:rPr>
          <w:color w:val="FF0000"/>
        </w:rPr>
        <w:t>string1</w:t>
      </w:r>
      <w:r>
        <w:t>_</w:t>
      </w:r>
      <w:r w:rsidRPr="00061C90">
        <w:rPr>
          <w:color w:val="FF0000"/>
        </w:rPr>
        <w:t>string2</w:t>
      </w:r>
      <w:r>
        <w:t>.xml":</w:t>
      </w:r>
    </w:p>
    <w:p w14:paraId="52344633" w14:textId="77777777" w:rsidR="001977D1" w:rsidRDefault="001977D1" w:rsidP="00FA151B">
      <w:pPr>
        <w:numPr>
          <w:ilvl w:val="1"/>
          <w:numId w:val="15"/>
        </w:numPr>
      </w:pPr>
      <w:r w:rsidRPr="00061C90">
        <w:rPr>
          <w:color w:val="FF0000"/>
        </w:rPr>
        <w:t>string1</w:t>
      </w:r>
      <w:r>
        <w:t xml:space="preserve"> = názov súboru (napr.SK515.008)</w:t>
      </w:r>
    </w:p>
    <w:p w14:paraId="3A75F309" w14:textId="77777777" w:rsidR="001977D1" w:rsidRDefault="001977D1" w:rsidP="00FA151B">
      <w:pPr>
        <w:numPr>
          <w:ilvl w:val="1"/>
          <w:numId w:val="15"/>
        </w:numPr>
      </w:pPr>
      <w:r w:rsidRPr="00061C90">
        <w:rPr>
          <w:color w:val="FF0000"/>
        </w:rPr>
        <w:t>string2</w:t>
      </w:r>
      <w:r>
        <w:t xml:space="preserve"> = Identifikátor biznis prípadu(LRN, pripadne iný interný identifikátor prípadu)</w:t>
      </w:r>
    </w:p>
    <w:p w14:paraId="59F9784F" w14:textId="77777777" w:rsidR="001977D1" w:rsidRDefault="001977D1" w:rsidP="001977D1">
      <w:r>
        <w:t xml:space="preserve">Pri dodržaní mennej konvencie súboru sa Identifikátor biznis prípadu </w:t>
      </w:r>
      <w:proofErr w:type="spellStart"/>
      <w:r>
        <w:t>predvyplní</w:t>
      </w:r>
      <w:proofErr w:type="spellEnd"/>
      <w:r>
        <w:t xml:space="preserve"> z mennej konvencie (názvu súboru) „</w:t>
      </w:r>
      <w:r w:rsidRPr="008C53EC">
        <w:rPr>
          <w:color w:val="FF0000"/>
        </w:rPr>
        <w:t>string2</w:t>
      </w:r>
      <w:r>
        <w:t>“ s možnosťou jeho editácie. V prípade, že by v názve súboru nebol použitý „</w:t>
      </w:r>
      <w:r w:rsidRPr="008C53EC">
        <w:rPr>
          <w:color w:val="FF0000"/>
        </w:rPr>
        <w:t>string2</w:t>
      </w:r>
      <w:r>
        <w:t xml:space="preserve">“, políčko Identifikátor biznis prípadu treba manuálne </w:t>
      </w:r>
      <w:proofErr w:type="spellStart"/>
      <w:r>
        <w:t>zápísať</w:t>
      </w:r>
      <w:proofErr w:type="spellEnd"/>
      <w:r>
        <w:t>.</w:t>
      </w:r>
    </w:p>
    <w:p w14:paraId="528958F2" w14:textId="77777777" w:rsidR="00F82A8C" w:rsidRPr="000C1B91" w:rsidRDefault="00F82A8C" w:rsidP="00061C90">
      <w:pPr>
        <w:ind w:left="720"/>
      </w:pPr>
    </w:p>
    <w:p w14:paraId="7A262B7B" w14:textId="77777777" w:rsidR="00F82A8C" w:rsidRDefault="00F82A8C" w:rsidP="005C75EA">
      <w:bookmarkStart w:id="116" w:name="_Toc418151187"/>
    </w:p>
    <w:p w14:paraId="255EF948" w14:textId="77777777" w:rsidR="00857034" w:rsidRDefault="00F74454" w:rsidP="005C75EA">
      <w:pPr>
        <w:pStyle w:val="Nadpis1"/>
      </w:pPr>
      <w:bookmarkStart w:id="117" w:name="_Toc424730377"/>
      <w:bookmarkStart w:id="118" w:name="_Toc424807057"/>
      <w:bookmarkStart w:id="119" w:name="_Toc424807103"/>
      <w:bookmarkStart w:id="120" w:name="_Toc140232898"/>
      <w:r>
        <w:lastRenderedPageBreak/>
        <w:t>Metódy</w:t>
      </w:r>
      <w:r w:rsidR="00CD1DFA">
        <w:t xml:space="preserve"> </w:t>
      </w:r>
      <w:r w:rsidR="00160E43">
        <w:t>pre</w:t>
      </w:r>
      <w:r w:rsidR="00CD1DFA">
        <w:t xml:space="preserve"> </w:t>
      </w:r>
      <w:r w:rsidR="00614D4D">
        <w:t>poskytnutie</w:t>
      </w:r>
      <w:r w:rsidR="00857034">
        <w:t xml:space="preserve"> podan</w:t>
      </w:r>
      <w:r w:rsidR="005B0ECF">
        <w:t>í</w:t>
      </w:r>
      <w:bookmarkEnd w:id="116"/>
      <w:bookmarkEnd w:id="117"/>
      <w:bookmarkEnd w:id="118"/>
      <w:bookmarkEnd w:id="119"/>
      <w:bookmarkEnd w:id="120"/>
    </w:p>
    <w:p w14:paraId="478E12B3" w14:textId="77777777" w:rsidR="00857034" w:rsidRDefault="005B0ECF" w:rsidP="005C75EA">
      <w:pPr>
        <w:rPr>
          <w:sz w:val="28"/>
        </w:rPr>
      </w:pPr>
      <w:r>
        <w:t>Prezeranie podania</w:t>
      </w:r>
      <w:r w:rsidR="00857034">
        <w:t xml:space="preserve"> je možné realizovať </w:t>
      </w:r>
      <w:r w:rsidR="00562671">
        <w:t>metódami</w:t>
      </w:r>
      <w:r w:rsidR="00857034">
        <w:rPr>
          <w:sz w:val="28"/>
        </w:rPr>
        <w:t>:</w:t>
      </w:r>
    </w:p>
    <w:p w14:paraId="30704B2C" w14:textId="77777777" w:rsidR="002D1774" w:rsidRDefault="002D1774" w:rsidP="005C75EA">
      <w:pPr>
        <w:pStyle w:val="Zoznamsodrkami"/>
      </w:pPr>
      <w:r w:rsidRPr="002D1774">
        <w:t>Poskytnutie zoznamu podaní pre externé systémy</w:t>
      </w:r>
    </w:p>
    <w:p w14:paraId="5F00B145" w14:textId="77777777" w:rsidR="00F77270" w:rsidRPr="002D1774" w:rsidRDefault="00F77270" w:rsidP="005C75EA">
      <w:pPr>
        <w:pStyle w:val="Zoznamsodrkami"/>
      </w:pPr>
      <w:r w:rsidRPr="002D1774">
        <w:t xml:space="preserve">Poskytnutie </w:t>
      </w:r>
      <w:r w:rsidRPr="00F77270">
        <w:t>konkrétneho podania zo zoznamu podaní</w:t>
      </w:r>
    </w:p>
    <w:p w14:paraId="389D9F8D" w14:textId="77777777" w:rsidR="002D1774" w:rsidRDefault="002D1774" w:rsidP="005C75EA">
      <w:pPr>
        <w:pStyle w:val="Zoznamsodrkami"/>
      </w:pPr>
      <w:r w:rsidRPr="00171100">
        <w:t xml:space="preserve">Poskytnutie </w:t>
      </w:r>
      <w:r w:rsidR="00F77270">
        <w:t xml:space="preserve">detailu </w:t>
      </w:r>
      <w:r w:rsidRPr="00171100">
        <w:t>podania</w:t>
      </w:r>
    </w:p>
    <w:p w14:paraId="11FEA4E4" w14:textId="77777777" w:rsidR="00AD01EA" w:rsidRDefault="00AD01EA" w:rsidP="005C75EA">
      <w:pPr>
        <w:pStyle w:val="Zoznamsodrkami"/>
      </w:pPr>
      <w:r>
        <w:t>Poskytnutie zoznamu podaní pre EIDAS pre externé systémy</w:t>
      </w:r>
    </w:p>
    <w:p w14:paraId="710868EF" w14:textId="77777777" w:rsidR="00AD01EA" w:rsidRPr="00AD01EA" w:rsidRDefault="00AD01EA" w:rsidP="00AD01EA">
      <w:pPr>
        <w:pStyle w:val="Zoznamsodrkami"/>
      </w:pPr>
      <w:r w:rsidRPr="00AD01EA">
        <w:t>Poskytnutie konkrétneho podania pre EIDAS zo zoznamu podaní</w:t>
      </w:r>
    </w:p>
    <w:p w14:paraId="6AAE9C2C" w14:textId="77777777" w:rsidR="00AD01EA" w:rsidRDefault="00AD01EA" w:rsidP="00E310C0">
      <w:pPr>
        <w:pStyle w:val="Zoznamsodrkami"/>
      </w:pPr>
      <w:r w:rsidRPr="00AD01EA">
        <w:t>Poskytnutie detailu podania pre EIDAS</w:t>
      </w:r>
    </w:p>
    <w:p w14:paraId="47AA2DDC" w14:textId="77777777" w:rsidR="005D7335" w:rsidRDefault="005D7335" w:rsidP="005D7335">
      <w:pPr>
        <w:pStyle w:val="Zoznamsodrkami"/>
      </w:pPr>
      <w:r>
        <w:t xml:space="preserve">Poskytnutie zoznamu podaní pre </w:t>
      </w:r>
      <w:proofErr w:type="spellStart"/>
      <w:r>
        <w:t>eCommerce</w:t>
      </w:r>
      <w:proofErr w:type="spellEnd"/>
      <w:r>
        <w:t xml:space="preserve"> pre externé systémy</w:t>
      </w:r>
    </w:p>
    <w:p w14:paraId="66AE1DA5" w14:textId="77777777" w:rsidR="005D7335" w:rsidRPr="00AD01EA" w:rsidRDefault="005D7335" w:rsidP="005D7335">
      <w:pPr>
        <w:pStyle w:val="Zoznamsodrkami"/>
      </w:pPr>
      <w:r w:rsidRPr="00AD01EA">
        <w:t xml:space="preserve">Poskytnutie konkrétneho podania pre </w:t>
      </w:r>
      <w:proofErr w:type="spellStart"/>
      <w:r>
        <w:t>eCommerce</w:t>
      </w:r>
      <w:proofErr w:type="spellEnd"/>
      <w:r w:rsidRPr="00AD01EA">
        <w:t xml:space="preserve"> zo zoznamu podaní</w:t>
      </w:r>
    </w:p>
    <w:p w14:paraId="40B44325" w14:textId="77777777" w:rsidR="005D7335" w:rsidRDefault="005D7335" w:rsidP="005D7335">
      <w:pPr>
        <w:pStyle w:val="Zoznamsodrkami"/>
      </w:pPr>
      <w:r w:rsidRPr="00AD01EA">
        <w:t xml:space="preserve">Poskytnutie detailu podania pre </w:t>
      </w:r>
      <w:proofErr w:type="spellStart"/>
      <w:r>
        <w:t>eCommerce</w:t>
      </w:r>
      <w:proofErr w:type="spellEnd"/>
    </w:p>
    <w:p w14:paraId="5E80B41D" w14:textId="77777777" w:rsidR="00643BA2" w:rsidRDefault="00643BA2" w:rsidP="005C75EA"/>
    <w:p w14:paraId="0A8A95EE" w14:textId="77777777" w:rsidR="00643BA2" w:rsidRPr="00497599" w:rsidRDefault="00643BA2" w:rsidP="005C75EA">
      <w:pPr>
        <w:rPr>
          <w:i/>
        </w:rPr>
      </w:pPr>
      <w:r>
        <w:t>P</w:t>
      </w:r>
      <w:r w:rsidRPr="00800B03">
        <w:t>racuje</w:t>
      </w:r>
      <w:r>
        <w:t xml:space="preserve"> sa</w:t>
      </w:r>
      <w:r w:rsidRPr="00800B03">
        <w:t xml:space="preserve"> s inštanciou </w:t>
      </w: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01A67354" w14:textId="77777777" w:rsidR="00CE6455" w:rsidRDefault="00643BA2" w:rsidP="005C75EA">
      <w:r w:rsidRPr="00800B03">
        <w:t>(pre COM rozhranie “</w:t>
      </w:r>
      <w:proofErr w:type="spellStart"/>
      <w:r w:rsidRPr="00B96C4C">
        <w:t>Ditec.Cep.Ekr.Interface.Communication</w:t>
      </w:r>
      <w:proofErr w:type="spellEnd"/>
      <w:r w:rsidRPr="00800B03">
        <w:t>”).</w:t>
      </w:r>
    </w:p>
    <w:p w14:paraId="69A302E7" w14:textId="77777777" w:rsidR="00643BA2" w:rsidRDefault="00643BA2" w:rsidP="005C75EA"/>
    <w:p w14:paraId="2DB34A43" w14:textId="77777777" w:rsidR="002D1774" w:rsidRPr="00CE6455" w:rsidRDefault="002D1774" w:rsidP="00E310C0">
      <w:pPr>
        <w:pStyle w:val="Nadpis2"/>
      </w:pPr>
      <w:bookmarkStart w:id="121" w:name="_Toc418151188"/>
      <w:bookmarkStart w:id="122" w:name="_Toc424730378"/>
      <w:bookmarkStart w:id="123" w:name="_Toc424807058"/>
      <w:bookmarkStart w:id="124" w:name="_Toc424807104"/>
      <w:bookmarkStart w:id="125" w:name="_Toc140232899"/>
      <w:r w:rsidRPr="00CE6455">
        <w:t>Poskytnutie zoznamu podaní pre externé systémy</w:t>
      </w:r>
      <w:bookmarkEnd w:id="121"/>
      <w:bookmarkEnd w:id="122"/>
      <w:bookmarkEnd w:id="123"/>
      <w:bookmarkEnd w:id="124"/>
      <w:bookmarkEnd w:id="125"/>
    </w:p>
    <w:p w14:paraId="5234B252" w14:textId="77777777" w:rsidR="00F82A8C" w:rsidRPr="003C1CBC" w:rsidRDefault="00F82A8C" w:rsidP="005C75EA"/>
    <w:p w14:paraId="4AA9E6A7" w14:textId="77777777" w:rsidR="00B95DEE" w:rsidRPr="00B96C4C" w:rsidRDefault="00B95DEE" w:rsidP="005C75EA">
      <w:proofErr w:type="spellStart"/>
      <w:r w:rsidRPr="00B96C4C">
        <w:rPr>
          <w:color w:val="2B91AF"/>
        </w:rPr>
        <w:t>RegistrationList</w:t>
      </w:r>
      <w:r w:rsidR="00BF1C44">
        <w:rPr>
          <w:color w:val="2B91AF"/>
        </w:rPr>
        <w:t>Result</w:t>
      </w:r>
      <w:proofErr w:type="spellEnd"/>
      <w:r w:rsidR="00BF1C44">
        <w:rPr>
          <w:color w:val="2B91AF"/>
        </w:rPr>
        <w:t xml:space="preserve"> </w:t>
      </w:r>
      <w:r w:rsidRPr="00B96C4C">
        <w:t xml:space="preserve"> </w:t>
      </w:r>
      <w:proofErr w:type="spellStart"/>
      <w:r w:rsidRPr="00B96C4C">
        <w:t>RegistrationList</w:t>
      </w:r>
      <w:proofErr w:type="spellEnd"/>
    </w:p>
    <w:p w14:paraId="73027FF6" w14:textId="77777777" w:rsidR="00B95DEE" w:rsidRPr="00B96C4C" w:rsidRDefault="00B95DEE" w:rsidP="005C75EA">
      <w:r w:rsidRPr="00B96C4C">
        <w:t>(</w:t>
      </w:r>
    </w:p>
    <w:p w14:paraId="41F404C4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4967AB8B" w14:textId="77777777" w:rsidR="00B95DEE" w:rsidRPr="00B96C4C" w:rsidRDefault="00B95DEE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292CD342" w14:textId="77777777" w:rsidR="00B95DEE" w:rsidRPr="00B96C4C" w:rsidRDefault="00B95DEE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37B143B3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267EF0C3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6EE72E4C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35E8020F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20A3DB62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49240196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</w:t>
      </w:r>
      <w:proofErr w:type="spellEnd"/>
      <w:r w:rsidRPr="00B96C4C">
        <w:t xml:space="preserve">, </w:t>
      </w:r>
    </w:p>
    <w:p w14:paraId="055DC02C" w14:textId="77777777" w:rsidR="00B95DEE" w:rsidRPr="00B96C4C" w:rsidRDefault="00B95DEE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78A201F1" w14:textId="77777777" w:rsidR="00B95DEE" w:rsidRPr="00B96C4C" w:rsidRDefault="00B95DEE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  <w:r w:rsidRPr="00B96C4C">
        <w:t xml:space="preserve">, </w:t>
      </w:r>
    </w:p>
    <w:p w14:paraId="7A316FF6" w14:textId="77777777" w:rsidR="00B95DEE" w:rsidRPr="00B96C4C" w:rsidRDefault="00B95DEE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registrationState</w:t>
      </w:r>
      <w:proofErr w:type="spellEnd"/>
    </w:p>
    <w:p w14:paraId="55A1227B" w14:textId="77777777" w:rsidR="00B95DEE" w:rsidRPr="00B96C4C" w:rsidRDefault="00B95DEE" w:rsidP="005C75EA">
      <w:r w:rsidRPr="00B96C4C">
        <w:t>)</w:t>
      </w:r>
    </w:p>
    <w:p w14:paraId="21B4BB1A" w14:textId="77777777" w:rsidR="00B95DEE" w:rsidRDefault="00B95DEE" w:rsidP="005C75EA"/>
    <w:p w14:paraId="2D7A95EF" w14:textId="77777777" w:rsidR="00345094" w:rsidRDefault="00BF1C44" w:rsidP="00BF1C44">
      <w:r>
        <w:t>Metóda vráti návratový kód, popis a požadovanú stránku zoznamu podaní (bez samotných dát podania) spĺňajúcich podmienky dané vstupnými parametrami funkcie:</w:t>
      </w:r>
    </w:p>
    <w:p w14:paraId="52D6C239" w14:textId="77777777" w:rsidR="00345094" w:rsidRDefault="00443D06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 w:rsidR="00591B5C">
        <w:t xml:space="preserve"> –</w:t>
      </w:r>
      <w:r w:rsidR="00285C47">
        <w:t xml:space="preserve"> (povinný)</w:t>
      </w:r>
      <w:r w:rsidR="00D85E6A">
        <w:t xml:space="preserve"> </w:t>
      </w:r>
      <w:r w:rsidR="00D96B26">
        <w:t>jednoznačný identifikátor subjektu - identifikátor EKR</w:t>
      </w:r>
    </w:p>
    <w:p w14:paraId="13E5DABA" w14:textId="77777777" w:rsidR="00345094" w:rsidRDefault="00443D06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 w:rsidR="00591B5C">
        <w:t xml:space="preserve"> –</w:t>
      </w:r>
      <w:r w:rsidR="00CD2849">
        <w:t xml:space="preserve"> </w:t>
      </w:r>
      <w:r w:rsidR="00285C47">
        <w:t xml:space="preserve">(povinný) </w:t>
      </w:r>
      <w:r w:rsidR="00D96B26">
        <w:t xml:space="preserve">typ subjektu </w:t>
      </w:r>
      <w:r w:rsidR="00D96B26" w:rsidRPr="00453FC0">
        <w:t xml:space="preserve">(0=Externý </w:t>
      </w:r>
      <w:r w:rsidR="00D96B26">
        <w:t>subjek</w:t>
      </w:r>
      <w:r w:rsidR="00D96B26" w:rsidRPr="00453FC0">
        <w:t>t, 1=Organizačná zložka)</w:t>
      </w:r>
    </w:p>
    <w:p w14:paraId="7404D920" w14:textId="77777777" w:rsidR="0041398D" w:rsidRPr="00D96B26" w:rsidRDefault="00443D06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 w:rsidR="0041398D">
        <w:t xml:space="preserve"> – </w:t>
      </w:r>
      <w:r w:rsidR="00285C47">
        <w:t xml:space="preserve">(povinný) </w:t>
      </w:r>
      <w:r w:rsidR="00D96B26">
        <w:t>i</w:t>
      </w:r>
      <w:r w:rsidR="00D96B26" w:rsidRPr="006B6A0E">
        <w:t>dentifikátor podateľne (bude obsahovať hodnotu 2 (podateľňa CEP))</w:t>
      </w:r>
    </w:p>
    <w:p w14:paraId="790A8C5E" w14:textId="77777777" w:rsidR="00345094" w:rsidRDefault="00443D06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 w:rsidR="00591B5C">
        <w:t xml:space="preserve"> – </w:t>
      </w:r>
      <w:r w:rsidR="00D96B26">
        <w:t>(nepovinné)</w:t>
      </w:r>
      <w:r w:rsidR="00D85E6A">
        <w:t xml:space="preserve"> </w:t>
      </w:r>
      <w:r w:rsidR="009C4AB8">
        <w:t>e</w:t>
      </w:r>
      <w:r w:rsidR="002D4D11">
        <w:t>videnčné číslo ZOT</w:t>
      </w:r>
      <w:r w:rsidR="00D96B26">
        <w:t>.</w:t>
      </w:r>
    </w:p>
    <w:p w14:paraId="24B7FA25" w14:textId="77777777" w:rsidR="00443D06" w:rsidRDefault="00D96B26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</w:t>
      </w:r>
      <w:r w:rsidR="00443D06" w:rsidRPr="0043130F">
        <w:rPr>
          <w:rFonts w:ascii="Courier New" w:hAnsi="Courier New" w:cs="Courier New"/>
        </w:rPr>
        <w:t>escription</w:t>
      </w:r>
      <w:proofErr w:type="spellEnd"/>
      <w:r>
        <w:t xml:space="preserve"> – </w:t>
      </w:r>
      <w:r w:rsidR="002D4D11">
        <w:t xml:space="preserve">(nepovinné) </w:t>
      </w:r>
      <w:r w:rsidR="0055677E">
        <w:t>i</w:t>
      </w:r>
      <w:r w:rsidR="002D4D11">
        <w:t>dentifikátor biznis prípadu</w:t>
      </w:r>
      <w:r>
        <w:t xml:space="preserve"> z podania</w:t>
      </w:r>
    </w:p>
    <w:p w14:paraId="41042AFE" w14:textId="77777777" w:rsidR="00443D06" w:rsidRPr="00443D06" w:rsidRDefault="00443D06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lastRenderedPageBreak/>
        <w:t>registrationExternalCode</w:t>
      </w:r>
      <w:proofErr w:type="spellEnd"/>
      <w:r w:rsidR="00C12760">
        <w:rPr>
          <w:i/>
        </w:rPr>
        <w:t xml:space="preserve"> </w:t>
      </w:r>
      <w:r w:rsidR="00C12760">
        <w:t>–</w:t>
      </w:r>
      <w:r w:rsidR="00285C47">
        <w:t xml:space="preserve"> (nepovinné)</w:t>
      </w:r>
      <w:r w:rsidR="00C12760">
        <w:rPr>
          <w:i/>
        </w:rPr>
        <w:t xml:space="preserve"> </w:t>
      </w:r>
      <w:r w:rsidR="00C12760">
        <w:t xml:space="preserve">externý kód z číselníka „Typ podania“ (kap. </w:t>
      </w:r>
      <w:r w:rsidR="0092208C">
        <w:t>8</w:t>
      </w:r>
      <w:r w:rsidR="00C12760">
        <w:t xml:space="preserve">. </w:t>
      </w:r>
      <w:r w:rsidR="00C12760">
        <w:fldChar w:fldCharType="begin"/>
      </w:r>
      <w:r w:rsidR="00C12760">
        <w:instrText xml:space="preserve"> REF _Ref235608316 \h  \* MERGEFORMAT </w:instrText>
      </w:r>
      <w:r w:rsidR="00C12760">
        <w:fldChar w:fldCharType="separate"/>
      </w:r>
      <w:r w:rsidR="00C11683">
        <w:t>Sťahovanie číselníkov</w:t>
      </w:r>
      <w:r w:rsidR="00C12760">
        <w:fldChar w:fldCharType="end"/>
      </w:r>
      <w:r w:rsidR="00C12760">
        <w:t>)</w:t>
      </w:r>
    </w:p>
    <w:p w14:paraId="57F22C09" w14:textId="77777777" w:rsidR="00345094" w:rsidRDefault="00591B5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</w:t>
      </w:r>
      <w:r w:rsidR="00D85E6A">
        <w:t>(nepovinné)</w:t>
      </w:r>
      <w:r w:rsidR="006652AC">
        <w:t xml:space="preserve"> v</w:t>
      </w:r>
      <w:r w:rsidR="003C1CBC">
        <w:t> </w:t>
      </w:r>
      <w:r w:rsidR="006652AC">
        <w:t>tvare</w:t>
      </w:r>
      <w:r w:rsidR="003C1CBC">
        <w:t xml:space="preserve"> </w:t>
      </w:r>
      <w:r w:rsidR="006652AC" w:rsidRPr="00D631DF">
        <w:t>“</w:t>
      </w:r>
      <w:bookmarkStart w:id="126" w:name="OLE_LINK16"/>
      <w:bookmarkStart w:id="127" w:name="OLE_LINK17"/>
      <w:bookmarkStart w:id="128" w:name="OLE_LINK18"/>
      <w:bookmarkStart w:id="129" w:name="OLE_LINK19"/>
      <w:bookmarkStart w:id="130" w:name="OLE_LINK20"/>
      <w:bookmarkStart w:id="131" w:name="OLE_LINK21"/>
      <w:proofErr w:type="spellStart"/>
      <w:r w:rsidR="006652AC" w:rsidRPr="00591B5C">
        <w:rPr>
          <w:noProof/>
        </w:rPr>
        <w:t>yyyy-MM-ddTHH:mm:sszzz</w:t>
      </w:r>
      <w:bookmarkEnd w:id="126"/>
      <w:bookmarkEnd w:id="127"/>
      <w:bookmarkEnd w:id="128"/>
      <w:bookmarkEnd w:id="129"/>
      <w:bookmarkEnd w:id="130"/>
      <w:bookmarkEnd w:id="131"/>
      <w:proofErr w:type="spellEnd"/>
      <w:r w:rsidR="006652AC" w:rsidRPr="00591B5C">
        <w:rPr>
          <w:noProof/>
        </w:rPr>
        <w:t>“</w:t>
      </w:r>
      <w:r w:rsidRPr="00591B5C">
        <w:rPr>
          <w:noProof/>
        </w:rPr>
        <w:t>, kde</w:t>
      </w:r>
      <w:r>
        <w:rPr>
          <w:noProof/>
        </w:rPr>
        <w:t xml:space="preserve"> </w:t>
      </w:r>
      <w:r w:rsidRPr="00D631DF">
        <w:rPr>
          <w:noProof/>
        </w:rPr>
        <w:t>yyy</w:t>
      </w:r>
      <w:r w:rsidR="00281D7E" w:rsidRPr="00D631DF">
        <w:rPr>
          <w:noProof/>
        </w:rPr>
        <w:t>y</w:t>
      </w:r>
      <w:r w:rsidRPr="00D631DF">
        <w:rPr>
          <w:noProof/>
        </w:rPr>
        <w:t xml:space="preserve"> = </w:t>
      </w:r>
      <w:r w:rsidR="006652AC"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="006652AC"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="006652AC"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="006652AC"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="006652AC"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="006652AC" w:rsidRPr="00591B5C">
        <w:rPr>
          <w:noProof/>
        </w:rPr>
        <w:t>sekunda,</w:t>
      </w:r>
      <w:r>
        <w:rPr>
          <w:noProof/>
        </w:rPr>
        <w:t xml:space="preserve"> zzz = </w:t>
      </w:r>
      <w:r w:rsidR="006652AC" w:rsidRPr="00591B5C">
        <w:rPr>
          <w:noProof/>
        </w:rPr>
        <w:t>časová zóna</w:t>
      </w:r>
    </w:p>
    <w:p w14:paraId="00904657" w14:textId="77777777" w:rsidR="00591B5C" w:rsidRPr="00591B5C" w:rsidRDefault="00591B5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</w:t>
      </w:r>
      <w:r w:rsidR="003C1CBC">
        <w:t> </w:t>
      </w:r>
      <w:r>
        <w:t>tvare</w:t>
      </w:r>
      <w:r w:rsidR="003C1CBC">
        <w:t xml:space="preserve"> </w:t>
      </w:r>
      <w:r w:rsidRPr="00D631DF">
        <w:t>“</w:t>
      </w:r>
      <w:proofErr w:type="spellStart"/>
      <w:r w:rsidR="003C1CBC"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>yy</w:t>
      </w:r>
      <w:r w:rsidR="00281D7E" w:rsidRPr="00D631DF">
        <w:rPr>
          <w:noProof/>
        </w:rPr>
        <w:t>y</w:t>
      </w:r>
      <w:r w:rsidRPr="00D631DF">
        <w:rPr>
          <w:noProof/>
        </w:rPr>
        <w:t xml:space="preserve">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39E72EC1" w14:textId="77777777" w:rsidR="00CA19D4" w:rsidRDefault="00443D06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</w:t>
      </w:r>
      <w:proofErr w:type="spellEnd"/>
      <w:r w:rsidRPr="00443D06">
        <w:t xml:space="preserve"> </w:t>
      </w:r>
      <w:r w:rsidR="00591B5C">
        <w:t xml:space="preserve">– </w:t>
      </w:r>
      <w:r w:rsidR="00CD2849">
        <w:t>(ne</w:t>
      </w:r>
      <w:r w:rsidR="00591B5C">
        <w:t xml:space="preserve">povinné) </w:t>
      </w:r>
      <w:r w:rsidR="00347FAD">
        <w:t xml:space="preserve">– momentálne sa nepoužíva, treba posielať </w:t>
      </w:r>
      <w:r w:rsidR="00347FAD" w:rsidRPr="00D409F6">
        <w:rPr>
          <w:i/>
        </w:rPr>
        <w:t>NULL</w:t>
      </w:r>
    </w:p>
    <w:p w14:paraId="74F96FF6" w14:textId="77777777" w:rsidR="00345094" w:rsidRDefault="00591B5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 w:rsidR="00345094">
        <w:t xml:space="preserve"> – </w:t>
      </w:r>
      <w:r w:rsidR="00443D06">
        <w:t xml:space="preserve"> </w:t>
      </w:r>
      <w:r w:rsidR="00700A82">
        <w:t>p</w:t>
      </w:r>
      <w:r w:rsidR="00443D06">
        <w:t xml:space="preserve">očet podaní na stránku, </w:t>
      </w:r>
      <w:proofErr w:type="spellStart"/>
      <w:r w:rsidR="00443D06">
        <w:t>t.j</w:t>
      </w:r>
      <w:proofErr w:type="spellEnd"/>
      <w:r w:rsidR="00443D06">
        <w:t>. (</w:t>
      </w:r>
      <w:r w:rsidR="00345094">
        <w:t xml:space="preserve">veľkosť stránky, pokiaľ bude väčšia ako maximálne povolená (aktuálne 50 </w:t>
      </w:r>
      <w:r w:rsidR="0012283F">
        <w:t>podaní</w:t>
      </w:r>
      <w:r w:rsidR="00345094">
        <w:t>), bude akceptovaná iba maximálne povolená, pokiaľ bude 0, bude takisto akceptovaná maximálne povolená,</w:t>
      </w:r>
    </w:p>
    <w:p w14:paraId="20493179" w14:textId="77777777" w:rsidR="00E9109F" w:rsidRDefault="00591B5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</w:t>
      </w:r>
      <w:r w:rsidR="00345094">
        <w:t xml:space="preserve">– </w:t>
      </w:r>
      <w:r w:rsidR="00443D06">
        <w:t xml:space="preserve">poradové číslo stránky, </w:t>
      </w:r>
      <w:proofErr w:type="spellStart"/>
      <w:r w:rsidR="00443D06">
        <w:t>t.j</w:t>
      </w:r>
      <w:proofErr w:type="spellEnd"/>
      <w:r w:rsidR="00443D06">
        <w:t xml:space="preserve">. </w:t>
      </w:r>
      <w:r w:rsidR="00345094">
        <w:t>poradie požad</w:t>
      </w:r>
      <w:r w:rsidR="00375F69">
        <w:t>ovanej stránky, poradie začína 1</w:t>
      </w:r>
    </w:p>
    <w:p w14:paraId="32FBA13C" w14:textId="77777777" w:rsidR="00495917" w:rsidRDefault="00495917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</w:t>
      </w:r>
      <w:r w:rsidR="00700A82">
        <w:t>s</w:t>
      </w:r>
      <w:r w:rsidRPr="00495917">
        <w:t>tav podania</w:t>
      </w:r>
      <w:r>
        <w:t xml:space="preserve"> (</w:t>
      </w:r>
      <w:r w:rsidR="005E01C5">
        <w:rPr>
          <w:lang w:val="en-US"/>
        </w:rPr>
        <w:t>“</w:t>
      </w:r>
      <w:r>
        <w:t>1</w:t>
      </w:r>
      <w:r w:rsidR="005E01C5">
        <w:t>“</w:t>
      </w:r>
      <w:r>
        <w:t xml:space="preserve">–Prijaté, </w:t>
      </w:r>
      <w:r w:rsidR="005E01C5">
        <w:rPr>
          <w:lang w:val="en-US"/>
        </w:rPr>
        <w:t>“</w:t>
      </w:r>
      <w:r w:rsidR="005E01C5">
        <w:t>2“</w:t>
      </w:r>
      <w:r>
        <w:t xml:space="preserve">–Neprijaté, </w:t>
      </w:r>
      <w:r w:rsidR="005E01C5">
        <w:rPr>
          <w:lang w:val="en-US"/>
        </w:rPr>
        <w:t>“</w:t>
      </w:r>
      <w:r w:rsidR="005E01C5">
        <w:t>3“</w:t>
      </w:r>
      <w:r>
        <w:t>–Spracovávané</w:t>
      </w:r>
      <w:r w:rsidR="00285C47">
        <w:t xml:space="preserve">, </w:t>
      </w:r>
      <w:r w:rsidR="00285C47">
        <w:rPr>
          <w:lang w:val="en-US"/>
        </w:rPr>
        <w:t>“”/null</w:t>
      </w:r>
      <w:r w:rsidR="00285C47">
        <w:t>–</w:t>
      </w:r>
      <w:r w:rsidR="00285C47">
        <w:rPr>
          <w:lang w:val="en-US"/>
        </w:rPr>
        <w:t>v</w:t>
      </w:r>
      <w:proofErr w:type="spellStart"/>
      <w:r w:rsidR="00285C47">
        <w:t>šetky</w:t>
      </w:r>
      <w:proofErr w:type="spellEnd"/>
      <w:r>
        <w:t xml:space="preserve">) </w:t>
      </w:r>
    </w:p>
    <w:p w14:paraId="7A655010" w14:textId="77777777" w:rsidR="00443D06" w:rsidRDefault="00443D06" w:rsidP="005C75EA"/>
    <w:p w14:paraId="1BBD6AC7" w14:textId="77777777" w:rsidR="00BF1C44" w:rsidRDefault="00BF1C44" w:rsidP="00BF1C44">
      <w:r>
        <w:t xml:space="preserve">Metóda vráti inštanciu triedy </w:t>
      </w:r>
      <w:r>
        <w:rPr>
          <w:rFonts w:ascii="Courier New" w:hAnsi="Courier New" w:cs="Courier New"/>
          <w:noProof/>
          <w:color w:val="2B91AF"/>
        </w:rPr>
        <w:t xml:space="preserve">RegistrationListResult </w:t>
      </w:r>
      <w:r>
        <w:t>s nasledujúcimi vlastnosťami:</w:t>
      </w:r>
    </w:p>
    <w:p w14:paraId="4CB61C99" w14:textId="77777777" w:rsidR="00BF1C44" w:rsidRDefault="00BF1C44" w:rsidP="00BF1C44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Code</w:t>
      </w:r>
      <w:proofErr w:type="spellEnd"/>
      <w:r>
        <w:t xml:space="preserve"> – kód </w:t>
      </w:r>
      <w:r w:rsidRPr="00B3434A">
        <w:rPr>
          <w:lang w:val="en-US"/>
        </w:rPr>
        <w:t>(</w:t>
      </w:r>
      <w:r>
        <w:t>číslo</w:t>
      </w:r>
      <w:r w:rsidRPr="00B3434A">
        <w:rPr>
          <w:lang w:val="en-US"/>
        </w:rPr>
        <w:t>)</w:t>
      </w:r>
      <w:r>
        <w:t xml:space="preserve"> chyby</w:t>
      </w:r>
    </w:p>
    <w:p w14:paraId="0173FE4A" w14:textId="77777777" w:rsidR="00BF1C44" w:rsidRDefault="00BF1C44" w:rsidP="00BF1C44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Description</w:t>
      </w:r>
      <w:proofErr w:type="spellEnd"/>
      <w:r>
        <w:t xml:space="preserve"> - stručný popis chyby</w:t>
      </w:r>
    </w:p>
    <w:p w14:paraId="59EF1527" w14:textId="77777777" w:rsidR="00BF1C44" w:rsidRDefault="00BF1C44" w:rsidP="006211A9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RegistrationList</w:t>
      </w:r>
      <w:proofErr w:type="spellEnd"/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RegistrationList</w:t>
      </w:r>
      <w:proofErr w:type="spellEnd"/>
      <w:r>
        <w:t xml:space="preserve"> – požadovaná stránka zoznamu podaní</w:t>
      </w:r>
    </w:p>
    <w:p w14:paraId="440B62D1" w14:textId="77777777" w:rsidR="00BF1C44" w:rsidRDefault="00BF1C44" w:rsidP="005C75EA"/>
    <w:p w14:paraId="03DAD594" w14:textId="77777777" w:rsidR="004963D9" w:rsidRDefault="00BF1C44" w:rsidP="005C75EA">
      <w:r>
        <w:t>Trieda</w:t>
      </w:r>
      <w:r w:rsidR="00123A90">
        <w:t xml:space="preserve"> </w:t>
      </w:r>
      <w:r w:rsidR="00123A90" w:rsidRPr="00D631DF">
        <w:rPr>
          <w:rFonts w:ascii="Courier New" w:hAnsi="Courier New" w:cs="Courier New"/>
          <w:noProof/>
          <w:color w:val="2B91AF"/>
        </w:rPr>
        <w:t>RegistrationList</w:t>
      </w:r>
      <w:r>
        <w:t xml:space="preserve"> </w:t>
      </w:r>
      <w:r w:rsidR="00EB6E05">
        <w:t>obsahuje:</w:t>
      </w:r>
    </w:p>
    <w:p w14:paraId="7D404695" w14:textId="77777777" w:rsidR="00C3765B" w:rsidRDefault="00E9109F" w:rsidP="005C75EA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RegistrationListDetail</w:t>
      </w:r>
      <w:proofErr w:type="spellEnd"/>
      <w:r w:rsidR="00123A90" w:rsidRPr="00B96C4C">
        <w:rPr>
          <w:lang w:val="en-US"/>
        </w:rPr>
        <w:t>[</w:t>
      </w:r>
      <w:r w:rsidR="00BF1C44">
        <w:rPr>
          <w:lang w:val="en-US"/>
        </w:rPr>
        <w:t xml:space="preserve"> </w:t>
      </w:r>
      <w:r w:rsidR="00123A90" w:rsidRPr="00B96C4C">
        <w:rPr>
          <w:lang w:val="en-US"/>
        </w:rPr>
        <w:t>]</w:t>
      </w:r>
      <w:r>
        <w:t xml:space="preserve"> </w:t>
      </w:r>
      <w:r w:rsidR="00C3765B" w:rsidRPr="00FA151B">
        <w:rPr>
          <w:rFonts w:ascii="Courier New" w:hAnsi="Courier New" w:cs="Courier New"/>
        </w:rPr>
        <w:t>Detail</w:t>
      </w:r>
      <w:r w:rsidR="00C3765B">
        <w:t xml:space="preserve"> – zoznam </w:t>
      </w:r>
      <w:r w:rsidR="0082157E">
        <w:t xml:space="preserve">detailov </w:t>
      </w:r>
      <w:r w:rsidR="00C3765B">
        <w:t>podan</w:t>
      </w:r>
      <w:r w:rsidR="0082157E">
        <w:t>ia</w:t>
      </w:r>
    </w:p>
    <w:p w14:paraId="25E0CEB2" w14:textId="77777777" w:rsidR="00C3765B" w:rsidRDefault="00A9537B" w:rsidP="005C75EA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="00C3765B" w:rsidRPr="0043130F">
        <w:rPr>
          <w:rFonts w:ascii="Courier New" w:hAnsi="Courier New" w:cs="Courier New"/>
        </w:rPr>
        <w:t>Count</w:t>
      </w:r>
      <w:proofErr w:type="spellEnd"/>
      <w:r w:rsidR="00C3765B">
        <w:t xml:space="preserve"> – </w:t>
      </w:r>
      <w:r w:rsidR="0082157E">
        <w:t xml:space="preserve">veľkosť </w:t>
      </w:r>
      <w:proofErr w:type="spellStart"/>
      <w:r w:rsidR="0082157E">
        <w:t>pola</w:t>
      </w:r>
      <w:proofErr w:type="spellEnd"/>
      <w:r w:rsidR="0082157E">
        <w:t xml:space="preserve"> Detail</w:t>
      </w:r>
    </w:p>
    <w:p w14:paraId="3C665336" w14:textId="77777777" w:rsidR="00C3765B" w:rsidRDefault="00A9537B" w:rsidP="005C75EA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="00C3765B" w:rsidRPr="0043130F">
        <w:rPr>
          <w:rFonts w:ascii="Courier New" w:hAnsi="Courier New" w:cs="Courier New"/>
        </w:rPr>
        <w:t>TotalCount</w:t>
      </w:r>
      <w:proofErr w:type="spellEnd"/>
      <w:r w:rsidR="00C3765B">
        <w:t xml:space="preserve"> – celkový počet podaní </w:t>
      </w:r>
      <w:r w:rsidR="0082157E">
        <w:t>vyhovujúcich vstupným podmienkam</w:t>
      </w:r>
    </w:p>
    <w:p w14:paraId="3C932292" w14:textId="77777777" w:rsidR="00E9109F" w:rsidRDefault="00E9109F" w:rsidP="005C75EA"/>
    <w:p w14:paraId="73A220B7" w14:textId="77777777" w:rsidR="00AD6217" w:rsidRDefault="00AD6217" w:rsidP="005C75EA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 w:rsidR="00123A90">
        <w:rPr>
          <w:lang w:val="en-US"/>
        </w:rPr>
        <w:t xml:space="preserve">, </w:t>
      </w:r>
      <w:r w:rsidR="00123A90"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123A90">
        <w:t xml:space="preserve"> inštancie </w:t>
      </w:r>
      <w:proofErr w:type="spellStart"/>
      <w:r w:rsidR="00123A90" w:rsidRPr="00AC56EF">
        <w:t>Communication</w:t>
      </w:r>
      <w:proofErr w:type="spellEnd"/>
      <w:r w:rsidR="00123A90">
        <w:t>.</w:t>
      </w:r>
    </w:p>
    <w:p w14:paraId="2DCDF8FA" w14:textId="77777777" w:rsidR="00AD6217" w:rsidRDefault="00AD6217" w:rsidP="005C75EA"/>
    <w:p w14:paraId="51D56942" w14:textId="77777777" w:rsidR="00AD6217" w:rsidRDefault="00AD6217" w:rsidP="005C75EA">
      <w:r>
        <w:t xml:space="preserve">Dopyt na neexistujúcu stránku (číslo presahuje počet stránok) </w:t>
      </w:r>
      <w:r w:rsidR="00562671">
        <w:t>metóda</w:t>
      </w:r>
      <w:r>
        <w:t xml:space="preserve"> vráti poslednú stránku.</w:t>
      </w:r>
    </w:p>
    <w:p w14:paraId="0333EC09" w14:textId="77777777" w:rsidR="00C3765B" w:rsidRDefault="00C3765B" w:rsidP="005C75EA"/>
    <w:p w14:paraId="79F2CDB0" w14:textId="77777777" w:rsidR="005C7D62" w:rsidRPr="0041542A" w:rsidRDefault="0030658B" w:rsidP="005C75EA">
      <w:pPr>
        <w:pStyle w:val="Nadpis3"/>
        <w:numPr>
          <w:ilvl w:val="2"/>
          <w:numId w:val="10"/>
        </w:numPr>
      </w:pPr>
      <w:bookmarkStart w:id="132" w:name="_Toc418151189"/>
      <w:bookmarkStart w:id="133" w:name="_Toc424730379"/>
      <w:bookmarkStart w:id="134" w:name="_Toc424807059"/>
      <w:bookmarkStart w:id="135" w:name="_Toc424807105"/>
      <w:bookmarkStart w:id="136" w:name="_Toc140232900"/>
      <w:r>
        <w:t>Poskytnutie</w:t>
      </w:r>
      <w:r w:rsidR="00C3765B" w:rsidRPr="0041542A">
        <w:t xml:space="preserve"> konkrétneho podania zo zoznamu podaní</w:t>
      </w:r>
      <w:bookmarkEnd w:id="132"/>
      <w:bookmarkEnd w:id="133"/>
      <w:bookmarkEnd w:id="134"/>
      <w:bookmarkEnd w:id="135"/>
      <w:bookmarkEnd w:id="136"/>
    </w:p>
    <w:p w14:paraId="72C9D086" w14:textId="77777777" w:rsidR="0082145C" w:rsidRPr="00B96C4C" w:rsidRDefault="0082145C" w:rsidP="005C75EA"/>
    <w:p w14:paraId="435191B3" w14:textId="77777777" w:rsidR="00567ED2" w:rsidRPr="00B96C4C" w:rsidRDefault="00567ED2" w:rsidP="005C75EA">
      <w:proofErr w:type="spellStart"/>
      <w:r w:rsidRPr="00B96C4C">
        <w:rPr>
          <w:color w:val="2B91AF"/>
        </w:rPr>
        <w:t>RegistrationListDetail</w:t>
      </w:r>
      <w:proofErr w:type="spellEnd"/>
      <w:r w:rsidRPr="00B96C4C">
        <w:t xml:space="preserve"> </w:t>
      </w:r>
      <w:proofErr w:type="spellStart"/>
      <w:r w:rsidRPr="00B96C4C">
        <w:t>RegistrationListDetail</w:t>
      </w:r>
      <w:proofErr w:type="spellEnd"/>
    </w:p>
    <w:p w14:paraId="2B4F64F5" w14:textId="77777777" w:rsidR="00567ED2" w:rsidRPr="00B96C4C" w:rsidRDefault="00567ED2" w:rsidP="005C75EA">
      <w:r w:rsidRPr="00B96C4C">
        <w:t>(</w:t>
      </w:r>
    </w:p>
    <w:p w14:paraId="1FE0D82F" w14:textId="77777777" w:rsidR="00567ED2" w:rsidRPr="00B96C4C" w:rsidRDefault="00567ED2" w:rsidP="005C75EA">
      <w:proofErr w:type="spellStart"/>
      <w:r w:rsidRPr="00B96C4C">
        <w:rPr>
          <w:color w:val="2B91AF"/>
        </w:rPr>
        <w:t>RegistrationList</w:t>
      </w:r>
      <w:proofErr w:type="spellEnd"/>
      <w:r w:rsidRPr="00B96C4C">
        <w:t xml:space="preserve"> </w:t>
      </w:r>
      <w:proofErr w:type="spellStart"/>
      <w:r w:rsidRPr="00B96C4C">
        <w:t>registrationList</w:t>
      </w:r>
      <w:proofErr w:type="spellEnd"/>
      <w:r w:rsidRPr="00B96C4C">
        <w:t xml:space="preserve">, </w:t>
      </w:r>
    </w:p>
    <w:p w14:paraId="0FD23A00" w14:textId="77777777" w:rsidR="00567ED2" w:rsidRPr="00B96C4C" w:rsidRDefault="00567ED2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0F07CAF3" w14:textId="77777777" w:rsidR="00567ED2" w:rsidRPr="00B96C4C" w:rsidRDefault="00567ED2" w:rsidP="005C75EA">
      <w:r w:rsidRPr="00B96C4C">
        <w:t>)</w:t>
      </w:r>
    </w:p>
    <w:p w14:paraId="3901818D" w14:textId="77777777" w:rsidR="00605FFD" w:rsidRDefault="00605FFD" w:rsidP="005C75EA"/>
    <w:p w14:paraId="09D3DDAF" w14:textId="77777777" w:rsidR="00470EEC" w:rsidRPr="006874A5" w:rsidRDefault="00562671" w:rsidP="005C75EA">
      <w:r>
        <w:t>Metóda</w:t>
      </w:r>
      <w:r w:rsidR="005C7D62" w:rsidRPr="005C7D62">
        <w:t xml:space="preserve"> vráti konkrétne podanie</w:t>
      </w:r>
      <w:r w:rsidR="00DB2581">
        <w:t xml:space="preserve"> (trieda </w:t>
      </w:r>
      <w:r w:rsidR="00DB2581" w:rsidRPr="00D631DF">
        <w:rPr>
          <w:rFonts w:ascii="Courier New" w:hAnsi="Courier New" w:cs="Courier New"/>
          <w:noProof/>
          <w:color w:val="2B91AF"/>
          <w:lang w:val="de-DE"/>
        </w:rPr>
        <w:t>RegistrationListDetail)</w:t>
      </w:r>
      <w:r w:rsidR="005C7D62" w:rsidRPr="005C7D62">
        <w:t xml:space="preserve"> zo zoznamu podaní na základe indexu. </w:t>
      </w:r>
    </w:p>
    <w:p w14:paraId="1FEC45CA" w14:textId="77777777" w:rsidR="00F43804" w:rsidRDefault="00F43804" w:rsidP="005C75EA"/>
    <w:p w14:paraId="463E073C" w14:textId="77777777" w:rsidR="00470EEC" w:rsidRDefault="003A7635" w:rsidP="005C75EA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 w:rsidR="00A4342E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A4342E">
        <w:t xml:space="preserve"> inštancie </w:t>
      </w:r>
      <w:proofErr w:type="spellStart"/>
      <w:r w:rsidR="00A4342E" w:rsidRPr="00AC56EF">
        <w:t>Communication</w:t>
      </w:r>
      <w:proofErr w:type="spellEnd"/>
      <w:r w:rsidR="00A4342E">
        <w:t>.</w:t>
      </w:r>
    </w:p>
    <w:p w14:paraId="54A8731F" w14:textId="77777777" w:rsidR="00F43804" w:rsidRDefault="00F43804" w:rsidP="005C75EA"/>
    <w:p w14:paraId="5D553C6F" w14:textId="77777777" w:rsidR="00470EEC" w:rsidRPr="006874A5" w:rsidRDefault="005C7D62" w:rsidP="005C75EA">
      <w:r w:rsidRPr="0082145C">
        <w:t>Vstupnými</w:t>
      </w:r>
      <w:r w:rsidRPr="005C7D62">
        <w:t xml:space="preserve"> parametrami sú:</w:t>
      </w:r>
    </w:p>
    <w:p w14:paraId="29FC55CD" w14:textId="77777777" w:rsidR="005C7D62" w:rsidRDefault="0082145C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registrationList</w:t>
      </w:r>
      <w:proofErr w:type="spellEnd"/>
      <w:r>
        <w:rPr>
          <w:lang w:val="en-US"/>
        </w:rPr>
        <w:t xml:space="preserve"> </w:t>
      </w:r>
      <w:r w:rsidR="005C7D62" w:rsidRPr="005C7D62">
        <w:t>– získaný zoznam podaní</w:t>
      </w:r>
      <w:r w:rsidR="005B2EE7">
        <w:t xml:space="preserve"> </w:t>
      </w:r>
      <w:r w:rsidR="005B2EE7">
        <w:rPr>
          <w:lang w:val="en-US"/>
        </w:rPr>
        <w:t>(</w:t>
      </w:r>
      <w:proofErr w:type="spellStart"/>
      <w:r w:rsidR="005B2EE7">
        <w:rPr>
          <w:lang w:val="en-US"/>
        </w:rPr>
        <w:t>RegistrationListResult.RegistrationList</w:t>
      </w:r>
      <w:proofErr w:type="spellEnd"/>
      <w:r w:rsidR="005B2EE7">
        <w:rPr>
          <w:lang w:val="en-US"/>
        </w:rPr>
        <w:t>)</w:t>
      </w:r>
    </w:p>
    <w:p w14:paraId="50746D64" w14:textId="77777777" w:rsidR="005C7D62" w:rsidRPr="005C7D62" w:rsidRDefault="0082145C" w:rsidP="005C75EA">
      <w:pPr>
        <w:pStyle w:val="Zoznamsodrkami"/>
      </w:pPr>
      <w:r w:rsidRPr="0043130F">
        <w:rPr>
          <w:rFonts w:ascii="Courier New" w:hAnsi="Courier New" w:cs="Courier New"/>
        </w:rPr>
        <w:lastRenderedPageBreak/>
        <w:t>index</w:t>
      </w:r>
      <w:r w:rsidR="00A4342E">
        <w:t xml:space="preserve"> </w:t>
      </w:r>
      <w:r w:rsidR="00A4342E" w:rsidRPr="005C7D62">
        <w:t>–</w:t>
      </w:r>
      <w:r>
        <w:t xml:space="preserve"> </w:t>
      </w:r>
      <w:r w:rsidR="005C7D62" w:rsidRPr="005C7D62">
        <w:t>udáva poradové číslo podania, prvé podanie = 0</w:t>
      </w:r>
    </w:p>
    <w:p w14:paraId="1D957FF4" w14:textId="77777777" w:rsidR="00DB2581" w:rsidRDefault="00DB2581" w:rsidP="005C75EA"/>
    <w:p w14:paraId="0B5A7954" w14:textId="77777777" w:rsidR="00DB2581" w:rsidRDefault="00DB2581" w:rsidP="005C75EA">
      <w:r>
        <w:t xml:space="preserve">Trieda </w:t>
      </w:r>
      <w:proofErr w:type="spellStart"/>
      <w:r w:rsidRPr="00B96C4C">
        <w:rPr>
          <w:lang w:val="en-US"/>
        </w:rPr>
        <w:t>RegistrationListDetail</w:t>
      </w:r>
      <w:proofErr w:type="spellEnd"/>
      <w:r w:rsidRPr="00B96C4C">
        <w:rPr>
          <w:lang w:val="en-US"/>
        </w:rPr>
        <w:t xml:space="preserve"> </w:t>
      </w:r>
      <w:r>
        <w:t>obsahuje:</w:t>
      </w:r>
    </w:p>
    <w:p w14:paraId="28ED3C25" w14:textId="77777777" w:rsidR="00DB2581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DB2581" w:rsidRPr="00FA151B">
        <w:rPr>
          <w:rFonts w:ascii="Courier New" w:hAnsi="Courier New" w:cs="Courier New"/>
        </w:rPr>
        <w:t>RegistrationIdentifier</w:t>
      </w:r>
      <w:proofErr w:type="spellEnd"/>
      <w:r w:rsidR="00DB2581">
        <w:t xml:space="preserve"> –</w:t>
      </w:r>
      <w:r w:rsidR="00700A82">
        <w:t xml:space="preserve"> identifikátor podania</w:t>
      </w:r>
    </w:p>
    <w:p w14:paraId="30292CDC" w14:textId="77777777" w:rsidR="00DB2581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DB2581" w:rsidRPr="00FA151B">
        <w:rPr>
          <w:rFonts w:ascii="Courier New" w:hAnsi="Courier New" w:cs="Courier New"/>
        </w:rPr>
        <w:t>RegistrationExternalCode</w:t>
      </w:r>
      <w:proofErr w:type="spellEnd"/>
      <w:r w:rsidR="00DB2581">
        <w:t xml:space="preserve"> – </w:t>
      </w:r>
      <w:r w:rsidR="00774887">
        <w:t xml:space="preserve">externý </w:t>
      </w:r>
      <w:r w:rsidR="00DB2581">
        <w:t xml:space="preserve">kód typu podania </w:t>
      </w:r>
    </w:p>
    <w:p w14:paraId="36AAD076" w14:textId="77777777" w:rsidR="00DB2581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700A82" w:rsidRPr="00FA151B">
        <w:rPr>
          <w:rFonts w:ascii="Courier New" w:hAnsi="Courier New" w:cs="Courier New"/>
        </w:rPr>
        <w:t>RegistrationTypeName</w:t>
      </w:r>
      <w:proofErr w:type="spellEnd"/>
      <w:r w:rsidR="00700A82">
        <w:t xml:space="preserve"> </w:t>
      </w:r>
      <w:r w:rsidR="00DB2581">
        <w:t xml:space="preserve">– </w:t>
      </w:r>
      <w:r w:rsidR="00700A82">
        <w:t>názov typu podania</w:t>
      </w:r>
    </w:p>
    <w:p w14:paraId="520BFEDB" w14:textId="77777777" w:rsidR="00DB2581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700A82" w:rsidRPr="00FA151B">
        <w:rPr>
          <w:rFonts w:ascii="Courier New" w:hAnsi="Courier New" w:cs="Courier New"/>
        </w:rPr>
        <w:t>SubjectType</w:t>
      </w:r>
      <w:proofErr w:type="spellEnd"/>
      <w:r w:rsidR="00700A82">
        <w:t xml:space="preserve"> </w:t>
      </w:r>
      <w:r w:rsidR="00DB2581">
        <w:t xml:space="preserve">– </w:t>
      </w:r>
      <w:r w:rsidR="00700A82">
        <w:t>typ subjektu</w:t>
      </w:r>
    </w:p>
    <w:p w14:paraId="313CF60B" w14:textId="77777777" w:rsidR="00DB2581" w:rsidRDefault="00A9537B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700A82" w:rsidRPr="0043130F">
        <w:rPr>
          <w:rFonts w:ascii="Courier New" w:hAnsi="Courier New" w:cs="Courier New"/>
        </w:rPr>
        <w:t>SubjectID</w:t>
      </w:r>
      <w:proofErr w:type="spellEnd"/>
      <w:r w:rsidR="00700A82">
        <w:t xml:space="preserve"> </w:t>
      </w:r>
      <w:r w:rsidR="00DB2581">
        <w:t>– i</w:t>
      </w:r>
      <w:r w:rsidR="00DB2581" w:rsidRPr="00E9109F">
        <w:t xml:space="preserve">dentifikátor </w:t>
      </w:r>
      <w:r w:rsidR="00700A82">
        <w:t>subjektu</w:t>
      </w:r>
      <w:r w:rsidR="00DB2581">
        <w:t xml:space="preserve"> </w:t>
      </w:r>
    </w:p>
    <w:p w14:paraId="0AB7DFB6" w14:textId="77777777" w:rsidR="00DB2581" w:rsidRDefault="00700A82" w:rsidP="005C75EA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 w:rsidR="00FC2EBA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</w:t>
      </w:r>
      <w:r w:rsidR="00DB2581">
        <w:t xml:space="preserve">– </w:t>
      </w:r>
      <w:r>
        <w:t>identifikátor podateľne, ktorej je podanie doručené</w:t>
      </w:r>
    </w:p>
    <w:p w14:paraId="4B0E092E" w14:textId="77777777" w:rsidR="00DB2581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="00700A82" w:rsidRPr="00FA151B">
        <w:rPr>
          <w:rFonts w:ascii="Courier New" w:hAnsi="Courier New" w:cs="Courier New"/>
        </w:rPr>
        <w:t>BusinessIdentifier</w:t>
      </w:r>
      <w:proofErr w:type="spellEnd"/>
      <w:r w:rsidR="00700A82">
        <w:t xml:space="preserve"> </w:t>
      </w:r>
      <w:r w:rsidR="00DB2581">
        <w:t xml:space="preserve">– </w:t>
      </w:r>
      <w:r w:rsidR="001133E2">
        <w:t>evidenčné číslo ZOT</w:t>
      </w:r>
    </w:p>
    <w:p w14:paraId="74830F29" w14:textId="77777777" w:rsidR="00700A82" w:rsidRDefault="00700A82" w:rsidP="005C75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>
        <w:t xml:space="preserve"> – </w:t>
      </w:r>
      <w:r w:rsidR="001133E2">
        <w:t>identifikátor biznis prípadu</w:t>
      </w:r>
      <w:r>
        <w:t xml:space="preserve"> z podania</w:t>
      </w:r>
    </w:p>
    <w:p w14:paraId="62E995D9" w14:textId="77777777" w:rsidR="00700A82" w:rsidRPr="00700A82" w:rsidRDefault="00700A82" w:rsidP="005C75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>
        <w:t xml:space="preserve"> – dátum a čas prijatia podania v</w:t>
      </w:r>
      <w:r w:rsidR="00AD7C6A">
        <w:t> </w:t>
      </w:r>
      <w:r>
        <w:t>podateľni</w:t>
      </w:r>
      <w:r w:rsidR="00AD7C6A">
        <w:t xml:space="preserve"> (lokálny čas)</w:t>
      </w:r>
    </w:p>
    <w:p w14:paraId="36268CB6" w14:textId="77777777" w:rsidR="006C2D5B" w:rsidRDefault="00700A82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 w:rsidR="00BB54B8">
        <w:rPr>
          <w:lang w:val="en-US"/>
        </w:rPr>
        <w:t>“</w:t>
      </w:r>
      <w:r>
        <w:t>1</w:t>
      </w:r>
      <w:r w:rsidR="00BB54B8">
        <w:t>“</w:t>
      </w:r>
      <w:r>
        <w:t>–Prijaté,</w:t>
      </w:r>
      <w:r w:rsidR="004C453F">
        <w:t xml:space="preserve"> </w:t>
      </w:r>
      <w:r w:rsidR="00BB54B8">
        <w:rPr>
          <w:lang w:val="en-US"/>
        </w:rPr>
        <w:t>“</w:t>
      </w:r>
      <w:r w:rsidR="00BB54B8">
        <w:t>2“</w:t>
      </w:r>
      <w:r>
        <w:t xml:space="preserve">–Neprijaté, </w:t>
      </w:r>
      <w:r w:rsidR="00BB54B8">
        <w:rPr>
          <w:lang w:val="en-US"/>
        </w:rPr>
        <w:t>“</w:t>
      </w:r>
      <w:r w:rsidR="00BB54B8">
        <w:t>3“</w:t>
      </w:r>
      <w:r>
        <w:t>–Spracovávané)</w:t>
      </w:r>
    </w:p>
    <w:p w14:paraId="7FF0E4A6" w14:textId="77777777" w:rsidR="00AD01EA" w:rsidRDefault="00AD01EA" w:rsidP="00AD01EA">
      <w:pPr>
        <w:pStyle w:val="Zoznamsodrkami"/>
        <w:numPr>
          <w:ilvl w:val="0"/>
          <w:numId w:val="0"/>
        </w:numPr>
        <w:ind w:left="360" w:hanging="360"/>
      </w:pPr>
    </w:p>
    <w:p w14:paraId="5780BFE5" w14:textId="77777777" w:rsidR="00AD01EA" w:rsidRPr="00CE6455" w:rsidRDefault="00AD01EA" w:rsidP="00E310C0">
      <w:pPr>
        <w:pStyle w:val="Nadpis2"/>
      </w:pPr>
      <w:bookmarkStart w:id="137" w:name="_Toc140232901"/>
      <w:r w:rsidRPr="00CE6455">
        <w:t>Poskytnutie zoznamu podaní pre</w:t>
      </w:r>
      <w:r>
        <w:t xml:space="preserve"> EIDAS pre</w:t>
      </w:r>
      <w:r w:rsidRPr="00CE6455">
        <w:t xml:space="preserve"> externé systémy</w:t>
      </w:r>
      <w:bookmarkEnd w:id="137"/>
    </w:p>
    <w:p w14:paraId="014E9D52" w14:textId="77777777" w:rsidR="00AD01EA" w:rsidRPr="003C1CBC" w:rsidRDefault="00AD01EA" w:rsidP="00AD01EA"/>
    <w:p w14:paraId="3FF60032" w14:textId="77777777" w:rsidR="00AD01EA" w:rsidRPr="00B96C4C" w:rsidRDefault="00AD01EA" w:rsidP="00AD01EA">
      <w:proofErr w:type="spellStart"/>
      <w:r w:rsidRPr="00AD01EA">
        <w:rPr>
          <w:color w:val="2B91AF"/>
        </w:rPr>
        <w:t>PodanieExternySystemVystup</w:t>
      </w:r>
      <w:proofErr w:type="spellEnd"/>
      <w:r>
        <w:rPr>
          <w:color w:val="2B91AF"/>
        </w:rPr>
        <w:t xml:space="preserve"> </w:t>
      </w:r>
      <w:r w:rsidRPr="00AD01EA">
        <w:t>RegistrationListEkr2</w:t>
      </w:r>
    </w:p>
    <w:p w14:paraId="5B725ADA" w14:textId="77777777" w:rsidR="00AD01EA" w:rsidRPr="00B96C4C" w:rsidRDefault="00AD01EA" w:rsidP="00AD01EA">
      <w:r w:rsidRPr="00B96C4C">
        <w:t>(</w:t>
      </w:r>
    </w:p>
    <w:p w14:paraId="4D143696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1B7EE6B8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6E65EC98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5732758F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45D4CFFB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103BB2A5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5D410AFA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234F0B03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2A664509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</w:t>
      </w:r>
      <w:proofErr w:type="spellEnd"/>
      <w:r w:rsidRPr="00B96C4C">
        <w:t xml:space="preserve">, </w:t>
      </w:r>
    </w:p>
    <w:p w14:paraId="30734708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5178D2CD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  <w:r w:rsidRPr="00B96C4C">
        <w:t xml:space="preserve">, </w:t>
      </w:r>
    </w:p>
    <w:p w14:paraId="233BD499" w14:textId="77777777" w:rsidR="00AD01EA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registrationState</w:t>
      </w:r>
      <w:proofErr w:type="spellEnd"/>
      <w:r>
        <w:t>,</w:t>
      </w:r>
    </w:p>
    <w:p w14:paraId="4957A80E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</w:p>
    <w:p w14:paraId="42D6FCF3" w14:textId="77777777" w:rsidR="00AD01EA" w:rsidRPr="00B96C4C" w:rsidRDefault="00AD01EA" w:rsidP="00AD01EA">
      <w:r w:rsidRPr="00B96C4C">
        <w:t>)</w:t>
      </w:r>
    </w:p>
    <w:p w14:paraId="4CB2C447" w14:textId="77777777" w:rsidR="00AD01EA" w:rsidRDefault="00AD01EA" w:rsidP="00AD01EA"/>
    <w:p w14:paraId="0120B502" w14:textId="77777777" w:rsidR="00AD01EA" w:rsidRDefault="00AD01EA" w:rsidP="00AD01EA">
      <w:r>
        <w:t>Metóda vráti návratový kód, popis a požadovanú stránku zoznamu podaní (bez samotných dát podania) spĺňajúcich podmienky dané vstupnými parametrami funkcie:</w:t>
      </w:r>
    </w:p>
    <w:p w14:paraId="5ECCBFB4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6FE33C26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(povinný)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7B876859" w14:textId="77777777" w:rsidR="00AD01EA" w:rsidRPr="00D96B26" w:rsidRDefault="00AD01EA" w:rsidP="00AD01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–(nepovinné) i</w:t>
      </w:r>
      <w:r w:rsidRPr="006B6A0E">
        <w:t>dentifikátor podateľne (bude obsahovať hodnotu 2 (podateľňa CEP))</w:t>
      </w:r>
    </w:p>
    <w:p w14:paraId="14BB29ED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identifikátor biznis prípadu z podania.</w:t>
      </w:r>
    </w:p>
    <w:p w14:paraId="6B442BDB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značka obchodníka</w:t>
      </w:r>
    </w:p>
    <w:p w14:paraId="31536AB1" w14:textId="77777777" w:rsidR="00AD01EA" w:rsidRPr="00443D06" w:rsidRDefault="00AD01EA" w:rsidP="00AD01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6830E523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36D34B94" w14:textId="77777777" w:rsidR="00AD01EA" w:rsidRPr="00591B5C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63073AC4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</w:t>
      </w:r>
      <w:proofErr w:type="spellEnd"/>
      <w:r w:rsidRPr="00443D06">
        <w:t xml:space="preserve"> </w:t>
      </w:r>
      <w:r>
        <w:t xml:space="preserve">– (nepovinné) – momentálne sa nepoužíva, treba posielať </w:t>
      </w:r>
      <w:r w:rsidRPr="00D409F6">
        <w:rPr>
          <w:i/>
        </w:rPr>
        <w:t>NULL</w:t>
      </w:r>
    </w:p>
    <w:p w14:paraId="27664E6A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1ADB10DA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61223497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 xml:space="preserve">3“–Spracovávané, </w:t>
      </w:r>
      <w:r>
        <w:rPr>
          <w:lang w:val="en-US"/>
        </w:rPr>
        <w:t>“”/null</w:t>
      </w:r>
      <w:r>
        <w:t>–</w:t>
      </w:r>
      <w:r>
        <w:rPr>
          <w:lang w:val="en-US"/>
        </w:rPr>
        <w:t>v</w:t>
      </w:r>
      <w:proofErr w:type="spellStart"/>
      <w:r>
        <w:t>šetky</w:t>
      </w:r>
      <w:proofErr w:type="spellEnd"/>
      <w:r>
        <w:t xml:space="preserve">) </w:t>
      </w:r>
    </w:p>
    <w:p w14:paraId="784863F0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0C2EDB49" w14:textId="77777777" w:rsidR="00AD01EA" w:rsidRDefault="00AD01EA" w:rsidP="00AD01EA">
      <w:pPr>
        <w:pStyle w:val="Zoznamsodrkami"/>
        <w:numPr>
          <w:ilvl w:val="0"/>
          <w:numId w:val="0"/>
        </w:numPr>
        <w:ind w:left="360"/>
      </w:pPr>
    </w:p>
    <w:p w14:paraId="7C9F44FA" w14:textId="77777777" w:rsidR="00AD01EA" w:rsidRDefault="00AD01EA" w:rsidP="00AD01EA"/>
    <w:p w14:paraId="05261346" w14:textId="77777777" w:rsidR="00AD01EA" w:rsidRDefault="00AD01EA" w:rsidP="00AD01EA">
      <w:r>
        <w:t xml:space="preserve">Metóda vráti inštanciu triedy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PodanieExternySystemVystup </w:t>
      </w:r>
      <w:r>
        <w:t>s nasledujúcimi vlastnosťami:</w:t>
      </w:r>
    </w:p>
    <w:p w14:paraId="20BE2000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Code</w:t>
      </w:r>
      <w:proofErr w:type="spellEnd"/>
      <w:r>
        <w:t xml:space="preserve"> – kód </w:t>
      </w:r>
      <w:r w:rsidRPr="00B3434A">
        <w:rPr>
          <w:lang w:val="en-US"/>
        </w:rPr>
        <w:t>(</w:t>
      </w:r>
      <w:r>
        <w:t>číslo</w:t>
      </w:r>
      <w:r w:rsidRPr="00B3434A">
        <w:rPr>
          <w:lang w:val="en-US"/>
        </w:rPr>
        <w:t>)</w:t>
      </w:r>
      <w:r>
        <w:t xml:space="preserve"> chyby</w:t>
      </w:r>
    </w:p>
    <w:p w14:paraId="38DE62FD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Description</w:t>
      </w:r>
      <w:proofErr w:type="spellEnd"/>
      <w:r>
        <w:t xml:space="preserve"> - stručný popis chyby</w:t>
      </w:r>
    </w:p>
    <w:p w14:paraId="46884639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PodanieExternySystemListDetial</w:t>
      </w:r>
      <w:proofErr w:type="spellEnd"/>
      <w:r w:rsidRPr="00AD01EA"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RegistrationList</w:t>
      </w:r>
      <w:proofErr w:type="spellEnd"/>
      <w:r>
        <w:t xml:space="preserve"> – požadovaná stránka zoznamu podaní</w:t>
      </w:r>
    </w:p>
    <w:p w14:paraId="74FAC907" w14:textId="77777777" w:rsidR="00AD01EA" w:rsidRDefault="00AD01EA" w:rsidP="00AD01EA"/>
    <w:p w14:paraId="53FF06F4" w14:textId="77777777" w:rsidR="00AD01EA" w:rsidRDefault="00AD01EA" w:rsidP="00AD01EA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PodanieExternySystemListDetial </w:t>
      </w:r>
      <w:r>
        <w:t>obsahuje:</w:t>
      </w:r>
    </w:p>
    <w:p w14:paraId="79BAB0C1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podania</w:t>
      </w:r>
    </w:p>
    <w:p w14:paraId="0A1BCE75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67CC192C" w14:textId="77777777" w:rsidR="00AD01EA" w:rsidRDefault="00AD01EA" w:rsidP="00AD01EA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podaní vyhovujúcich vstupným podmienkam</w:t>
      </w:r>
    </w:p>
    <w:p w14:paraId="1BEE8F71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2A01AF74" w14:textId="77777777" w:rsidR="00AD01EA" w:rsidRDefault="00AD01EA" w:rsidP="00E310C0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1DB4C0F8" w14:textId="77777777" w:rsidR="00AD01EA" w:rsidRDefault="00AD01EA" w:rsidP="00AD01EA"/>
    <w:p w14:paraId="3A5BBD0A" w14:textId="77777777" w:rsidR="00AD01EA" w:rsidRDefault="00AD01EA" w:rsidP="00AD01EA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6C700564" w14:textId="77777777" w:rsidR="00AD01EA" w:rsidRDefault="00AD01EA" w:rsidP="00AD01EA">
      <w:pPr>
        <w:pStyle w:val="Zoznamsodrkami"/>
      </w:pPr>
      <w:r>
        <w:t>Dopyt na neexistujúcu stránku (číslo presahuje počet stránok) metóda vráti prvú stránku.</w:t>
      </w:r>
    </w:p>
    <w:p w14:paraId="208BC896" w14:textId="77777777" w:rsidR="00AD01EA" w:rsidRDefault="00AD01EA" w:rsidP="00AD01EA"/>
    <w:p w14:paraId="2D9AF4B1" w14:textId="77777777" w:rsidR="00AD01EA" w:rsidRPr="0041542A" w:rsidRDefault="00AD01EA" w:rsidP="00AD01EA">
      <w:pPr>
        <w:pStyle w:val="Nadpis3"/>
        <w:numPr>
          <w:ilvl w:val="2"/>
          <w:numId w:val="10"/>
        </w:numPr>
      </w:pPr>
      <w:bookmarkStart w:id="138" w:name="_Toc140232902"/>
      <w:r>
        <w:t>Poskytnutie</w:t>
      </w:r>
      <w:r w:rsidRPr="0041542A">
        <w:t xml:space="preserve"> konkrétneho podania</w:t>
      </w:r>
      <w:r>
        <w:t xml:space="preserve"> pre EIDAS</w:t>
      </w:r>
      <w:r w:rsidRPr="0041542A">
        <w:t xml:space="preserve"> zo zoznamu podaní</w:t>
      </w:r>
      <w:bookmarkEnd w:id="138"/>
    </w:p>
    <w:p w14:paraId="2CA9E7BE" w14:textId="77777777" w:rsidR="00AD01EA" w:rsidRPr="00B96C4C" w:rsidRDefault="00AD01EA" w:rsidP="00AD01EA"/>
    <w:p w14:paraId="0D2C3BC5" w14:textId="77777777" w:rsidR="00AD01EA" w:rsidRPr="00B96C4C" w:rsidRDefault="00AD01EA" w:rsidP="00AD01EA"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r w:rsidRPr="00B96C4C">
        <w:t>RegistrationListDetail</w:t>
      </w:r>
      <w:r>
        <w:t>Ekr2</w:t>
      </w:r>
    </w:p>
    <w:p w14:paraId="74FD9C93" w14:textId="77777777" w:rsidR="00AD01EA" w:rsidRPr="00B96C4C" w:rsidRDefault="00AD01EA" w:rsidP="00AD01EA">
      <w:r w:rsidRPr="00B96C4C">
        <w:t>(</w:t>
      </w:r>
    </w:p>
    <w:p w14:paraId="406CB375" w14:textId="77777777" w:rsidR="00AD01EA" w:rsidRPr="00B96C4C" w:rsidRDefault="00AD01EA" w:rsidP="00AD01EA">
      <w:proofErr w:type="spellStart"/>
      <w:r w:rsidRPr="00AD01EA">
        <w:rPr>
          <w:color w:val="2B91AF"/>
        </w:rPr>
        <w:t>PodanieExternySystemListDetial</w:t>
      </w:r>
      <w:proofErr w:type="spellEnd"/>
      <w:r w:rsidRPr="00AD01EA">
        <w:rPr>
          <w:color w:val="2B91AF"/>
        </w:rPr>
        <w:t xml:space="preserve"> </w:t>
      </w:r>
      <w:proofErr w:type="spellStart"/>
      <w:r w:rsidRPr="00B96C4C">
        <w:t>registrationList</w:t>
      </w:r>
      <w:proofErr w:type="spellEnd"/>
      <w:r w:rsidRPr="00B96C4C">
        <w:t xml:space="preserve">, </w:t>
      </w:r>
    </w:p>
    <w:p w14:paraId="252D5351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56E20CA9" w14:textId="77777777" w:rsidR="00AD01EA" w:rsidRPr="00B96C4C" w:rsidRDefault="00AD01EA" w:rsidP="00AD01EA">
      <w:r w:rsidRPr="00B96C4C">
        <w:t>)</w:t>
      </w:r>
    </w:p>
    <w:p w14:paraId="390C9F1D" w14:textId="77777777" w:rsidR="00AD01EA" w:rsidRDefault="00AD01EA" w:rsidP="00AD01EA"/>
    <w:p w14:paraId="3440EEB5" w14:textId="77777777" w:rsidR="00AD01EA" w:rsidRPr="006874A5" w:rsidRDefault="00AD01EA" w:rsidP="00AD01EA">
      <w:r>
        <w:t>Metóda</w:t>
      </w:r>
      <w:r w:rsidRPr="005C7D62">
        <w:t xml:space="preserve"> vráti konkrétne podanie</w:t>
      </w:r>
      <w:r>
        <w:t xml:space="preserve"> (trieda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D631DF">
        <w:rPr>
          <w:rFonts w:ascii="Courier New" w:hAnsi="Courier New" w:cs="Courier New"/>
          <w:noProof/>
          <w:color w:val="2B91AF"/>
          <w:lang w:val="de-DE"/>
        </w:rPr>
        <w:t>)</w:t>
      </w:r>
      <w:r w:rsidRPr="005C7D62">
        <w:t xml:space="preserve"> zo zoznamu podaní na základe indexu. </w:t>
      </w:r>
    </w:p>
    <w:p w14:paraId="3A12610F" w14:textId="77777777" w:rsidR="00AD01EA" w:rsidRDefault="00AD01EA" w:rsidP="00AD01EA"/>
    <w:p w14:paraId="6E2244FA" w14:textId="77777777" w:rsidR="00AD01EA" w:rsidRDefault="00AD01EA" w:rsidP="00AD01EA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3BD246E" w14:textId="77777777" w:rsidR="00AD01EA" w:rsidRDefault="00AD01EA" w:rsidP="00AD01EA"/>
    <w:p w14:paraId="7A2B624E" w14:textId="77777777" w:rsidR="00AD01EA" w:rsidRPr="006874A5" w:rsidRDefault="00AD01EA" w:rsidP="00AD01EA">
      <w:r w:rsidRPr="0082145C">
        <w:t>Vstupnými</w:t>
      </w:r>
      <w:r w:rsidRPr="005C7D62">
        <w:t xml:space="preserve"> parametrami sú:</w:t>
      </w:r>
    </w:p>
    <w:p w14:paraId="6D673C13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registrationList</w:t>
      </w:r>
      <w:proofErr w:type="spellEnd"/>
      <w:r>
        <w:rPr>
          <w:lang w:val="en-US"/>
        </w:rPr>
        <w:t xml:space="preserve"> </w:t>
      </w:r>
      <w:r w:rsidRPr="005C7D62">
        <w:t>– získaný zoznam podaní</w:t>
      </w:r>
      <w:r>
        <w:t xml:space="preserve"> </w:t>
      </w:r>
      <w:r>
        <w:rPr>
          <w:lang w:val="en-US"/>
        </w:rPr>
        <w:t>(</w:t>
      </w:r>
      <w:r w:rsidRPr="00AD01EA">
        <w:rPr>
          <w:rFonts w:ascii="Courier New" w:hAnsi="Courier New" w:cs="Courier New"/>
          <w:noProof/>
          <w:color w:val="2B91AF"/>
        </w:rPr>
        <w:t>PodanieExternySystemVystup</w:t>
      </w:r>
      <w:r>
        <w:rPr>
          <w:lang w:val="en-US"/>
        </w:rPr>
        <w:t>.</w:t>
      </w:r>
      <w:proofErr w:type="spellStart"/>
      <w:r w:rsidRPr="00AD01EA">
        <w:rPr>
          <w:color w:val="2B91AF"/>
        </w:rPr>
        <w:t>PodanieExternySystemListDetial</w:t>
      </w:r>
      <w:proofErr w:type="spellEnd"/>
      <w:r>
        <w:rPr>
          <w:lang w:val="en-US"/>
        </w:rPr>
        <w:t>)</w:t>
      </w:r>
    </w:p>
    <w:p w14:paraId="2C789AEA" w14:textId="77777777" w:rsidR="00AD01EA" w:rsidRPr="005C7D62" w:rsidRDefault="00AD01EA" w:rsidP="00AD01EA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>udáva poradové číslo podania, prvé podanie = 0</w:t>
      </w:r>
    </w:p>
    <w:p w14:paraId="29DBE025" w14:textId="77777777" w:rsidR="00AD01EA" w:rsidRDefault="00AD01EA" w:rsidP="00AD01EA"/>
    <w:p w14:paraId="7332BCD0" w14:textId="77777777" w:rsidR="00AD01EA" w:rsidRDefault="00AD01EA" w:rsidP="00AD01EA">
      <w:r>
        <w:t xml:space="preserve">Trieda </w:t>
      </w:r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r>
        <w:t>obsahuje:</w:t>
      </w:r>
    </w:p>
    <w:p w14:paraId="7C825B70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RegistrationIdentifier</w:t>
      </w:r>
      <w:proofErr w:type="spellEnd"/>
      <w:r>
        <w:t xml:space="preserve"> – identifikátor podania</w:t>
      </w:r>
    </w:p>
    <w:p w14:paraId="2FFADCD6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>
        <w:t xml:space="preserve"> – externý kód typu podania </w:t>
      </w:r>
    </w:p>
    <w:p w14:paraId="45F6CF0A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28718F8C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279CAA54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názov</w:t>
      </w:r>
      <w:r w:rsidRPr="00E9109F">
        <w:t xml:space="preserve"> </w:t>
      </w:r>
      <w:r>
        <w:t xml:space="preserve">subjektu </w:t>
      </w:r>
    </w:p>
    <w:p w14:paraId="403F2265" w14:textId="77777777" w:rsidR="00AD01EA" w:rsidRDefault="00AD01EA" w:rsidP="00AD01EA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je podanie doručené</w:t>
      </w:r>
    </w:p>
    <w:p w14:paraId="51175A47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>
        <w:t xml:space="preserve"> – identifikátor biznis prípadu z podania</w:t>
      </w:r>
    </w:p>
    <w:p w14:paraId="07EF2A9E" w14:textId="77777777" w:rsidR="00AD01EA" w:rsidRDefault="00AD01EA" w:rsidP="00AD01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>
        <w:t xml:space="preserve"> –značka obchodníka</w:t>
      </w:r>
    </w:p>
    <w:p w14:paraId="7D42942F" w14:textId="77777777" w:rsidR="00AD01EA" w:rsidRPr="00700A82" w:rsidRDefault="00AD01EA" w:rsidP="00AD01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>
        <w:t xml:space="preserve"> – dátum a čas prijatia podania v podateľni (lokálny čas)</w:t>
      </w:r>
    </w:p>
    <w:p w14:paraId="7E3BD664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>3“–Spracovávané)</w:t>
      </w:r>
    </w:p>
    <w:p w14:paraId="589CBC54" w14:textId="77777777" w:rsidR="00AD01EA" w:rsidRDefault="00AD01EA" w:rsidP="00AD01EA">
      <w:pPr>
        <w:pStyle w:val="Zoznamsodrkami"/>
        <w:numPr>
          <w:ilvl w:val="0"/>
          <w:numId w:val="0"/>
        </w:numPr>
        <w:ind w:left="360" w:hanging="360"/>
      </w:pPr>
    </w:p>
    <w:p w14:paraId="0FF1C20D" w14:textId="77777777" w:rsidR="005D7335" w:rsidRPr="00CE6455" w:rsidRDefault="005D7335" w:rsidP="005D7335">
      <w:pPr>
        <w:pStyle w:val="Nadpis2"/>
      </w:pPr>
      <w:bookmarkStart w:id="139" w:name="_Toc140232903"/>
      <w:r w:rsidRPr="00CE6455">
        <w:t>Poskytnutie zoznamu podaní pre</w:t>
      </w:r>
      <w:r>
        <w:t xml:space="preserve"> </w:t>
      </w:r>
      <w:proofErr w:type="spellStart"/>
      <w:r>
        <w:t>eCommerce</w:t>
      </w:r>
      <w:proofErr w:type="spellEnd"/>
      <w:r>
        <w:t xml:space="preserve"> pre</w:t>
      </w:r>
      <w:r w:rsidRPr="00CE6455">
        <w:t xml:space="preserve"> externé systémy</w:t>
      </w:r>
      <w:bookmarkEnd w:id="139"/>
    </w:p>
    <w:p w14:paraId="48AE36E7" w14:textId="77777777" w:rsidR="005D7335" w:rsidRPr="003C1CBC" w:rsidRDefault="005D7335" w:rsidP="005D7335"/>
    <w:p w14:paraId="5E7D0F03" w14:textId="77777777" w:rsidR="005D7335" w:rsidRPr="00B96C4C" w:rsidRDefault="005D7335" w:rsidP="005D7335">
      <w:proofErr w:type="spellStart"/>
      <w:r w:rsidRPr="00AD01EA">
        <w:rPr>
          <w:color w:val="2B91AF"/>
        </w:rPr>
        <w:t>PodanieExternySystemVystup</w:t>
      </w:r>
      <w:proofErr w:type="spellEnd"/>
      <w:r>
        <w:rPr>
          <w:color w:val="2B91AF"/>
        </w:rPr>
        <w:t xml:space="preserve"> </w:t>
      </w:r>
      <w:proofErr w:type="spellStart"/>
      <w:r w:rsidRPr="005D7335">
        <w:t>RegistrationListECommerce</w:t>
      </w:r>
      <w:proofErr w:type="spellEnd"/>
    </w:p>
    <w:p w14:paraId="7EB5D0C9" w14:textId="77777777" w:rsidR="005D7335" w:rsidRPr="00B96C4C" w:rsidRDefault="005D7335" w:rsidP="005D7335">
      <w:r w:rsidRPr="00B96C4C">
        <w:t>(</w:t>
      </w:r>
    </w:p>
    <w:p w14:paraId="2017A209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45B00637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0CEB48BF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395275EB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2B828A7E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4A07E09C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2B409C89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68C201C5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75CABFC6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</w:t>
      </w:r>
      <w:proofErr w:type="spellEnd"/>
      <w:r w:rsidRPr="00B96C4C">
        <w:t xml:space="preserve">, </w:t>
      </w:r>
    </w:p>
    <w:p w14:paraId="7E2C0DA1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7B13DFAE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  <w:r w:rsidRPr="00B96C4C">
        <w:t xml:space="preserve">, </w:t>
      </w:r>
    </w:p>
    <w:p w14:paraId="447922B4" w14:textId="77777777" w:rsidR="005D7335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registrationState</w:t>
      </w:r>
      <w:proofErr w:type="spellEnd"/>
      <w:r>
        <w:t>,</w:t>
      </w:r>
    </w:p>
    <w:p w14:paraId="76351D0B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</w:p>
    <w:p w14:paraId="6EA81E0A" w14:textId="77777777" w:rsidR="005D7335" w:rsidRPr="00B96C4C" w:rsidRDefault="005D7335" w:rsidP="005D7335">
      <w:r w:rsidRPr="00B96C4C">
        <w:t>)</w:t>
      </w:r>
    </w:p>
    <w:p w14:paraId="429546F7" w14:textId="77777777" w:rsidR="005D7335" w:rsidRDefault="005D7335" w:rsidP="005D7335"/>
    <w:p w14:paraId="73D049C5" w14:textId="77777777" w:rsidR="005D7335" w:rsidRDefault="005D7335" w:rsidP="005D7335">
      <w:r>
        <w:t>Metóda vráti návratový kód, popis a požadovanú stránku zoznamu podaní (bez samotných dát podania) spĺňajúcich podmienky dané vstupnými parametrami funkcie:</w:t>
      </w:r>
    </w:p>
    <w:p w14:paraId="18AAF4D1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717EBF47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(povinný)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267D0054" w14:textId="77777777" w:rsidR="005D7335" w:rsidRPr="00D96B26" w:rsidRDefault="005D7335" w:rsidP="005D733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–(nepovinné) i</w:t>
      </w:r>
      <w:r w:rsidRPr="006B6A0E">
        <w:t>dentifikátor podateľne (bude obsahovať hodnotu 2 (podateľňa CEP))</w:t>
      </w:r>
    </w:p>
    <w:p w14:paraId="248261F8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businessIdentifier</w:t>
      </w:r>
      <w:proofErr w:type="spellEnd"/>
      <w:r>
        <w:t xml:space="preserve"> – (nepovinné) identifikátor biznis prípadu z podania.</w:t>
      </w:r>
    </w:p>
    <w:p w14:paraId="38F53D90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značka obchodníka</w:t>
      </w:r>
    </w:p>
    <w:p w14:paraId="33478851" w14:textId="77777777" w:rsidR="005D7335" w:rsidRPr="00443D06" w:rsidRDefault="005D7335" w:rsidP="005D733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5A455E72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32451F25" w14:textId="77777777" w:rsidR="005D7335" w:rsidRPr="00591B5C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20C89F37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</w:t>
      </w:r>
      <w:proofErr w:type="spellEnd"/>
      <w:r w:rsidRPr="00443D06">
        <w:t xml:space="preserve"> </w:t>
      </w:r>
      <w:r>
        <w:t xml:space="preserve">– (nepovinné) – momentálne sa nepoužíva, treba posielať </w:t>
      </w:r>
      <w:r w:rsidRPr="00D409F6">
        <w:rPr>
          <w:i/>
        </w:rPr>
        <w:t>NULL</w:t>
      </w:r>
    </w:p>
    <w:p w14:paraId="4B90D37A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0E0DC8A3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41D6DC79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 xml:space="preserve">3“–Spracovávané, </w:t>
      </w:r>
      <w:r>
        <w:rPr>
          <w:lang w:val="en-US"/>
        </w:rPr>
        <w:t>“”/null</w:t>
      </w:r>
      <w:r>
        <w:t>–</w:t>
      </w:r>
      <w:r>
        <w:rPr>
          <w:lang w:val="en-US"/>
        </w:rPr>
        <w:t>v</w:t>
      </w:r>
      <w:proofErr w:type="spellStart"/>
      <w:r>
        <w:t>šetky</w:t>
      </w:r>
      <w:proofErr w:type="spellEnd"/>
      <w:r>
        <w:t xml:space="preserve">) </w:t>
      </w:r>
    </w:p>
    <w:p w14:paraId="6AD4DDD4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034EFFFC" w14:textId="77777777" w:rsidR="005D7335" w:rsidRDefault="005D7335" w:rsidP="005D7335">
      <w:pPr>
        <w:pStyle w:val="Zoznamsodrkami"/>
        <w:numPr>
          <w:ilvl w:val="0"/>
          <w:numId w:val="0"/>
        </w:numPr>
        <w:ind w:left="360"/>
      </w:pPr>
    </w:p>
    <w:p w14:paraId="08BF24AB" w14:textId="77777777" w:rsidR="005D7335" w:rsidRDefault="005D7335" w:rsidP="005D7335"/>
    <w:p w14:paraId="27EE577E" w14:textId="77777777" w:rsidR="005D7335" w:rsidRDefault="005D7335" w:rsidP="005D7335">
      <w:r>
        <w:t xml:space="preserve">Metóda vráti inštanciu triedy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PodanieExternySystemVystup </w:t>
      </w:r>
      <w:r>
        <w:t>s nasledujúcimi vlastnosťami:</w:t>
      </w:r>
    </w:p>
    <w:p w14:paraId="7D9F3D0D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Code</w:t>
      </w:r>
      <w:proofErr w:type="spellEnd"/>
      <w:r>
        <w:t xml:space="preserve"> – kód </w:t>
      </w:r>
      <w:r w:rsidRPr="00B3434A">
        <w:rPr>
          <w:lang w:val="en-US"/>
        </w:rPr>
        <w:t>(</w:t>
      </w:r>
      <w:r>
        <w:t>číslo</w:t>
      </w:r>
      <w:r w:rsidRPr="00B3434A">
        <w:rPr>
          <w:lang w:val="en-US"/>
        </w:rPr>
        <w:t>)</w:t>
      </w:r>
      <w:r>
        <w:t xml:space="preserve"> chyby</w:t>
      </w:r>
    </w:p>
    <w:p w14:paraId="60F606D5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Description</w:t>
      </w:r>
      <w:proofErr w:type="spellEnd"/>
      <w:r>
        <w:t xml:space="preserve"> - stručný popis chyby</w:t>
      </w:r>
    </w:p>
    <w:p w14:paraId="5970F936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PodanieExternySystemListDetial</w:t>
      </w:r>
      <w:proofErr w:type="spellEnd"/>
      <w:r w:rsidRPr="00AD01EA"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RegistrationList</w:t>
      </w:r>
      <w:proofErr w:type="spellEnd"/>
      <w:r>
        <w:t xml:space="preserve"> – požadovaná stránka zoznamu podaní</w:t>
      </w:r>
    </w:p>
    <w:p w14:paraId="5E1572AB" w14:textId="77777777" w:rsidR="005D7335" w:rsidRDefault="005D7335" w:rsidP="005D7335"/>
    <w:p w14:paraId="77DCF318" w14:textId="77777777" w:rsidR="005D7335" w:rsidRDefault="005D7335" w:rsidP="005D7335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PodanieExternySystemListDetial </w:t>
      </w:r>
      <w:r>
        <w:t>obsahuje:</w:t>
      </w:r>
    </w:p>
    <w:p w14:paraId="7266CBEA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podania</w:t>
      </w:r>
    </w:p>
    <w:p w14:paraId="6CA9B4EF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458F2870" w14:textId="77777777" w:rsidR="005D7335" w:rsidRDefault="005D7335" w:rsidP="005D7335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podaní vyhovujúcich vstupným podmienkam</w:t>
      </w:r>
    </w:p>
    <w:p w14:paraId="200F3505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0271BC9D" w14:textId="77777777" w:rsidR="005D7335" w:rsidRDefault="005D7335" w:rsidP="005D7335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605D8490" w14:textId="77777777" w:rsidR="005D7335" w:rsidRDefault="005D7335" w:rsidP="005D7335"/>
    <w:p w14:paraId="7EB3649F" w14:textId="77777777" w:rsidR="005D7335" w:rsidRDefault="005D7335" w:rsidP="005D7335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3283693" w14:textId="77777777" w:rsidR="005D7335" w:rsidRDefault="005D7335" w:rsidP="005D7335">
      <w:pPr>
        <w:pStyle w:val="Zoznamsodrkami"/>
      </w:pPr>
      <w:r>
        <w:t>Dopyt na neexistujúcu stránku (číslo presahuje počet stránok) metóda vráti prvú stránku.</w:t>
      </w:r>
    </w:p>
    <w:p w14:paraId="78C28755" w14:textId="77777777" w:rsidR="005D7335" w:rsidRDefault="005D7335" w:rsidP="005D7335"/>
    <w:p w14:paraId="59CEB13A" w14:textId="77777777" w:rsidR="005D7335" w:rsidRPr="0041542A" w:rsidRDefault="005D7335" w:rsidP="005D7335">
      <w:pPr>
        <w:pStyle w:val="Nadpis3"/>
        <w:numPr>
          <w:ilvl w:val="2"/>
          <w:numId w:val="10"/>
        </w:numPr>
      </w:pPr>
      <w:bookmarkStart w:id="140" w:name="_Toc140232904"/>
      <w:r>
        <w:t>Poskytnutie</w:t>
      </w:r>
      <w:r w:rsidRPr="0041542A">
        <w:t xml:space="preserve"> konkrétneho podania</w:t>
      </w:r>
      <w:r>
        <w:t xml:space="preserve"> pre </w:t>
      </w:r>
      <w:proofErr w:type="spellStart"/>
      <w:r>
        <w:t>eCommerce</w:t>
      </w:r>
      <w:proofErr w:type="spellEnd"/>
      <w:r w:rsidRPr="0041542A">
        <w:t xml:space="preserve"> zo zoznamu podaní</w:t>
      </w:r>
      <w:bookmarkEnd w:id="140"/>
    </w:p>
    <w:p w14:paraId="6971E6E5" w14:textId="77777777" w:rsidR="005D7335" w:rsidRPr="00B96C4C" w:rsidRDefault="005D7335" w:rsidP="005D7335"/>
    <w:p w14:paraId="51B3BD73" w14:textId="77777777" w:rsidR="005D7335" w:rsidRPr="00B96C4C" w:rsidRDefault="005D7335" w:rsidP="005D7335"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proofErr w:type="spellStart"/>
      <w:r w:rsidRPr="005D7335">
        <w:t>RegistrationListDetailECommerce</w:t>
      </w:r>
      <w:proofErr w:type="spellEnd"/>
    </w:p>
    <w:p w14:paraId="7777D1F2" w14:textId="77777777" w:rsidR="005D7335" w:rsidRPr="00B96C4C" w:rsidRDefault="005D7335" w:rsidP="005D7335">
      <w:r w:rsidRPr="00B96C4C">
        <w:t>(</w:t>
      </w:r>
    </w:p>
    <w:p w14:paraId="4ABE23B4" w14:textId="77777777" w:rsidR="005D7335" w:rsidRPr="00B96C4C" w:rsidRDefault="005D7335" w:rsidP="005D7335">
      <w:proofErr w:type="spellStart"/>
      <w:r w:rsidRPr="00AD01EA">
        <w:rPr>
          <w:color w:val="2B91AF"/>
        </w:rPr>
        <w:t>PodanieExternySystemListDetial</w:t>
      </w:r>
      <w:proofErr w:type="spellEnd"/>
      <w:r w:rsidRPr="00AD01EA">
        <w:rPr>
          <w:color w:val="2B91AF"/>
        </w:rPr>
        <w:t xml:space="preserve"> </w:t>
      </w:r>
      <w:proofErr w:type="spellStart"/>
      <w:r w:rsidRPr="00B96C4C">
        <w:t>registrationList</w:t>
      </w:r>
      <w:proofErr w:type="spellEnd"/>
      <w:r w:rsidRPr="00B96C4C">
        <w:t xml:space="preserve">, </w:t>
      </w:r>
    </w:p>
    <w:p w14:paraId="7B6C94B7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0F923901" w14:textId="77777777" w:rsidR="005D7335" w:rsidRPr="00B96C4C" w:rsidRDefault="005D7335" w:rsidP="005D7335">
      <w:r w:rsidRPr="00B96C4C">
        <w:t>)</w:t>
      </w:r>
    </w:p>
    <w:p w14:paraId="77A18D0A" w14:textId="77777777" w:rsidR="005D7335" w:rsidRDefault="005D7335" w:rsidP="005D7335"/>
    <w:p w14:paraId="0BACA2E2" w14:textId="77777777" w:rsidR="005D7335" w:rsidRPr="006874A5" w:rsidRDefault="005D7335" w:rsidP="005D7335">
      <w:r>
        <w:lastRenderedPageBreak/>
        <w:t>Metóda</w:t>
      </w:r>
      <w:r w:rsidRPr="005C7D62">
        <w:t xml:space="preserve"> vráti konkrétne podanie</w:t>
      </w:r>
      <w:r>
        <w:t xml:space="preserve"> (trieda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D631DF">
        <w:rPr>
          <w:rFonts w:ascii="Courier New" w:hAnsi="Courier New" w:cs="Courier New"/>
          <w:noProof/>
          <w:color w:val="2B91AF"/>
          <w:lang w:val="de-DE"/>
        </w:rPr>
        <w:t>)</w:t>
      </w:r>
      <w:r w:rsidRPr="005C7D62">
        <w:t xml:space="preserve"> zo zoznamu podaní na základe indexu. </w:t>
      </w:r>
    </w:p>
    <w:p w14:paraId="78F18174" w14:textId="77777777" w:rsidR="005D7335" w:rsidRDefault="005D7335" w:rsidP="005D7335"/>
    <w:p w14:paraId="640038AC" w14:textId="77777777" w:rsidR="005D7335" w:rsidRDefault="005D7335" w:rsidP="005D7335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778B104C" w14:textId="77777777" w:rsidR="005D7335" w:rsidRDefault="005D7335" w:rsidP="005D7335"/>
    <w:p w14:paraId="2CFD3071" w14:textId="77777777" w:rsidR="005D7335" w:rsidRPr="006874A5" w:rsidRDefault="005D7335" w:rsidP="005D7335">
      <w:r w:rsidRPr="0082145C">
        <w:t>Vstupnými</w:t>
      </w:r>
      <w:r w:rsidRPr="005C7D62">
        <w:t xml:space="preserve"> parametrami sú:</w:t>
      </w:r>
    </w:p>
    <w:p w14:paraId="08382A35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registrationList</w:t>
      </w:r>
      <w:proofErr w:type="spellEnd"/>
      <w:r>
        <w:rPr>
          <w:lang w:val="en-US"/>
        </w:rPr>
        <w:t xml:space="preserve"> </w:t>
      </w:r>
      <w:r w:rsidRPr="005C7D62">
        <w:t>– získaný zoznam podaní</w:t>
      </w:r>
      <w:r>
        <w:t xml:space="preserve"> </w:t>
      </w:r>
      <w:r>
        <w:rPr>
          <w:lang w:val="en-US"/>
        </w:rPr>
        <w:t>(</w:t>
      </w:r>
      <w:r w:rsidRPr="00AD01EA">
        <w:rPr>
          <w:rFonts w:ascii="Courier New" w:hAnsi="Courier New" w:cs="Courier New"/>
          <w:noProof/>
          <w:color w:val="2B91AF"/>
        </w:rPr>
        <w:t>PodanieExternySystemVystup</w:t>
      </w:r>
      <w:r>
        <w:rPr>
          <w:lang w:val="en-US"/>
        </w:rPr>
        <w:t>.</w:t>
      </w:r>
      <w:proofErr w:type="spellStart"/>
      <w:r w:rsidRPr="00AD01EA">
        <w:rPr>
          <w:color w:val="2B91AF"/>
        </w:rPr>
        <w:t>PodanieExternySystemListDetial</w:t>
      </w:r>
      <w:proofErr w:type="spellEnd"/>
      <w:r>
        <w:rPr>
          <w:lang w:val="en-US"/>
        </w:rPr>
        <w:t>)</w:t>
      </w:r>
    </w:p>
    <w:p w14:paraId="6DB7EDD8" w14:textId="77777777" w:rsidR="005D7335" w:rsidRPr="005C7D62" w:rsidRDefault="005D7335" w:rsidP="005D7335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>udáva poradové číslo podania, prvé podanie = 0</w:t>
      </w:r>
    </w:p>
    <w:p w14:paraId="442C7952" w14:textId="77777777" w:rsidR="005D7335" w:rsidRDefault="005D7335" w:rsidP="005D7335"/>
    <w:p w14:paraId="79371062" w14:textId="77777777" w:rsidR="005D7335" w:rsidRDefault="005D7335" w:rsidP="005D7335">
      <w:r>
        <w:t xml:space="preserve">Trieda </w:t>
      </w:r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r>
        <w:t>obsahuje:</w:t>
      </w:r>
    </w:p>
    <w:p w14:paraId="507C7863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RegistrationIdentifier</w:t>
      </w:r>
      <w:proofErr w:type="spellEnd"/>
      <w:r>
        <w:t xml:space="preserve"> – identifikátor podania</w:t>
      </w:r>
    </w:p>
    <w:p w14:paraId="5223404F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>
        <w:t xml:space="preserve"> – externý kód typu podania </w:t>
      </w:r>
    </w:p>
    <w:p w14:paraId="2D670871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64BBA68C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0DF13E5A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názov</w:t>
      </w:r>
      <w:r w:rsidRPr="00E9109F">
        <w:t xml:space="preserve"> </w:t>
      </w:r>
      <w:r>
        <w:t xml:space="preserve">subjektu </w:t>
      </w:r>
    </w:p>
    <w:p w14:paraId="7AF1AEFA" w14:textId="77777777" w:rsidR="005D7335" w:rsidRDefault="005D7335" w:rsidP="005D7335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je podanie doručené</w:t>
      </w:r>
    </w:p>
    <w:p w14:paraId="24D29413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>
        <w:t xml:space="preserve"> – identifikátor biznis prípadu z podania</w:t>
      </w:r>
    </w:p>
    <w:p w14:paraId="3D875C11" w14:textId="77777777" w:rsidR="005D7335" w:rsidRDefault="005D7335" w:rsidP="005D7335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>
        <w:t xml:space="preserve"> –značka obchodníka</w:t>
      </w:r>
    </w:p>
    <w:p w14:paraId="0CE3D6BD" w14:textId="77777777" w:rsidR="005D7335" w:rsidRPr="00700A82" w:rsidRDefault="005D7335" w:rsidP="005D7335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>
        <w:t xml:space="preserve"> – dátum a čas prijatia podania v podateľni (lokálny čas)</w:t>
      </w:r>
    </w:p>
    <w:p w14:paraId="1BB1CCFB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>3“–Spracovávané)</w:t>
      </w:r>
    </w:p>
    <w:p w14:paraId="0F117521" w14:textId="77777777" w:rsidR="00485541" w:rsidRDefault="00485541" w:rsidP="005C75EA"/>
    <w:p w14:paraId="2BC73274" w14:textId="77777777" w:rsidR="00CF3F21" w:rsidRPr="00CE6455" w:rsidRDefault="00CF3F21" w:rsidP="00E310C0">
      <w:pPr>
        <w:pStyle w:val="Nadpis2"/>
      </w:pPr>
      <w:bookmarkStart w:id="141" w:name="_Toc140232905"/>
      <w:r w:rsidRPr="00CE6455">
        <w:t>Poskytnutie zoznamu podaní pre externé systémy</w:t>
      </w:r>
      <w:r w:rsidR="00885FEB">
        <w:t xml:space="preserve"> </w:t>
      </w:r>
      <w:r w:rsidR="00885FEB">
        <w:rPr>
          <w:lang w:val="en-US"/>
        </w:rPr>
        <w:t>(</w:t>
      </w:r>
      <w:r w:rsidR="00885FEB">
        <w:t>prílohy</w:t>
      </w:r>
      <w:r w:rsidR="00885FEB">
        <w:rPr>
          <w:lang w:val="en-US"/>
        </w:rPr>
        <w:t>)</w:t>
      </w:r>
      <w:bookmarkEnd w:id="141"/>
    </w:p>
    <w:p w14:paraId="13E76037" w14:textId="77777777" w:rsidR="00CF3F21" w:rsidRPr="003C1CBC" w:rsidRDefault="00CF3F21" w:rsidP="00CF3F21"/>
    <w:p w14:paraId="2E62C9D1" w14:textId="77777777" w:rsidR="00CF3F21" w:rsidRPr="00B96C4C" w:rsidRDefault="00CF3F21" w:rsidP="00CF3F21">
      <w:proofErr w:type="spellStart"/>
      <w:r w:rsidRPr="00B96C4C">
        <w:rPr>
          <w:color w:val="2B91AF"/>
        </w:rPr>
        <w:t>RegistrationList</w:t>
      </w:r>
      <w:r>
        <w:rPr>
          <w:color w:val="2B91AF"/>
        </w:rPr>
        <w:t>Result</w:t>
      </w:r>
      <w:proofErr w:type="spellEnd"/>
      <w:r>
        <w:rPr>
          <w:color w:val="2B91AF"/>
        </w:rPr>
        <w:t xml:space="preserve"> </w:t>
      </w:r>
      <w:r w:rsidRPr="00B96C4C">
        <w:t xml:space="preserve"> </w:t>
      </w:r>
      <w:proofErr w:type="spellStart"/>
      <w:r w:rsidRPr="00CF3F21">
        <w:t>RegistrationWithAttachmentsList</w:t>
      </w:r>
      <w:proofErr w:type="spellEnd"/>
    </w:p>
    <w:p w14:paraId="1EE5145F" w14:textId="77777777" w:rsidR="00CF3F21" w:rsidRPr="00B96C4C" w:rsidRDefault="00CF3F21" w:rsidP="00CF3F21">
      <w:r w:rsidRPr="00B96C4C">
        <w:t>(</w:t>
      </w:r>
    </w:p>
    <w:p w14:paraId="554B31E3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40C5C634" w14:textId="77777777" w:rsidR="00CF3F21" w:rsidRPr="00B96C4C" w:rsidRDefault="00CF3F21" w:rsidP="00CF3F21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7E519294" w14:textId="77777777" w:rsidR="00CF3F21" w:rsidRPr="00B96C4C" w:rsidRDefault="00CF3F21" w:rsidP="00CF3F21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1A7121DE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012CFCEC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35EF90D9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4294A7A1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5BEFA5C7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13B7986A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</w:t>
      </w:r>
      <w:proofErr w:type="spellEnd"/>
      <w:r w:rsidRPr="00B96C4C">
        <w:t xml:space="preserve">, </w:t>
      </w:r>
    </w:p>
    <w:p w14:paraId="055EDB2D" w14:textId="77777777" w:rsidR="00CF3F21" w:rsidRPr="00B96C4C" w:rsidRDefault="00CF3F21" w:rsidP="00CF3F21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230AF776" w14:textId="77777777" w:rsidR="00CF3F21" w:rsidRPr="00B96C4C" w:rsidRDefault="00CF3F21" w:rsidP="00CF3F21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  <w:r w:rsidRPr="00B96C4C">
        <w:t xml:space="preserve">, </w:t>
      </w:r>
    </w:p>
    <w:p w14:paraId="76C4207D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registrationState</w:t>
      </w:r>
      <w:proofErr w:type="spellEnd"/>
    </w:p>
    <w:p w14:paraId="5D1F4535" w14:textId="77777777" w:rsidR="00CF3F21" w:rsidRPr="00B96C4C" w:rsidRDefault="00CF3F21" w:rsidP="00CF3F21">
      <w:r w:rsidRPr="00B96C4C">
        <w:t>)</w:t>
      </w:r>
    </w:p>
    <w:p w14:paraId="13AEEE61" w14:textId="77777777" w:rsidR="00CF3F21" w:rsidRDefault="00CF3F21" w:rsidP="00CF3F21"/>
    <w:p w14:paraId="38FBB6D6" w14:textId="77777777" w:rsidR="00CF3F21" w:rsidRDefault="00CF3F21" w:rsidP="00CF3F21">
      <w:r>
        <w:t>Metóda vráti návratový kód, popis a požadovanú stránku zoznamu podaní (bez samotných dát podania) spĺňajúcich podmienky dané vstupnými parametrami funkcie:</w:t>
      </w:r>
    </w:p>
    <w:p w14:paraId="2BA2010A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(povinný) jednoznačný identifikátor subjektu - identifikátor EKR</w:t>
      </w:r>
    </w:p>
    <w:p w14:paraId="010EB98C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subjectType</w:t>
      </w:r>
      <w:proofErr w:type="spellEnd"/>
      <w:r>
        <w:t xml:space="preserve"> – (povinný)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2CF0EC54" w14:textId="77777777" w:rsidR="00CF3F21" w:rsidRPr="00D96B26" w:rsidRDefault="00CF3F21" w:rsidP="00CF3F21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 (povinný) i</w:t>
      </w:r>
      <w:r w:rsidRPr="006B6A0E">
        <w:t>dentifikátor podateľne (bude obsahovať hodnotu 2 (podateľňa CEP))</w:t>
      </w:r>
    </w:p>
    <w:p w14:paraId="31A71C66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evidenčné číslo ZOT.</w:t>
      </w:r>
    </w:p>
    <w:p w14:paraId="72F937C7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identifikátor biznis prípadu z podania</w:t>
      </w:r>
    </w:p>
    <w:p w14:paraId="5DDDB0C2" w14:textId="77777777" w:rsidR="00CF3F21" w:rsidRPr="00443D06" w:rsidRDefault="00CF3F21" w:rsidP="00CF3F21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1CD2F472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63F87774" w14:textId="77777777" w:rsidR="00CF3F21" w:rsidRPr="00591B5C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4E0B8644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</w:t>
      </w:r>
      <w:proofErr w:type="spellEnd"/>
      <w:r w:rsidRPr="00443D06">
        <w:t xml:space="preserve"> </w:t>
      </w:r>
      <w:r>
        <w:t xml:space="preserve">– (nepovinné) – momentálne sa nepoužíva, treba posielať </w:t>
      </w:r>
      <w:r w:rsidRPr="00D409F6">
        <w:rPr>
          <w:i/>
        </w:rPr>
        <w:t>NULL</w:t>
      </w:r>
    </w:p>
    <w:p w14:paraId="2B2AB279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200DA8A5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470B8FDE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 xml:space="preserve">3“–Spracovávané, </w:t>
      </w:r>
      <w:r>
        <w:rPr>
          <w:lang w:val="en-US"/>
        </w:rPr>
        <w:t>“”/null</w:t>
      </w:r>
      <w:r>
        <w:t>–</w:t>
      </w:r>
      <w:r>
        <w:rPr>
          <w:lang w:val="en-US"/>
        </w:rPr>
        <w:t>v</w:t>
      </w:r>
      <w:proofErr w:type="spellStart"/>
      <w:r>
        <w:t>šetky</w:t>
      </w:r>
      <w:proofErr w:type="spellEnd"/>
      <w:r>
        <w:t xml:space="preserve">) </w:t>
      </w:r>
    </w:p>
    <w:p w14:paraId="219B0DE5" w14:textId="77777777" w:rsidR="00CF3F21" w:rsidRDefault="00CF3F21" w:rsidP="00CF3F21"/>
    <w:p w14:paraId="5470C04A" w14:textId="77777777" w:rsidR="00CF3F21" w:rsidRDefault="00CF3F21" w:rsidP="00CF3F21">
      <w:r>
        <w:t xml:space="preserve">Metóda vráti inštanciu triedy </w:t>
      </w:r>
      <w:r>
        <w:rPr>
          <w:rFonts w:ascii="Courier New" w:hAnsi="Courier New" w:cs="Courier New"/>
          <w:noProof/>
          <w:color w:val="2B91AF"/>
        </w:rPr>
        <w:t xml:space="preserve">RegistrationListResult </w:t>
      </w:r>
      <w:r>
        <w:t>s nasledujúcimi vlastnosťami:</w:t>
      </w:r>
    </w:p>
    <w:p w14:paraId="048DB645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Code</w:t>
      </w:r>
      <w:proofErr w:type="spellEnd"/>
      <w:r>
        <w:t xml:space="preserve"> – kód </w:t>
      </w:r>
      <w:r w:rsidRPr="00B3434A">
        <w:rPr>
          <w:lang w:val="en-US"/>
        </w:rPr>
        <w:t>(</w:t>
      </w:r>
      <w:r>
        <w:t>číslo</w:t>
      </w:r>
      <w:r w:rsidRPr="00B3434A">
        <w:rPr>
          <w:lang w:val="en-US"/>
        </w:rPr>
        <w:t>)</w:t>
      </w:r>
      <w:r>
        <w:t xml:space="preserve"> chyby</w:t>
      </w:r>
    </w:p>
    <w:p w14:paraId="4B96314F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Description</w:t>
      </w:r>
      <w:proofErr w:type="spellEnd"/>
      <w:r>
        <w:t xml:space="preserve"> - stručný popis chyby</w:t>
      </w:r>
    </w:p>
    <w:p w14:paraId="5BEE7F09" w14:textId="77777777" w:rsidR="00CF3F21" w:rsidRDefault="00CF3F21" w:rsidP="00CF3F21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RegistrationList</w:t>
      </w:r>
      <w:proofErr w:type="spellEnd"/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RegistrationList</w:t>
      </w:r>
      <w:proofErr w:type="spellEnd"/>
      <w:r>
        <w:t xml:space="preserve"> – požadovaná stránka zoznamu podaní</w:t>
      </w:r>
    </w:p>
    <w:p w14:paraId="678C6637" w14:textId="77777777" w:rsidR="00CF3F21" w:rsidRDefault="00CF3F21" w:rsidP="00CF3F21"/>
    <w:p w14:paraId="103A460B" w14:textId="77777777" w:rsidR="00CF3F21" w:rsidRDefault="00CF3F21" w:rsidP="00CF3F21">
      <w:r>
        <w:t xml:space="preserve">Trieda </w:t>
      </w:r>
      <w:r w:rsidRPr="00D631DF">
        <w:rPr>
          <w:rFonts w:ascii="Courier New" w:hAnsi="Courier New" w:cs="Courier New"/>
          <w:noProof/>
          <w:color w:val="2B91AF"/>
        </w:rPr>
        <w:t>RegistrationList</w:t>
      </w:r>
      <w:r>
        <w:t xml:space="preserve"> obsahuje:</w:t>
      </w:r>
    </w:p>
    <w:p w14:paraId="269DC35A" w14:textId="77777777" w:rsidR="00CF3F21" w:rsidRDefault="00CF3F21" w:rsidP="00CF3F21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RegistrationListDetail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podania</w:t>
      </w:r>
    </w:p>
    <w:p w14:paraId="0D5C25BF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2320BFE5" w14:textId="77777777" w:rsidR="00CF3F21" w:rsidRDefault="00CF3F21" w:rsidP="00CF3F21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podaní vyhovujúcich vstupným podmienkam</w:t>
      </w:r>
    </w:p>
    <w:p w14:paraId="3A6E6DD0" w14:textId="77777777" w:rsidR="00CF3F21" w:rsidRDefault="00CF3F21" w:rsidP="00CF3F21"/>
    <w:p w14:paraId="39779230" w14:textId="77777777" w:rsidR="00CF3F21" w:rsidRDefault="00CF3F21" w:rsidP="00CF3F21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B301C2C" w14:textId="77777777" w:rsidR="00CF3F21" w:rsidRDefault="00CF3F21" w:rsidP="00CF3F21"/>
    <w:p w14:paraId="3FB58A91" w14:textId="77777777" w:rsidR="00CF3F21" w:rsidRDefault="00CF3F21" w:rsidP="00CF3F21">
      <w:r>
        <w:t>Dopyt na neexistujúcu stránku (číslo presahuje počet stránok) metóda vráti poslednú stránku.</w:t>
      </w:r>
    </w:p>
    <w:p w14:paraId="3291BA90" w14:textId="77777777" w:rsidR="00CF3F21" w:rsidRDefault="00CF3F21" w:rsidP="00CF3F21"/>
    <w:p w14:paraId="1BAEF0A5" w14:textId="77777777" w:rsidR="00CF3F21" w:rsidRPr="0041542A" w:rsidRDefault="00CF3F21" w:rsidP="00CF3F21">
      <w:pPr>
        <w:pStyle w:val="Nadpis3"/>
        <w:numPr>
          <w:ilvl w:val="2"/>
          <w:numId w:val="10"/>
        </w:numPr>
      </w:pPr>
      <w:bookmarkStart w:id="142" w:name="_Toc140232906"/>
      <w:r>
        <w:t>Poskytnutie</w:t>
      </w:r>
      <w:r w:rsidRPr="0041542A">
        <w:t xml:space="preserve"> konkrétneho podania</w:t>
      </w:r>
      <w:r>
        <w:t xml:space="preserve"> </w:t>
      </w:r>
      <w:r w:rsidRPr="0041542A">
        <w:t>zo zoznamu podaní</w:t>
      </w:r>
      <w:r w:rsidR="00885FEB">
        <w:t xml:space="preserve"> </w:t>
      </w:r>
      <w:r w:rsidR="00885FEB">
        <w:rPr>
          <w:lang w:val="en-US"/>
        </w:rPr>
        <w:t>(</w:t>
      </w:r>
      <w:r w:rsidR="00885FEB">
        <w:t>prílohy</w:t>
      </w:r>
      <w:r w:rsidR="00885FEB">
        <w:rPr>
          <w:lang w:val="en-US"/>
        </w:rPr>
        <w:t>)</w:t>
      </w:r>
      <w:bookmarkEnd w:id="142"/>
    </w:p>
    <w:p w14:paraId="2152A49D" w14:textId="77777777" w:rsidR="00CF3F21" w:rsidRPr="00B96C4C" w:rsidRDefault="00CF3F21" w:rsidP="00CF3F21"/>
    <w:p w14:paraId="7A81D720" w14:textId="77777777" w:rsidR="00CF3F21" w:rsidRPr="00B96C4C" w:rsidRDefault="00CF3F21" w:rsidP="00CF3F21">
      <w:proofErr w:type="spellStart"/>
      <w:r w:rsidRPr="00B96C4C">
        <w:rPr>
          <w:color w:val="2B91AF"/>
        </w:rPr>
        <w:t>RegistrationListDetail</w:t>
      </w:r>
      <w:proofErr w:type="spellEnd"/>
      <w:r w:rsidRPr="00B96C4C">
        <w:t xml:space="preserve"> </w:t>
      </w:r>
      <w:proofErr w:type="spellStart"/>
      <w:r w:rsidRPr="00CF3F21">
        <w:t>RegistrationWithAttachmentsListDetail</w:t>
      </w:r>
      <w:proofErr w:type="spellEnd"/>
    </w:p>
    <w:p w14:paraId="6226DA63" w14:textId="77777777" w:rsidR="00CF3F21" w:rsidRPr="00B96C4C" w:rsidRDefault="00CF3F21" w:rsidP="00CF3F21">
      <w:r w:rsidRPr="00B96C4C">
        <w:t>(</w:t>
      </w:r>
    </w:p>
    <w:p w14:paraId="0794FA3C" w14:textId="77777777" w:rsidR="00CF3F21" w:rsidRPr="00B96C4C" w:rsidRDefault="00CF3F21" w:rsidP="00CF3F21">
      <w:proofErr w:type="spellStart"/>
      <w:r w:rsidRPr="00B96C4C">
        <w:rPr>
          <w:color w:val="2B91AF"/>
        </w:rPr>
        <w:t>RegistrationList</w:t>
      </w:r>
      <w:proofErr w:type="spellEnd"/>
      <w:r w:rsidRPr="00B96C4C">
        <w:t xml:space="preserve"> </w:t>
      </w:r>
      <w:proofErr w:type="spellStart"/>
      <w:r w:rsidRPr="00B96C4C">
        <w:t>registrationList</w:t>
      </w:r>
      <w:proofErr w:type="spellEnd"/>
      <w:r w:rsidRPr="00B96C4C">
        <w:t xml:space="preserve">, </w:t>
      </w:r>
    </w:p>
    <w:p w14:paraId="79508358" w14:textId="77777777" w:rsidR="00CF3F21" w:rsidRPr="00B96C4C" w:rsidRDefault="00CF3F21" w:rsidP="00CF3F21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20CBC5F9" w14:textId="77777777" w:rsidR="00CF3F21" w:rsidRPr="00B96C4C" w:rsidRDefault="00CF3F21" w:rsidP="00CF3F21">
      <w:r w:rsidRPr="00B96C4C">
        <w:t>)</w:t>
      </w:r>
    </w:p>
    <w:p w14:paraId="4476B6CD" w14:textId="77777777" w:rsidR="00CF3F21" w:rsidRDefault="00CF3F21" w:rsidP="00CF3F21"/>
    <w:p w14:paraId="194FAC0B" w14:textId="77777777" w:rsidR="00CF3F21" w:rsidRPr="006874A5" w:rsidRDefault="00CF3F21" w:rsidP="00CF3F21">
      <w:r>
        <w:t>Metóda</w:t>
      </w:r>
      <w:r w:rsidRPr="005C7D62">
        <w:t xml:space="preserve"> vráti konkrétne podanie</w:t>
      </w:r>
      <w:r>
        <w:t xml:space="preserve"> (trieda </w:t>
      </w:r>
      <w:r w:rsidRPr="00D631DF">
        <w:rPr>
          <w:rFonts w:ascii="Courier New" w:hAnsi="Courier New" w:cs="Courier New"/>
          <w:noProof/>
          <w:color w:val="2B91AF"/>
          <w:lang w:val="de-DE"/>
        </w:rPr>
        <w:t>RegistrationListDetail)</w:t>
      </w:r>
      <w:r w:rsidRPr="005C7D62">
        <w:t xml:space="preserve"> zo zoznamu podaní na základe indexu. </w:t>
      </w:r>
    </w:p>
    <w:p w14:paraId="2087E61C" w14:textId="77777777" w:rsidR="00CF3F21" w:rsidRDefault="00CF3F21" w:rsidP="00CF3F21"/>
    <w:p w14:paraId="189377EC" w14:textId="77777777" w:rsidR="00CF3F21" w:rsidRDefault="00CF3F21" w:rsidP="00CF3F21">
      <w:pPr>
        <w:rPr>
          <w:lang w:val="en-US"/>
        </w:rPr>
      </w:pPr>
      <w:r>
        <w:lastRenderedPageBreak/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6C6C519A" w14:textId="77777777" w:rsidR="00CF3F21" w:rsidRDefault="00CF3F21" w:rsidP="00CF3F21"/>
    <w:p w14:paraId="12837BFB" w14:textId="77777777" w:rsidR="00CF3F21" w:rsidRPr="006874A5" w:rsidRDefault="00CF3F21" w:rsidP="00CF3F21">
      <w:r w:rsidRPr="0082145C">
        <w:t>Vstupnými</w:t>
      </w:r>
      <w:r w:rsidRPr="005C7D62">
        <w:t xml:space="preserve"> parametrami sú:</w:t>
      </w:r>
    </w:p>
    <w:p w14:paraId="5938098C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registrationList</w:t>
      </w:r>
      <w:proofErr w:type="spellEnd"/>
      <w:r>
        <w:rPr>
          <w:lang w:val="en-US"/>
        </w:rPr>
        <w:t xml:space="preserve"> </w:t>
      </w:r>
      <w:r w:rsidRPr="005C7D62">
        <w:t>– získaný zoznam podaní</w:t>
      </w:r>
      <w: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RegistrationListResult.RegistrationList</w:t>
      </w:r>
      <w:proofErr w:type="spellEnd"/>
      <w:r>
        <w:rPr>
          <w:lang w:val="en-US"/>
        </w:rPr>
        <w:t>)</w:t>
      </w:r>
    </w:p>
    <w:p w14:paraId="55D336FF" w14:textId="77777777" w:rsidR="00CF3F21" w:rsidRPr="005C7D62" w:rsidRDefault="00CF3F21" w:rsidP="00CF3F21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>udáva poradové číslo podania, prvé podanie = 0</w:t>
      </w:r>
    </w:p>
    <w:p w14:paraId="22F1A723" w14:textId="77777777" w:rsidR="00CF3F21" w:rsidRDefault="00CF3F21" w:rsidP="00CF3F21"/>
    <w:p w14:paraId="2BA59CAB" w14:textId="77777777" w:rsidR="00CF3F21" w:rsidRDefault="00CF3F21" w:rsidP="00CF3F21">
      <w:r>
        <w:t xml:space="preserve">Trieda </w:t>
      </w:r>
      <w:proofErr w:type="spellStart"/>
      <w:r w:rsidRPr="00B96C4C">
        <w:rPr>
          <w:lang w:val="en-US"/>
        </w:rPr>
        <w:t>RegistrationListDetail</w:t>
      </w:r>
      <w:proofErr w:type="spellEnd"/>
      <w:r w:rsidRPr="00B96C4C">
        <w:rPr>
          <w:lang w:val="en-US"/>
        </w:rPr>
        <w:t xml:space="preserve"> </w:t>
      </w:r>
      <w:r>
        <w:t>obsahuje:</w:t>
      </w:r>
    </w:p>
    <w:p w14:paraId="0B781362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RegistrationIdentifier</w:t>
      </w:r>
      <w:proofErr w:type="spellEnd"/>
      <w:r>
        <w:t xml:space="preserve"> – identifikátor podania</w:t>
      </w:r>
    </w:p>
    <w:p w14:paraId="188C401D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>
        <w:t xml:space="preserve"> – externý kód typu podania </w:t>
      </w:r>
    </w:p>
    <w:p w14:paraId="57846423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0D02771F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32A0A306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 xml:space="preserve">subjektu </w:t>
      </w:r>
    </w:p>
    <w:p w14:paraId="579AF0F3" w14:textId="77777777" w:rsidR="00CF3F21" w:rsidRDefault="00CF3F21" w:rsidP="00CF3F21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je podanie doručené</w:t>
      </w:r>
    </w:p>
    <w:p w14:paraId="6E1A76F6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>
        <w:t xml:space="preserve"> – evidenčné číslo ZOT</w:t>
      </w:r>
    </w:p>
    <w:p w14:paraId="0852AFA9" w14:textId="77777777" w:rsidR="00CF3F21" w:rsidRDefault="00CF3F21" w:rsidP="00CF3F21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>
        <w:t xml:space="preserve"> – identifikátor biznis prípadu z podania</w:t>
      </w:r>
    </w:p>
    <w:p w14:paraId="67299646" w14:textId="77777777" w:rsidR="00CF3F21" w:rsidRPr="00700A82" w:rsidRDefault="00CF3F21" w:rsidP="00CF3F21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>
        <w:t xml:space="preserve"> – dátum a čas prijatia podania v podateľni (lokálny čas)</w:t>
      </w:r>
    </w:p>
    <w:p w14:paraId="4176D7E4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>3“–Spracovávané)</w:t>
      </w:r>
    </w:p>
    <w:p w14:paraId="07452537" w14:textId="77777777" w:rsidR="00CF3F21" w:rsidRDefault="00CF3F21" w:rsidP="005C75EA"/>
    <w:p w14:paraId="02B16B3A" w14:textId="77777777" w:rsidR="00DD70F2" w:rsidRPr="00CE6455" w:rsidRDefault="00DD70F2" w:rsidP="00DD70F2">
      <w:pPr>
        <w:pStyle w:val="Nadpis2"/>
      </w:pPr>
      <w:bookmarkStart w:id="143" w:name="_Toc140232907"/>
      <w:r w:rsidRPr="00CE6455">
        <w:t>Poskytnutie zoznamu podaní pre</w:t>
      </w:r>
      <w:r>
        <w:t xml:space="preserve"> EIDAS pre</w:t>
      </w:r>
      <w:r w:rsidRPr="00CE6455">
        <w:t xml:space="preserve"> externé systémy</w:t>
      </w:r>
      <w:r>
        <w:t xml:space="preserve"> </w:t>
      </w:r>
      <w:r>
        <w:rPr>
          <w:lang w:val="en-US"/>
        </w:rPr>
        <w:t>(pr</w:t>
      </w:r>
      <w:proofErr w:type="spellStart"/>
      <w:r>
        <w:t>ílohy</w:t>
      </w:r>
      <w:proofErr w:type="spellEnd"/>
      <w:r>
        <w:rPr>
          <w:lang w:val="en-US"/>
        </w:rPr>
        <w:t>)</w:t>
      </w:r>
      <w:bookmarkEnd w:id="143"/>
    </w:p>
    <w:p w14:paraId="6B6B450B" w14:textId="77777777" w:rsidR="00DD70F2" w:rsidRPr="003C1CBC" w:rsidRDefault="00DD70F2" w:rsidP="00DD70F2"/>
    <w:p w14:paraId="0D44A0F3" w14:textId="77777777" w:rsidR="00DD70F2" w:rsidRPr="00B96C4C" w:rsidRDefault="00DD70F2" w:rsidP="00DD70F2">
      <w:proofErr w:type="spellStart"/>
      <w:r w:rsidRPr="00AD01EA">
        <w:rPr>
          <w:color w:val="2B91AF"/>
        </w:rPr>
        <w:t>PodanieExternySystemVystup</w:t>
      </w:r>
      <w:proofErr w:type="spellEnd"/>
      <w:r>
        <w:rPr>
          <w:color w:val="2B91AF"/>
        </w:rPr>
        <w:t xml:space="preserve"> </w:t>
      </w:r>
      <w:r w:rsidRPr="00DD70F2">
        <w:t>RegistrationWithAttachmentsListEkr2</w:t>
      </w:r>
    </w:p>
    <w:p w14:paraId="1CDF4EB0" w14:textId="77777777" w:rsidR="00DD70F2" w:rsidRPr="00B96C4C" w:rsidRDefault="00DD70F2" w:rsidP="00DD70F2">
      <w:r w:rsidRPr="00B96C4C">
        <w:t>(</w:t>
      </w:r>
    </w:p>
    <w:p w14:paraId="3DDA898F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03DC01B4" w14:textId="77777777" w:rsidR="00DD70F2" w:rsidRPr="00B96C4C" w:rsidRDefault="00DD70F2" w:rsidP="00DD70F2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2A3A0632" w14:textId="77777777" w:rsidR="00DD70F2" w:rsidRPr="00B96C4C" w:rsidRDefault="00DD70F2" w:rsidP="00DD70F2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0F0C81A9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6DD6ED89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69638300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registrationExternalCode</w:t>
      </w:r>
      <w:proofErr w:type="spellEnd"/>
      <w:r w:rsidRPr="00B96C4C">
        <w:t xml:space="preserve">, </w:t>
      </w:r>
    </w:p>
    <w:p w14:paraId="29A575F0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4BAA30FC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5B26013F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</w:t>
      </w:r>
      <w:proofErr w:type="spellEnd"/>
      <w:r w:rsidRPr="00B96C4C">
        <w:t xml:space="preserve">, </w:t>
      </w:r>
    </w:p>
    <w:p w14:paraId="5C0AB596" w14:textId="77777777" w:rsidR="00DD70F2" w:rsidRPr="00B96C4C" w:rsidRDefault="00DD70F2" w:rsidP="00DD70F2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21E52452" w14:textId="77777777" w:rsidR="00DD70F2" w:rsidRPr="00B96C4C" w:rsidRDefault="00DD70F2" w:rsidP="00DD70F2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  <w:r w:rsidRPr="00B96C4C">
        <w:t xml:space="preserve">, </w:t>
      </w:r>
    </w:p>
    <w:p w14:paraId="6EAF15AF" w14:textId="77777777" w:rsidR="00DD70F2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registrationState</w:t>
      </w:r>
      <w:proofErr w:type="spellEnd"/>
      <w:r>
        <w:t>,</w:t>
      </w:r>
    </w:p>
    <w:p w14:paraId="4DDFC7BF" w14:textId="77777777" w:rsidR="00DD70F2" w:rsidRPr="00B96C4C" w:rsidRDefault="00DD70F2" w:rsidP="00DD70F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</w:p>
    <w:p w14:paraId="1CFEB6E4" w14:textId="77777777" w:rsidR="00DD70F2" w:rsidRPr="00B96C4C" w:rsidRDefault="00DD70F2" w:rsidP="00DD70F2">
      <w:r w:rsidRPr="00B96C4C">
        <w:t>)</w:t>
      </w:r>
    </w:p>
    <w:p w14:paraId="72BB0DC2" w14:textId="77777777" w:rsidR="00DD70F2" w:rsidRDefault="00DD70F2" w:rsidP="00DD70F2"/>
    <w:p w14:paraId="0D0BCFE1" w14:textId="77777777" w:rsidR="00DD70F2" w:rsidRDefault="00DD70F2" w:rsidP="00DD70F2">
      <w:r>
        <w:t>Metóda vráti návratový kód, popis a požadovanú stránku zoznamu podaní (bez samotných dát podania) spĺňajúcich podmienky dané vstupnými parametrami funkcie:</w:t>
      </w:r>
    </w:p>
    <w:p w14:paraId="19329CB8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45B2F83D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(povinný)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7DEA1B3E" w14:textId="77777777" w:rsidR="00DD70F2" w:rsidRPr="00D96B26" w:rsidRDefault="00DD70F2" w:rsidP="00DD70F2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lastRenderedPageBreak/>
        <w:t>registryId</w:t>
      </w:r>
      <w:proofErr w:type="spellEnd"/>
      <w:r>
        <w:t xml:space="preserve"> –(nepovinné) i</w:t>
      </w:r>
      <w:r w:rsidRPr="006B6A0E">
        <w:t>dentifikátor podateľne (bude obsahovať hodnotu 2 (podateľňa CEP))</w:t>
      </w:r>
    </w:p>
    <w:p w14:paraId="1924069F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identifikátor biznis prípadu z podania.</w:t>
      </w:r>
    </w:p>
    <w:p w14:paraId="161EC739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značka obchodníka</w:t>
      </w:r>
    </w:p>
    <w:p w14:paraId="35CD97CB" w14:textId="77777777" w:rsidR="00DD70F2" w:rsidRPr="00443D06" w:rsidRDefault="00DD70F2" w:rsidP="00DD70F2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registrationExternalCode</w:t>
      </w:r>
      <w:proofErr w:type="spellEnd"/>
      <w:r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2B452887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17309E75" w14:textId="77777777" w:rsidR="00DD70F2" w:rsidRPr="00591B5C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3F3BB90F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</w:t>
      </w:r>
      <w:proofErr w:type="spellEnd"/>
      <w:r w:rsidRPr="00443D06">
        <w:t xml:space="preserve"> </w:t>
      </w:r>
      <w:r>
        <w:t xml:space="preserve">– (nepovinné) – momentálne sa nepoužíva, treba posielať </w:t>
      </w:r>
      <w:r w:rsidRPr="00D409F6">
        <w:rPr>
          <w:i/>
        </w:rPr>
        <w:t>NULL</w:t>
      </w:r>
    </w:p>
    <w:p w14:paraId="71374405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70397045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6694FC07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 xml:space="preserve">3“–Spracovávané, </w:t>
      </w:r>
      <w:r>
        <w:rPr>
          <w:lang w:val="en-US"/>
        </w:rPr>
        <w:t>“”/null</w:t>
      </w:r>
      <w:r>
        <w:t>–</w:t>
      </w:r>
      <w:r>
        <w:rPr>
          <w:lang w:val="en-US"/>
        </w:rPr>
        <w:t>v</w:t>
      </w:r>
      <w:proofErr w:type="spellStart"/>
      <w:r>
        <w:t>šetky</w:t>
      </w:r>
      <w:proofErr w:type="spellEnd"/>
      <w:r>
        <w:t xml:space="preserve">) </w:t>
      </w:r>
    </w:p>
    <w:p w14:paraId="7C958735" w14:textId="77777777" w:rsidR="00DD70F2" w:rsidRDefault="00DD70F2" w:rsidP="00DD70F2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0F710753" w14:textId="77777777" w:rsidR="00DD70F2" w:rsidRDefault="00DD70F2" w:rsidP="00DD70F2">
      <w:pPr>
        <w:pStyle w:val="Zoznamsodrkami"/>
        <w:numPr>
          <w:ilvl w:val="0"/>
          <w:numId w:val="0"/>
        </w:numPr>
        <w:ind w:left="360"/>
      </w:pPr>
    </w:p>
    <w:p w14:paraId="7E32B36C" w14:textId="77777777" w:rsidR="00DD70F2" w:rsidRDefault="00DD70F2" w:rsidP="00DD70F2"/>
    <w:p w14:paraId="7A1A1FE1" w14:textId="77777777" w:rsidR="00DD70F2" w:rsidRDefault="00DD70F2" w:rsidP="00DD70F2">
      <w:r>
        <w:t xml:space="preserve">Metóda vráti inštanciu triedy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PodanieExternySystemVystup </w:t>
      </w:r>
      <w:r>
        <w:t>s nasledujúcimi vlastnosťami:</w:t>
      </w:r>
    </w:p>
    <w:p w14:paraId="5745FF6F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Code</w:t>
      </w:r>
      <w:proofErr w:type="spellEnd"/>
      <w:r>
        <w:t xml:space="preserve"> – kód </w:t>
      </w:r>
      <w:r w:rsidRPr="00B3434A">
        <w:rPr>
          <w:lang w:val="en-US"/>
        </w:rPr>
        <w:t>(</w:t>
      </w:r>
      <w:r>
        <w:t>číslo</w:t>
      </w:r>
      <w:r w:rsidRPr="00B3434A">
        <w:rPr>
          <w:lang w:val="en-US"/>
        </w:rPr>
        <w:t>)</w:t>
      </w:r>
      <w:r>
        <w:t xml:space="preserve"> chyby</w:t>
      </w:r>
    </w:p>
    <w:p w14:paraId="3365398A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Description</w:t>
      </w:r>
      <w:proofErr w:type="spellEnd"/>
      <w:r>
        <w:t xml:space="preserve"> - stručný popis chyby</w:t>
      </w:r>
    </w:p>
    <w:p w14:paraId="4D5D3268" w14:textId="77777777" w:rsidR="00DD70F2" w:rsidRDefault="00DD70F2" w:rsidP="00DD70F2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PodanieExternySystemListDetial</w:t>
      </w:r>
      <w:proofErr w:type="spellEnd"/>
      <w:r w:rsidRPr="00AD01EA"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RegistrationList</w:t>
      </w:r>
      <w:proofErr w:type="spellEnd"/>
      <w:r>
        <w:t xml:space="preserve"> – požadovaná stránka zoznamu podaní</w:t>
      </w:r>
    </w:p>
    <w:p w14:paraId="0B63A05E" w14:textId="77777777" w:rsidR="00DD70F2" w:rsidRDefault="00DD70F2" w:rsidP="00DD70F2"/>
    <w:p w14:paraId="080BEECC" w14:textId="77777777" w:rsidR="00DD70F2" w:rsidRDefault="00DD70F2" w:rsidP="00DD70F2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 xml:space="preserve">PodanieExternySystemListDetial </w:t>
      </w:r>
      <w:r>
        <w:t>obsahuje:</w:t>
      </w:r>
    </w:p>
    <w:p w14:paraId="4CD4C7DF" w14:textId="77777777" w:rsidR="00DD70F2" w:rsidRDefault="00DD70F2" w:rsidP="00DD70F2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podania</w:t>
      </w:r>
    </w:p>
    <w:p w14:paraId="1A04A5F5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3F5F69B7" w14:textId="77777777" w:rsidR="00DD70F2" w:rsidRDefault="00DD70F2" w:rsidP="00DD70F2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podaní vyhovujúcich vstupným podmienkam</w:t>
      </w:r>
    </w:p>
    <w:p w14:paraId="4A6776C9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7E44C6AC" w14:textId="77777777" w:rsidR="00DD70F2" w:rsidRDefault="00DD70F2" w:rsidP="00DD70F2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2F86A388" w14:textId="77777777" w:rsidR="00DD70F2" w:rsidRDefault="00DD70F2" w:rsidP="00DD70F2"/>
    <w:p w14:paraId="5B3C5360" w14:textId="77777777" w:rsidR="00DD70F2" w:rsidRDefault="00DD70F2" w:rsidP="00DD70F2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45761D8" w14:textId="77777777" w:rsidR="00DD70F2" w:rsidRDefault="00DD70F2" w:rsidP="00DD70F2">
      <w:pPr>
        <w:pStyle w:val="Zoznamsodrkami"/>
      </w:pPr>
      <w:r>
        <w:t>Dopyt na neexistujúcu stránku (číslo presahuje počet stránok) metóda vráti prvú stránku.</w:t>
      </w:r>
    </w:p>
    <w:p w14:paraId="17515863" w14:textId="77777777" w:rsidR="00CF3F21" w:rsidRDefault="00CF3F21" w:rsidP="005C75EA"/>
    <w:p w14:paraId="26B89B4B" w14:textId="77777777" w:rsidR="00DD70F2" w:rsidRPr="0041542A" w:rsidRDefault="00DD70F2" w:rsidP="00DD70F2">
      <w:pPr>
        <w:pStyle w:val="Nadpis3"/>
        <w:numPr>
          <w:ilvl w:val="2"/>
          <w:numId w:val="10"/>
        </w:numPr>
      </w:pPr>
      <w:bookmarkStart w:id="144" w:name="_Toc140232908"/>
      <w:r>
        <w:t>Poskytnutie</w:t>
      </w:r>
      <w:r w:rsidRPr="0041542A">
        <w:t xml:space="preserve"> konkrétneho podania</w:t>
      </w:r>
      <w:r>
        <w:t xml:space="preserve"> pre EIDAS</w:t>
      </w:r>
      <w:r w:rsidRPr="0041542A">
        <w:t xml:space="preserve"> zo zoznamu podaní</w:t>
      </w:r>
      <w:r w:rsidR="00CE02EE">
        <w:t xml:space="preserve"> (prílohy)</w:t>
      </w:r>
      <w:bookmarkEnd w:id="144"/>
    </w:p>
    <w:p w14:paraId="132A511C" w14:textId="77777777" w:rsidR="00DD70F2" w:rsidRPr="00B96C4C" w:rsidRDefault="00DD70F2" w:rsidP="00DD70F2"/>
    <w:p w14:paraId="59764FE0" w14:textId="77777777" w:rsidR="00DD70F2" w:rsidRPr="00B96C4C" w:rsidRDefault="00DD70F2" w:rsidP="00DD70F2"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r w:rsidR="00CE02EE" w:rsidRPr="00CE02EE">
        <w:t>RegistrationWithAttachmentsListDetailEkr2</w:t>
      </w:r>
    </w:p>
    <w:p w14:paraId="2AE320C3" w14:textId="77777777" w:rsidR="00DD70F2" w:rsidRPr="00B96C4C" w:rsidRDefault="00DD70F2" w:rsidP="00DD70F2">
      <w:r w:rsidRPr="00B96C4C">
        <w:t>(</w:t>
      </w:r>
    </w:p>
    <w:p w14:paraId="666CB141" w14:textId="77777777" w:rsidR="00DD70F2" w:rsidRPr="00B96C4C" w:rsidRDefault="00DD70F2" w:rsidP="00DD70F2">
      <w:proofErr w:type="spellStart"/>
      <w:r w:rsidRPr="00AD01EA">
        <w:rPr>
          <w:color w:val="2B91AF"/>
        </w:rPr>
        <w:t>PodanieExternySystemListDetial</w:t>
      </w:r>
      <w:proofErr w:type="spellEnd"/>
      <w:r w:rsidRPr="00AD01EA">
        <w:rPr>
          <w:color w:val="2B91AF"/>
        </w:rPr>
        <w:t xml:space="preserve"> </w:t>
      </w:r>
      <w:proofErr w:type="spellStart"/>
      <w:r w:rsidRPr="00B96C4C">
        <w:t>registrationList</w:t>
      </w:r>
      <w:proofErr w:type="spellEnd"/>
      <w:r w:rsidRPr="00B96C4C">
        <w:t xml:space="preserve">, </w:t>
      </w:r>
    </w:p>
    <w:p w14:paraId="72D8F156" w14:textId="77777777" w:rsidR="00DD70F2" w:rsidRPr="00B96C4C" w:rsidRDefault="00DD70F2" w:rsidP="00DD70F2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07AF7192" w14:textId="77777777" w:rsidR="00DD70F2" w:rsidRPr="00B96C4C" w:rsidRDefault="00DD70F2" w:rsidP="00DD70F2">
      <w:r w:rsidRPr="00B96C4C">
        <w:t>)</w:t>
      </w:r>
    </w:p>
    <w:p w14:paraId="70A4B54B" w14:textId="77777777" w:rsidR="00DD70F2" w:rsidRDefault="00DD70F2" w:rsidP="00DD70F2"/>
    <w:p w14:paraId="79CBF47B" w14:textId="77777777" w:rsidR="00DD70F2" w:rsidRPr="006874A5" w:rsidRDefault="00DD70F2" w:rsidP="00DD70F2">
      <w:r>
        <w:t>Metóda</w:t>
      </w:r>
      <w:r w:rsidRPr="005C7D62">
        <w:t xml:space="preserve"> vráti konkrétne podanie</w:t>
      </w:r>
      <w:r>
        <w:t xml:space="preserve"> (trieda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PodanieExternySystem</w:t>
      </w:r>
      <w:proofErr w:type="spellEnd"/>
      <w:r w:rsidRPr="00D631DF">
        <w:rPr>
          <w:rFonts w:ascii="Courier New" w:hAnsi="Courier New" w:cs="Courier New"/>
          <w:noProof/>
          <w:color w:val="2B91AF"/>
          <w:lang w:val="de-DE"/>
        </w:rPr>
        <w:t>)</w:t>
      </w:r>
      <w:r w:rsidRPr="005C7D62">
        <w:t xml:space="preserve"> zo zoznamu podaní na základe indexu. </w:t>
      </w:r>
    </w:p>
    <w:p w14:paraId="206F04CD" w14:textId="77777777" w:rsidR="00DD70F2" w:rsidRDefault="00DD70F2" w:rsidP="00DD70F2"/>
    <w:p w14:paraId="5E17F886" w14:textId="77777777" w:rsidR="00DD70F2" w:rsidRDefault="00DD70F2" w:rsidP="00DD70F2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8A61487" w14:textId="77777777" w:rsidR="00DD70F2" w:rsidRDefault="00DD70F2" w:rsidP="00DD70F2"/>
    <w:p w14:paraId="766E75CD" w14:textId="77777777" w:rsidR="00DD70F2" w:rsidRPr="006874A5" w:rsidRDefault="00DD70F2" w:rsidP="00DD70F2">
      <w:r w:rsidRPr="0082145C">
        <w:t>Vstupnými</w:t>
      </w:r>
      <w:r w:rsidRPr="005C7D62">
        <w:t xml:space="preserve"> parametrami sú:</w:t>
      </w:r>
    </w:p>
    <w:p w14:paraId="06AA35DC" w14:textId="77777777" w:rsidR="00DD70F2" w:rsidRDefault="00DD70F2" w:rsidP="00DD70F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registrationList</w:t>
      </w:r>
      <w:proofErr w:type="spellEnd"/>
      <w:r>
        <w:rPr>
          <w:lang w:val="en-US"/>
        </w:rPr>
        <w:t xml:space="preserve"> </w:t>
      </w:r>
      <w:r w:rsidRPr="005C7D62">
        <w:t>– získaný zoznam podaní</w:t>
      </w:r>
      <w:r>
        <w:t xml:space="preserve"> </w:t>
      </w:r>
      <w:r>
        <w:rPr>
          <w:lang w:val="en-US"/>
        </w:rPr>
        <w:t>(</w:t>
      </w:r>
      <w:r w:rsidRPr="00AD01EA">
        <w:rPr>
          <w:rFonts w:ascii="Courier New" w:hAnsi="Courier New" w:cs="Courier New"/>
          <w:noProof/>
          <w:color w:val="2B91AF"/>
        </w:rPr>
        <w:t>PodanieExternySystemVystup</w:t>
      </w:r>
      <w:r>
        <w:rPr>
          <w:lang w:val="en-US"/>
        </w:rPr>
        <w:t>.</w:t>
      </w:r>
      <w:proofErr w:type="spellStart"/>
      <w:r w:rsidRPr="00AD01EA">
        <w:rPr>
          <w:color w:val="2B91AF"/>
        </w:rPr>
        <w:t>PodanieExternySystemListDetial</w:t>
      </w:r>
      <w:proofErr w:type="spellEnd"/>
      <w:r>
        <w:rPr>
          <w:lang w:val="en-US"/>
        </w:rPr>
        <w:t>)</w:t>
      </w:r>
    </w:p>
    <w:p w14:paraId="4AE0DA1D" w14:textId="77777777" w:rsidR="00DD70F2" w:rsidRPr="005C7D62" w:rsidRDefault="00DD70F2" w:rsidP="00DD70F2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>udáva poradové číslo podania, prvé podanie = 0</w:t>
      </w:r>
    </w:p>
    <w:p w14:paraId="2F1C7649" w14:textId="77777777" w:rsidR="00DD70F2" w:rsidRDefault="00DD70F2" w:rsidP="00DD70F2"/>
    <w:p w14:paraId="71F289A3" w14:textId="77777777" w:rsidR="00DD70F2" w:rsidRDefault="00DD70F2" w:rsidP="00DD70F2">
      <w:r>
        <w:t xml:space="preserve">Trieda </w:t>
      </w:r>
      <w:proofErr w:type="spellStart"/>
      <w:r w:rsidRPr="00AD01EA">
        <w:rPr>
          <w:color w:val="2B91AF"/>
        </w:rPr>
        <w:t>PodanieExternySystem</w:t>
      </w:r>
      <w:proofErr w:type="spellEnd"/>
      <w:r w:rsidRPr="00AD01EA">
        <w:rPr>
          <w:color w:val="2B91AF"/>
        </w:rPr>
        <w:t xml:space="preserve"> </w:t>
      </w:r>
      <w:r>
        <w:t>obsahuje:</w:t>
      </w:r>
    </w:p>
    <w:p w14:paraId="0097181F" w14:textId="77777777" w:rsidR="00DD70F2" w:rsidRDefault="00DD70F2" w:rsidP="00DD70F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RegistrationIdentifier</w:t>
      </w:r>
      <w:proofErr w:type="spellEnd"/>
      <w:r>
        <w:t xml:space="preserve"> – identifikátor podania</w:t>
      </w:r>
    </w:p>
    <w:p w14:paraId="3F8511F0" w14:textId="77777777" w:rsidR="00DD70F2" w:rsidRDefault="00DD70F2" w:rsidP="00DD70F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>
        <w:t xml:space="preserve"> – externý kód typu podania </w:t>
      </w:r>
    </w:p>
    <w:p w14:paraId="6F0DF243" w14:textId="77777777" w:rsidR="00DD70F2" w:rsidRDefault="00DD70F2" w:rsidP="00DD70F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0513E3FD" w14:textId="77777777" w:rsidR="00DD70F2" w:rsidRDefault="00DD70F2" w:rsidP="00DD70F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671E06E6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názov</w:t>
      </w:r>
      <w:r w:rsidRPr="00E9109F">
        <w:t xml:space="preserve"> </w:t>
      </w:r>
      <w:r>
        <w:t xml:space="preserve">subjektu </w:t>
      </w:r>
    </w:p>
    <w:p w14:paraId="05FB82EB" w14:textId="77777777" w:rsidR="00DD70F2" w:rsidRDefault="00DD70F2" w:rsidP="00DD70F2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je podanie doručené</w:t>
      </w:r>
    </w:p>
    <w:p w14:paraId="1CDA314A" w14:textId="77777777" w:rsidR="00DD70F2" w:rsidRDefault="00DD70F2" w:rsidP="00DD70F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>
        <w:t xml:space="preserve"> – identifikátor biznis prípadu z podania</w:t>
      </w:r>
    </w:p>
    <w:p w14:paraId="79A19508" w14:textId="77777777" w:rsidR="00DD70F2" w:rsidRDefault="00DD70F2" w:rsidP="00DD70F2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>
        <w:t xml:space="preserve"> –značka obchodníka</w:t>
      </w:r>
    </w:p>
    <w:p w14:paraId="46DF5A1A" w14:textId="77777777" w:rsidR="00DD70F2" w:rsidRPr="00700A82" w:rsidRDefault="00DD70F2" w:rsidP="00DD70F2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>
        <w:t xml:space="preserve"> – dátum a čas prijatia podania v podateľni (lokálny čas)</w:t>
      </w:r>
    </w:p>
    <w:p w14:paraId="01907D94" w14:textId="77777777" w:rsidR="00DD70F2" w:rsidRDefault="00DD70F2" w:rsidP="00DD70F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RegistrationState</w:t>
      </w:r>
      <w:proofErr w:type="spellEnd"/>
      <w:r>
        <w:t xml:space="preserve"> – s</w:t>
      </w:r>
      <w:r w:rsidRPr="00495917">
        <w:t>tav podania</w:t>
      </w:r>
      <w:r>
        <w:t xml:space="preserve"> (</w:t>
      </w:r>
      <w:r>
        <w:rPr>
          <w:lang w:val="en-US"/>
        </w:rPr>
        <w:t>“</w:t>
      </w:r>
      <w:r>
        <w:t xml:space="preserve">1“–Prijaté, </w:t>
      </w:r>
      <w:r>
        <w:rPr>
          <w:lang w:val="en-US"/>
        </w:rPr>
        <w:t>“</w:t>
      </w:r>
      <w:r>
        <w:t xml:space="preserve">2“–Neprijaté, </w:t>
      </w:r>
      <w:r>
        <w:rPr>
          <w:lang w:val="en-US"/>
        </w:rPr>
        <w:t>“</w:t>
      </w:r>
      <w:r>
        <w:t>3“–Spracovávané)</w:t>
      </w:r>
    </w:p>
    <w:p w14:paraId="1F2E39FC" w14:textId="77777777" w:rsidR="005D7335" w:rsidRDefault="005D7335" w:rsidP="005D7335"/>
    <w:p w14:paraId="4B733A43" w14:textId="77777777" w:rsidR="00DD70F2" w:rsidRPr="00EA0801" w:rsidRDefault="00DD70F2" w:rsidP="005C75EA"/>
    <w:p w14:paraId="1E8EE6C9" w14:textId="77777777" w:rsidR="00857034" w:rsidRDefault="00291E13" w:rsidP="00E310C0">
      <w:pPr>
        <w:pStyle w:val="Nadpis2"/>
      </w:pPr>
      <w:bookmarkStart w:id="145" w:name="_Toc418151190"/>
      <w:bookmarkStart w:id="146" w:name="_Toc424730380"/>
      <w:bookmarkStart w:id="147" w:name="_Toc424807060"/>
      <w:bookmarkStart w:id="148" w:name="_Toc424807106"/>
      <w:bookmarkStart w:id="149" w:name="_Toc140232909"/>
      <w:r>
        <w:t>Poskytnutie</w:t>
      </w:r>
      <w:r w:rsidR="00857034">
        <w:t xml:space="preserve"> </w:t>
      </w:r>
      <w:r w:rsidR="006663CE">
        <w:t xml:space="preserve">detailu </w:t>
      </w:r>
      <w:r w:rsidR="00857034">
        <w:t>podania</w:t>
      </w:r>
      <w:bookmarkEnd w:id="145"/>
      <w:bookmarkEnd w:id="146"/>
      <w:bookmarkEnd w:id="147"/>
      <w:bookmarkEnd w:id="148"/>
      <w:bookmarkEnd w:id="149"/>
    </w:p>
    <w:p w14:paraId="6B385EEB" w14:textId="77777777" w:rsidR="00DB2581" w:rsidRPr="00B96C4C" w:rsidRDefault="00DB2581" w:rsidP="005C75EA"/>
    <w:p w14:paraId="6C9E5C86" w14:textId="77777777" w:rsidR="00F43804" w:rsidRPr="00B96C4C" w:rsidRDefault="00F43804" w:rsidP="005C75EA">
      <w:proofErr w:type="spellStart"/>
      <w:r w:rsidRPr="00CF3F21">
        <w:rPr>
          <w:color w:val="2B91AF"/>
        </w:rPr>
        <w:t>RegistrationObjectDetailSimple</w:t>
      </w:r>
      <w:proofErr w:type="spellEnd"/>
      <w:r w:rsidRPr="00B96C4C">
        <w:t xml:space="preserve"> </w:t>
      </w:r>
      <w:proofErr w:type="spellStart"/>
      <w:r w:rsidRPr="00B96C4C">
        <w:t>RegistrationGet</w:t>
      </w:r>
      <w:proofErr w:type="spellEnd"/>
    </w:p>
    <w:p w14:paraId="125063F6" w14:textId="77777777" w:rsidR="00F43804" w:rsidRPr="00B96C4C" w:rsidRDefault="00F43804" w:rsidP="005C75EA">
      <w:r w:rsidRPr="00B96C4C">
        <w:t>(</w:t>
      </w:r>
    </w:p>
    <w:p w14:paraId="3117A1C5" w14:textId="77777777" w:rsidR="00F43804" w:rsidRPr="00B96C4C" w:rsidRDefault="00F43804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registrationIdentifier</w:t>
      </w:r>
      <w:proofErr w:type="spellEnd"/>
    </w:p>
    <w:p w14:paraId="72A5CE64" w14:textId="77777777" w:rsidR="00F43804" w:rsidRPr="00B96C4C" w:rsidRDefault="00F43804" w:rsidP="005C75EA">
      <w:r w:rsidRPr="00B96C4C">
        <w:t>)</w:t>
      </w:r>
    </w:p>
    <w:p w14:paraId="5DEBCBA3" w14:textId="77777777" w:rsidR="00DB2581" w:rsidRDefault="00DB2581" w:rsidP="005C75EA"/>
    <w:p w14:paraId="39F0090D" w14:textId="77777777" w:rsidR="003A7635" w:rsidRDefault="00562671" w:rsidP="005C75EA">
      <w:r>
        <w:t>Metóda</w:t>
      </w:r>
      <w:r w:rsidR="00857034">
        <w:t xml:space="preserve"> vráti </w:t>
      </w:r>
      <w:r w:rsidR="00F43804">
        <w:t xml:space="preserve">detail </w:t>
      </w:r>
      <w:r w:rsidR="00857034">
        <w:t>konkrétne</w:t>
      </w:r>
      <w:r w:rsidR="00F43804">
        <w:t>ho</w:t>
      </w:r>
      <w:r w:rsidR="00857034">
        <w:t xml:space="preserve"> podani</w:t>
      </w:r>
      <w:r w:rsidR="00F43804">
        <w:t>a</w:t>
      </w:r>
      <w:r w:rsidR="00DB2581">
        <w:t xml:space="preserve">. </w:t>
      </w:r>
      <w:r w:rsidR="00DD588C">
        <w:t xml:space="preserve">V prípade neúspechu vráti </w:t>
      </w:r>
      <w:proofErr w:type="spellStart"/>
      <w:r w:rsidR="00DD588C" w:rsidRPr="0043130F">
        <w:rPr>
          <w:rFonts w:ascii="Courier New" w:hAnsi="Courier New" w:cs="Courier New"/>
        </w:rPr>
        <w:t>null</w:t>
      </w:r>
      <w:proofErr w:type="spellEnd"/>
      <w:r w:rsidR="00DD588C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DD588C">
        <w:t xml:space="preserve"> inštancie </w:t>
      </w:r>
      <w:proofErr w:type="spellStart"/>
      <w:r w:rsidR="00DD588C" w:rsidRPr="00AC56EF">
        <w:t>Communication</w:t>
      </w:r>
      <w:proofErr w:type="spellEnd"/>
      <w:r w:rsidR="00DD588C">
        <w:t>.</w:t>
      </w:r>
    </w:p>
    <w:p w14:paraId="48981396" w14:textId="77777777" w:rsidR="00857034" w:rsidRPr="00E22C0C" w:rsidRDefault="00857034" w:rsidP="005C75EA"/>
    <w:p w14:paraId="0D342F7F" w14:textId="77777777" w:rsidR="00857034" w:rsidRDefault="00857034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260ED1FC" w14:textId="77777777" w:rsidR="00857034" w:rsidRDefault="00DB258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registrationIdentifier</w:t>
      </w:r>
      <w:proofErr w:type="spellEnd"/>
      <w:r w:rsidR="00857034">
        <w:t xml:space="preserve"> – jednoznačný identifikátor </w:t>
      </w:r>
      <w:r w:rsidR="00E748AF">
        <w:t>podania</w:t>
      </w:r>
      <w:r w:rsidR="00857034">
        <w:t xml:space="preserve"> v</w:t>
      </w:r>
      <w:r w:rsidR="00701575">
        <w:t xml:space="preserve"> systéme</w:t>
      </w:r>
      <w:r w:rsidR="00355D00">
        <w:t> </w:t>
      </w:r>
      <w:r w:rsidR="00857034">
        <w:t>EKR</w:t>
      </w:r>
    </w:p>
    <w:p w14:paraId="219A88E4" w14:textId="77777777" w:rsidR="00F43804" w:rsidRDefault="00F43804" w:rsidP="005C75EA"/>
    <w:p w14:paraId="40824C39" w14:textId="77777777" w:rsidR="004963D9" w:rsidRDefault="00562671" w:rsidP="005C75EA">
      <w:r>
        <w:t>Metóda</w:t>
      </w:r>
      <w:r w:rsidR="004963D9">
        <w:t xml:space="preserve"> vráti inštanciu triedy </w:t>
      </w:r>
      <w:proofErr w:type="spellStart"/>
      <w:r w:rsidR="00F43804">
        <w:rPr>
          <w:rFonts w:ascii="Consolas" w:hAnsi="Consolas" w:cs="Consolas"/>
          <w:color w:val="2B91AF"/>
          <w:sz w:val="19"/>
          <w:szCs w:val="19"/>
        </w:rPr>
        <w:t>RegistrationObjectDetailSimple</w:t>
      </w:r>
      <w:proofErr w:type="spellEnd"/>
      <w:r w:rsidR="00F43804" w:rsidRPr="00F43804">
        <w:t>, ktorá obsahuje:</w:t>
      </w:r>
      <w:r w:rsidR="00F43804">
        <w:rPr>
          <w:rFonts w:ascii="Consolas" w:hAnsi="Consolas" w:cs="Consolas"/>
          <w:sz w:val="19"/>
          <w:szCs w:val="19"/>
        </w:rPr>
        <w:t xml:space="preserve"> </w:t>
      </w:r>
    </w:p>
    <w:p w14:paraId="61B305CA" w14:textId="77777777" w:rsidR="00E748AF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="00DB2581" w:rsidRPr="00FA151B">
        <w:rPr>
          <w:rFonts w:ascii="Courier New" w:hAnsi="Courier New" w:cs="Courier New"/>
        </w:rPr>
        <w:t>RegistrationExternalCode</w:t>
      </w:r>
      <w:proofErr w:type="spellEnd"/>
      <w:r w:rsidR="00DB2581" w:rsidRPr="00DB2581">
        <w:t xml:space="preserve"> </w:t>
      </w:r>
      <w:r w:rsidR="00DB2581">
        <w:t xml:space="preserve">– </w:t>
      </w:r>
      <w:r w:rsidR="00774887">
        <w:t xml:space="preserve">externý </w:t>
      </w:r>
      <w:r w:rsidR="00DB2581">
        <w:t>k</w:t>
      </w:r>
      <w:r w:rsidR="00B559B2">
        <w:t>ód typu podania</w:t>
      </w:r>
    </w:p>
    <w:p w14:paraId="2BF2037B" w14:textId="77777777" w:rsidR="00E748AF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="00821A54" w:rsidRPr="00FA151B">
        <w:rPr>
          <w:rFonts w:ascii="Courier New" w:hAnsi="Courier New" w:cs="Courier New"/>
        </w:rPr>
        <w:t>RegistrationTypeName</w:t>
      </w:r>
      <w:proofErr w:type="spellEnd"/>
      <w:r w:rsidR="00A172D5">
        <w:t xml:space="preserve"> </w:t>
      </w:r>
      <w:r w:rsidR="00DB2581">
        <w:t>–</w:t>
      </w:r>
      <w:r w:rsidR="00774887">
        <w:t xml:space="preserve"> </w:t>
      </w:r>
      <w:r w:rsidR="00A172D5">
        <w:t>názov typu podania</w:t>
      </w:r>
    </w:p>
    <w:p w14:paraId="7E7C4B23" w14:textId="77777777" w:rsidR="00E748AF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="00DB2581" w:rsidRPr="00DB2581">
        <w:t xml:space="preserve"> </w:t>
      </w:r>
      <w:proofErr w:type="spellStart"/>
      <w:r w:rsidR="00821A54" w:rsidRPr="00FA151B">
        <w:rPr>
          <w:rFonts w:ascii="Courier New" w:hAnsi="Courier New" w:cs="Courier New"/>
        </w:rPr>
        <w:t>SubjectType</w:t>
      </w:r>
      <w:proofErr w:type="spellEnd"/>
      <w:r w:rsidR="00A172D5">
        <w:t xml:space="preserve"> </w:t>
      </w:r>
      <w:r w:rsidR="00DB2581">
        <w:t xml:space="preserve">– </w:t>
      </w:r>
      <w:r w:rsidR="00A172D5">
        <w:t>typ subjektu</w:t>
      </w:r>
    </w:p>
    <w:p w14:paraId="015B8C88" w14:textId="77777777" w:rsidR="00E748AF" w:rsidRPr="006C2D5B" w:rsidRDefault="00A9537B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="00821A54" w:rsidRPr="0043130F">
        <w:rPr>
          <w:rFonts w:ascii="Courier New" w:hAnsi="Courier New" w:cs="Courier New"/>
        </w:rPr>
        <w:t>SubjectID</w:t>
      </w:r>
      <w:proofErr w:type="spellEnd"/>
      <w:r w:rsidR="00A172D5">
        <w:t xml:space="preserve"> </w:t>
      </w:r>
      <w:r w:rsidR="00DB2581">
        <w:t xml:space="preserve">– </w:t>
      </w:r>
      <w:r w:rsidR="00A172D5">
        <w:t>jednoznačný identifikátor subjektu</w:t>
      </w:r>
    </w:p>
    <w:p w14:paraId="302AF8FA" w14:textId="77777777" w:rsidR="00E748AF" w:rsidRDefault="00821A54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 w:rsidR="00A172D5">
        <w:t xml:space="preserve"> </w:t>
      </w:r>
      <w:r w:rsidR="00AD6217">
        <w:t>–</w:t>
      </w:r>
      <w:r w:rsidR="00DB2581">
        <w:t xml:space="preserve"> </w:t>
      </w:r>
      <w:r w:rsidR="00A172D5">
        <w:t>názov subjektu</w:t>
      </w:r>
    </w:p>
    <w:p w14:paraId="7B9E51CE" w14:textId="77777777" w:rsidR="00E748AF" w:rsidRDefault="00A9537B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="00821A54" w:rsidRPr="0043130F">
        <w:rPr>
          <w:rFonts w:ascii="Courier New" w:hAnsi="Courier New" w:cs="Courier New"/>
        </w:rPr>
        <w:t>PodatelnaID</w:t>
      </w:r>
      <w:proofErr w:type="spellEnd"/>
      <w:r w:rsidR="00821A54" w:rsidRPr="00821A54">
        <w:t xml:space="preserve"> </w:t>
      </w:r>
      <w:r w:rsidR="00AD6217">
        <w:t>–</w:t>
      </w:r>
      <w:r w:rsidR="00A172D5">
        <w:t xml:space="preserve"> identifikátor podateľne, ktorej je podanie doručené</w:t>
      </w:r>
    </w:p>
    <w:p w14:paraId="03B54004" w14:textId="77777777" w:rsidR="00857034" w:rsidRDefault="00A9537B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lastRenderedPageBreak/>
        <w:t>string</w:t>
      </w:r>
      <w:r w:rsidRPr="00AD6217">
        <w:t xml:space="preserve"> </w:t>
      </w:r>
      <w:proofErr w:type="spellStart"/>
      <w:r w:rsidR="00821A54" w:rsidRPr="00FA151B">
        <w:rPr>
          <w:rFonts w:ascii="Courier New" w:hAnsi="Courier New" w:cs="Courier New"/>
        </w:rPr>
        <w:t>BusinessIdentifier</w:t>
      </w:r>
      <w:proofErr w:type="spellEnd"/>
      <w:r w:rsidR="00821A54" w:rsidRPr="00821A54">
        <w:t xml:space="preserve"> </w:t>
      </w:r>
      <w:r>
        <w:t xml:space="preserve">– </w:t>
      </w:r>
      <w:r w:rsidR="00FF1B0A">
        <w:t>evidenčné číslo ZOT</w:t>
      </w:r>
    </w:p>
    <w:p w14:paraId="5B65922C" w14:textId="77777777" w:rsidR="003179B4" w:rsidRDefault="003179B4" w:rsidP="005C75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="00821A54" w:rsidRPr="00B96C4C">
        <w:rPr>
          <w:rFonts w:ascii="Courier New" w:hAnsi="Courier New"/>
        </w:rPr>
        <w:t>RegistrationDescription</w:t>
      </w:r>
      <w:proofErr w:type="spellEnd"/>
      <w:r w:rsidR="00821A54" w:rsidRPr="00821A54">
        <w:t xml:space="preserve"> </w:t>
      </w:r>
      <w:r>
        <w:t xml:space="preserve">– </w:t>
      </w:r>
      <w:r w:rsidR="00FF1B0A">
        <w:t>identifikátor biznis prípadu</w:t>
      </w:r>
      <w:r w:rsidR="00A172D5">
        <w:t xml:space="preserve"> z podania</w:t>
      </w:r>
    </w:p>
    <w:p w14:paraId="62A58F14" w14:textId="77777777" w:rsidR="00821A54" w:rsidRDefault="00821A54" w:rsidP="005C75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 w:rsidRPr="00821A54">
        <w:t xml:space="preserve"> </w:t>
      </w:r>
      <w:r>
        <w:t xml:space="preserve">– </w:t>
      </w:r>
      <w:r w:rsidR="00A172D5">
        <w:t>dátum a čas prijatia podania v</w:t>
      </w:r>
      <w:r w:rsidR="00AD7C6A">
        <w:t> </w:t>
      </w:r>
      <w:r w:rsidR="00A172D5">
        <w:t>podateľni</w:t>
      </w:r>
      <w:r w:rsidR="00AD7C6A">
        <w:t xml:space="preserve"> </w:t>
      </w:r>
      <w:r w:rsidR="00AD7C6A">
        <w:rPr>
          <w:lang w:val="en-US"/>
        </w:rPr>
        <w:t>(</w:t>
      </w:r>
      <w:r w:rsidR="00AD7C6A">
        <w:t>lokálny čas)</w:t>
      </w:r>
    </w:p>
    <w:p w14:paraId="046EDE17" w14:textId="77777777" w:rsidR="003179B4" w:rsidRDefault="00821A54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RegistrationState</w:t>
      </w:r>
      <w:proofErr w:type="spellEnd"/>
      <w:r w:rsidRPr="00821A54">
        <w:t xml:space="preserve"> </w:t>
      </w:r>
      <w:r w:rsidR="003179B4">
        <w:t xml:space="preserve">– </w:t>
      </w:r>
      <w:r w:rsidR="009C3B11">
        <w:t>stav podania</w:t>
      </w:r>
    </w:p>
    <w:p w14:paraId="2C4ADA72" w14:textId="77777777" w:rsidR="003179B4" w:rsidRDefault="003179B4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="00A172D5" w:rsidRPr="0043130F">
        <w:rPr>
          <w:rFonts w:ascii="Courier New" w:hAnsi="Courier New" w:cs="Courier New"/>
        </w:rPr>
        <w:t>XmlData</w:t>
      </w:r>
      <w:proofErr w:type="spellEnd"/>
      <w:r w:rsidR="00A172D5" w:rsidRPr="00A172D5">
        <w:t xml:space="preserve"> </w:t>
      </w:r>
      <w:r>
        <w:t xml:space="preserve">– </w:t>
      </w:r>
      <w:r w:rsidR="006402E8">
        <w:t>dáta podania</w:t>
      </w:r>
    </w:p>
    <w:p w14:paraId="4EAB02D5" w14:textId="77777777" w:rsidR="00AD01EA" w:rsidRDefault="00AD01EA" w:rsidP="00E310C0">
      <w:pPr>
        <w:pStyle w:val="Nadpis2"/>
      </w:pPr>
      <w:bookmarkStart w:id="150" w:name="_Toc140232910"/>
      <w:r>
        <w:t>Poskytnutie detailu podania pre EIDAS</w:t>
      </w:r>
      <w:bookmarkEnd w:id="150"/>
    </w:p>
    <w:p w14:paraId="119880CB" w14:textId="77777777" w:rsidR="00AD01EA" w:rsidRPr="00B96C4C" w:rsidRDefault="00AD01EA" w:rsidP="00AD01EA"/>
    <w:p w14:paraId="2291B64D" w14:textId="77777777" w:rsidR="00AD01EA" w:rsidRPr="00B96C4C" w:rsidRDefault="00AD01EA" w:rsidP="00AD01EA">
      <w:proofErr w:type="spellStart"/>
      <w:r w:rsidRPr="00AD01EA">
        <w:rPr>
          <w:color w:val="2B91AF"/>
        </w:rPr>
        <w:t>DetailPodanieExternySystem</w:t>
      </w:r>
      <w:proofErr w:type="spellEnd"/>
      <w:r>
        <w:rPr>
          <w:color w:val="2B91AF"/>
        </w:rPr>
        <w:t xml:space="preserve"> </w:t>
      </w:r>
      <w:r w:rsidRPr="00AD01EA">
        <w:t>RegistrationGetEkr2</w:t>
      </w:r>
    </w:p>
    <w:p w14:paraId="4B0B778C" w14:textId="77777777" w:rsidR="00AD01EA" w:rsidRPr="00B96C4C" w:rsidRDefault="00AD01EA" w:rsidP="00AD01EA">
      <w:r w:rsidRPr="00B96C4C">
        <w:t>(</w:t>
      </w:r>
    </w:p>
    <w:p w14:paraId="11F60BF5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registrationIdentifier</w:t>
      </w:r>
      <w:proofErr w:type="spellEnd"/>
    </w:p>
    <w:p w14:paraId="27355E2B" w14:textId="77777777" w:rsidR="00AD01EA" w:rsidRPr="00B96C4C" w:rsidRDefault="00AD01EA" w:rsidP="00AD01EA">
      <w:r w:rsidRPr="00B96C4C">
        <w:t>)</w:t>
      </w:r>
    </w:p>
    <w:p w14:paraId="456A58E2" w14:textId="77777777" w:rsidR="00AD01EA" w:rsidRDefault="00AD01EA" w:rsidP="00AD01EA"/>
    <w:p w14:paraId="1BE0B7F6" w14:textId="77777777" w:rsidR="00AD01EA" w:rsidRDefault="00AD01EA" w:rsidP="00AD01EA">
      <w:r>
        <w:t xml:space="preserve">Metóda vráti detail konkrétneho podania.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16FE1463" w14:textId="77777777" w:rsidR="00AD01EA" w:rsidRPr="00E22C0C" w:rsidRDefault="00AD01EA" w:rsidP="00AD01EA"/>
    <w:p w14:paraId="2C60E066" w14:textId="77777777" w:rsidR="00AD01EA" w:rsidRDefault="00AD01EA" w:rsidP="00AD01EA">
      <w:r>
        <w:t>Vstupnými parametrami metódy sú:</w:t>
      </w:r>
    </w:p>
    <w:p w14:paraId="1B8D7901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registrationIdentifier</w:t>
      </w:r>
      <w:proofErr w:type="spellEnd"/>
      <w:r>
        <w:t xml:space="preserve"> – jednoznačný identifikátor podania</w:t>
      </w:r>
      <w:r w:rsidRPr="00AD01EA">
        <w:t xml:space="preserve"> </w:t>
      </w:r>
      <w:r>
        <w:t xml:space="preserve">pre EIDAS v systéme EKR </w:t>
      </w:r>
    </w:p>
    <w:p w14:paraId="1D67EDF0" w14:textId="77777777" w:rsidR="00AD01EA" w:rsidRDefault="00AD01EA" w:rsidP="00AD01EA"/>
    <w:p w14:paraId="371FCA1C" w14:textId="77777777" w:rsidR="00AD01EA" w:rsidRDefault="00AD01EA" w:rsidP="00AD01EA">
      <w:r>
        <w:t xml:space="preserve">Metóda vráti inštanciu triedy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DetailPodanieExternySystem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5999574E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 w:rsidRPr="00DB2581">
        <w:t xml:space="preserve"> </w:t>
      </w:r>
      <w:r>
        <w:t>– externý kód typu podania</w:t>
      </w:r>
    </w:p>
    <w:p w14:paraId="6AB741F2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1369CF5D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5D44CC38" w14:textId="77777777" w:rsidR="00AD01EA" w:rsidRPr="006C2D5B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335B6B58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5531D121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je podanie doručené</w:t>
      </w:r>
    </w:p>
    <w:p w14:paraId="7330C7BC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evidenčné číslo ZOT</w:t>
      </w:r>
    </w:p>
    <w:p w14:paraId="316B74F4" w14:textId="77777777" w:rsidR="00AD01EA" w:rsidRDefault="00AD01EA" w:rsidP="00AD01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 w:rsidRPr="00821A54">
        <w:t xml:space="preserve"> </w:t>
      </w:r>
      <w:r>
        <w:t>– identifikátor biznis prípadu z podania</w:t>
      </w:r>
    </w:p>
    <w:p w14:paraId="02727FA6" w14:textId="77777777" w:rsidR="00AD01EA" w:rsidRDefault="00AD01EA" w:rsidP="00AD01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 w:rsidRPr="00821A54">
        <w:t xml:space="preserve"> </w:t>
      </w:r>
      <w:r>
        <w:t xml:space="preserve">– dátum a čas prijatia podania v podateľni </w:t>
      </w:r>
      <w:r>
        <w:rPr>
          <w:lang w:val="en-US"/>
        </w:rPr>
        <w:t>(</w:t>
      </w:r>
      <w:r>
        <w:t>lokálny čas)</w:t>
      </w:r>
    </w:p>
    <w:p w14:paraId="7D97AFF5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RegistrationState</w:t>
      </w:r>
      <w:proofErr w:type="spellEnd"/>
      <w:r w:rsidRPr="00821A54">
        <w:t xml:space="preserve"> </w:t>
      </w:r>
      <w:r>
        <w:t>– stav podania</w:t>
      </w:r>
    </w:p>
    <w:p w14:paraId="3F465419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podania</w:t>
      </w:r>
    </w:p>
    <w:p w14:paraId="08152ADD" w14:textId="77777777" w:rsidR="00AD01EA" w:rsidRDefault="00AD01EA" w:rsidP="00CE02EE">
      <w:pPr>
        <w:pStyle w:val="Zoznamsodrkami"/>
        <w:numPr>
          <w:ilvl w:val="0"/>
          <w:numId w:val="0"/>
        </w:numPr>
        <w:ind w:left="360"/>
      </w:pPr>
    </w:p>
    <w:p w14:paraId="2F1A035A" w14:textId="77777777" w:rsidR="005D7335" w:rsidRDefault="005D7335" w:rsidP="005D7335">
      <w:pPr>
        <w:pStyle w:val="Nadpis2"/>
      </w:pPr>
      <w:bookmarkStart w:id="151" w:name="_Toc140232911"/>
      <w:r>
        <w:t xml:space="preserve">Poskytnutie detailu podania pre </w:t>
      </w:r>
      <w:proofErr w:type="spellStart"/>
      <w:r>
        <w:t>eCommerce</w:t>
      </w:r>
      <w:bookmarkEnd w:id="151"/>
      <w:proofErr w:type="spellEnd"/>
    </w:p>
    <w:p w14:paraId="13FF6DD6" w14:textId="77777777" w:rsidR="005D7335" w:rsidRPr="00B96C4C" w:rsidRDefault="005D7335" w:rsidP="005D7335"/>
    <w:p w14:paraId="492571ED" w14:textId="77777777" w:rsidR="005D7335" w:rsidRPr="00B96C4C" w:rsidRDefault="005D7335" w:rsidP="005D7335">
      <w:proofErr w:type="spellStart"/>
      <w:r w:rsidRPr="00AD01EA">
        <w:rPr>
          <w:color w:val="2B91AF"/>
        </w:rPr>
        <w:t>DetailPodanieExternySystem</w:t>
      </w:r>
      <w:proofErr w:type="spellEnd"/>
      <w:r>
        <w:rPr>
          <w:color w:val="2B91AF"/>
        </w:rPr>
        <w:t xml:space="preserve"> </w:t>
      </w:r>
      <w:proofErr w:type="spellStart"/>
      <w:r w:rsidRPr="005D7335">
        <w:t>RegistrationGetECommerce</w:t>
      </w:r>
      <w:proofErr w:type="spellEnd"/>
    </w:p>
    <w:p w14:paraId="3C905A01" w14:textId="77777777" w:rsidR="005D7335" w:rsidRPr="00B96C4C" w:rsidRDefault="005D7335" w:rsidP="005D7335">
      <w:r w:rsidRPr="00B96C4C">
        <w:t>(</w:t>
      </w:r>
    </w:p>
    <w:p w14:paraId="08D9A817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registrationIdentifier</w:t>
      </w:r>
      <w:proofErr w:type="spellEnd"/>
    </w:p>
    <w:p w14:paraId="21123806" w14:textId="77777777" w:rsidR="005D7335" w:rsidRPr="00B96C4C" w:rsidRDefault="005D7335" w:rsidP="005D7335">
      <w:r w:rsidRPr="00B96C4C">
        <w:t>)</w:t>
      </w:r>
    </w:p>
    <w:p w14:paraId="52FC0476" w14:textId="77777777" w:rsidR="005D7335" w:rsidRDefault="005D7335" w:rsidP="005D7335"/>
    <w:p w14:paraId="29440B3E" w14:textId="77777777" w:rsidR="005D7335" w:rsidRDefault="005D7335" w:rsidP="005D7335">
      <w:r>
        <w:t xml:space="preserve">Metóda vráti detail konkrétneho podania.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2702456" w14:textId="77777777" w:rsidR="005D7335" w:rsidRPr="00E22C0C" w:rsidRDefault="005D7335" w:rsidP="005D7335"/>
    <w:p w14:paraId="132ED6C7" w14:textId="77777777" w:rsidR="005D7335" w:rsidRDefault="005D7335" w:rsidP="005D7335">
      <w:r>
        <w:t>Vstupnými parametrami metódy sú:</w:t>
      </w:r>
    </w:p>
    <w:p w14:paraId="06F25A7A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registrationIdentifier</w:t>
      </w:r>
      <w:proofErr w:type="spellEnd"/>
      <w:r>
        <w:t xml:space="preserve"> – jednoznačný identifikátor podania</w:t>
      </w:r>
      <w:r w:rsidRPr="00AD01EA">
        <w:t xml:space="preserve"> </w:t>
      </w:r>
      <w:r>
        <w:t xml:space="preserve">pre </w:t>
      </w:r>
      <w:proofErr w:type="spellStart"/>
      <w:r>
        <w:t>eCommerce</w:t>
      </w:r>
      <w:proofErr w:type="spellEnd"/>
      <w:r>
        <w:t xml:space="preserve"> v systéme EKR </w:t>
      </w:r>
    </w:p>
    <w:p w14:paraId="1A85A70E" w14:textId="77777777" w:rsidR="005D7335" w:rsidRDefault="005D7335" w:rsidP="005D7335"/>
    <w:p w14:paraId="1466886C" w14:textId="77777777" w:rsidR="005D7335" w:rsidRDefault="005D7335" w:rsidP="005D7335">
      <w:r>
        <w:t xml:space="preserve">Metóda vráti inštanciu triedy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DetailPodanieExternySystem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3C8C63E3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 w:rsidRPr="00DB2581">
        <w:t xml:space="preserve"> </w:t>
      </w:r>
      <w:r>
        <w:t>– externý kód typu podania</w:t>
      </w:r>
    </w:p>
    <w:p w14:paraId="70E0CE55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7B588F08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0F74255D" w14:textId="77777777" w:rsidR="005D7335" w:rsidRPr="006C2D5B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75CA1335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644FE1D2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je podanie doručené</w:t>
      </w:r>
    </w:p>
    <w:p w14:paraId="67972202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evidenčné číslo ZOT</w:t>
      </w:r>
    </w:p>
    <w:p w14:paraId="2C009612" w14:textId="77777777" w:rsidR="005D7335" w:rsidRDefault="005D7335" w:rsidP="005D7335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 w:rsidRPr="00821A54">
        <w:t xml:space="preserve"> </w:t>
      </w:r>
      <w:r>
        <w:t>– identifikátor biznis prípadu z podania</w:t>
      </w:r>
    </w:p>
    <w:p w14:paraId="2D8A073C" w14:textId="77777777" w:rsidR="005D7335" w:rsidRDefault="005D7335" w:rsidP="005D7335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 w:rsidRPr="00821A54">
        <w:t xml:space="preserve"> </w:t>
      </w:r>
      <w:r>
        <w:t xml:space="preserve">– dátum a čas prijatia podania v podateľni </w:t>
      </w:r>
      <w:r>
        <w:rPr>
          <w:lang w:val="en-US"/>
        </w:rPr>
        <w:t>(</w:t>
      </w:r>
      <w:r>
        <w:t>lokálny čas)</w:t>
      </w:r>
    </w:p>
    <w:p w14:paraId="23444258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RegistrationState</w:t>
      </w:r>
      <w:proofErr w:type="spellEnd"/>
      <w:r w:rsidRPr="00821A54">
        <w:t xml:space="preserve"> </w:t>
      </w:r>
      <w:r>
        <w:t>– stav podania</w:t>
      </w:r>
    </w:p>
    <w:p w14:paraId="0CB1F0A1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podania</w:t>
      </w:r>
    </w:p>
    <w:p w14:paraId="21690EFB" w14:textId="77777777" w:rsidR="00CF3F21" w:rsidRDefault="00CF3F21" w:rsidP="00CF3F21">
      <w:pPr>
        <w:pStyle w:val="Zoznamsodrkami"/>
        <w:numPr>
          <w:ilvl w:val="0"/>
          <w:numId w:val="0"/>
        </w:numPr>
        <w:ind w:left="360" w:hanging="360"/>
      </w:pPr>
    </w:p>
    <w:p w14:paraId="56707964" w14:textId="77777777" w:rsidR="00CF3F21" w:rsidRDefault="00CF3F21" w:rsidP="00E310C0">
      <w:pPr>
        <w:pStyle w:val="Nadpis2"/>
      </w:pPr>
      <w:bookmarkStart w:id="152" w:name="_Toc140232912"/>
      <w:r>
        <w:t xml:space="preserve">Poskytnutie detailu podania </w:t>
      </w:r>
      <w:r w:rsidR="00885FEB">
        <w:t>(prílohy)</w:t>
      </w:r>
      <w:bookmarkEnd w:id="152"/>
    </w:p>
    <w:p w14:paraId="33EDD2BC" w14:textId="77777777" w:rsidR="00CF3F21" w:rsidRPr="00B96C4C" w:rsidRDefault="00CF3F21" w:rsidP="00CF3F21"/>
    <w:p w14:paraId="45BA553B" w14:textId="77777777" w:rsidR="00CF3F21" w:rsidRPr="00B96C4C" w:rsidRDefault="00CF3F21" w:rsidP="00CF3F21">
      <w:proofErr w:type="spellStart"/>
      <w:r w:rsidRPr="00CF3F21">
        <w:rPr>
          <w:color w:val="2B91AF"/>
        </w:rPr>
        <w:t>RegistrationObjectDetailSimple</w:t>
      </w:r>
      <w:proofErr w:type="spellEnd"/>
      <w:r w:rsidRPr="00B96C4C">
        <w:t xml:space="preserve"> </w:t>
      </w:r>
      <w:proofErr w:type="spellStart"/>
      <w:r w:rsidRPr="00CF3F21">
        <w:t>RegistrationWithAttachmentsGet</w:t>
      </w:r>
      <w:proofErr w:type="spellEnd"/>
    </w:p>
    <w:p w14:paraId="18649798" w14:textId="77777777" w:rsidR="00CF3F21" w:rsidRPr="00B96C4C" w:rsidRDefault="00CF3F21" w:rsidP="00CF3F21">
      <w:r w:rsidRPr="00B96C4C">
        <w:t>(</w:t>
      </w:r>
    </w:p>
    <w:p w14:paraId="66186FEB" w14:textId="77777777" w:rsidR="00CF3F21" w:rsidRPr="00B96C4C" w:rsidRDefault="00CF3F21" w:rsidP="00CF3F21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registrationIdentifier</w:t>
      </w:r>
      <w:proofErr w:type="spellEnd"/>
    </w:p>
    <w:p w14:paraId="528A7212" w14:textId="77777777" w:rsidR="00CF3F21" w:rsidRPr="00B96C4C" w:rsidRDefault="00CF3F21" w:rsidP="00CF3F21">
      <w:r w:rsidRPr="00B96C4C">
        <w:t>)</w:t>
      </w:r>
    </w:p>
    <w:p w14:paraId="2447055E" w14:textId="77777777" w:rsidR="00CF3F21" w:rsidRDefault="00CF3F21" w:rsidP="00CF3F21"/>
    <w:p w14:paraId="53A59F0B" w14:textId="77777777" w:rsidR="00CF3F21" w:rsidRDefault="00CF3F21" w:rsidP="00CF3F21">
      <w:r>
        <w:t xml:space="preserve">Metóda vráti detail konkrétneho podania.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13D3562B" w14:textId="77777777" w:rsidR="00CF3F21" w:rsidRPr="00E22C0C" w:rsidRDefault="00CF3F21" w:rsidP="00CF3F21"/>
    <w:p w14:paraId="2D9D7C0D" w14:textId="77777777" w:rsidR="00CF3F21" w:rsidRDefault="00CF3F21" w:rsidP="00CF3F21">
      <w:r>
        <w:t>Vstupnými parametrami metódy sú:</w:t>
      </w:r>
    </w:p>
    <w:p w14:paraId="0DACBCB1" w14:textId="77777777" w:rsidR="00CF3F21" w:rsidRDefault="00CF3F21" w:rsidP="00CF3F21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registrationIdentifier</w:t>
      </w:r>
      <w:proofErr w:type="spellEnd"/>
      <w:r>
        <w:t xml:space="preserve"> – jednoznačný identifikátor podania v systéme EKR</w:t>
      </w:r>
    </w:p>
    <w:p w14:paraId="36CF8E18" w14:textId="77777777" w:rsidR="00CF3F21" w:rsidRDefault="00CF3F21" w:rsidP="00CF3F21"/>
    <w:p w14:paraId="538B069C" w14:textId="77777777" w:rsidR="00CF3F21" w:rsidRDefault="00CF3F21" w:rsidP="00CF3F21">
      <w:r>
        <w:t xml:space="preserve">Metóda vráti inštanciu triedy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RegistrationObjectDetailSimple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17896AFC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 w:rsidRPr="00DB2581">
        <w:t xml:space="preserve"> </w:t>
      </w:r>
      <w:r>
        <w:t>– externý kód typu podania</w:t>
      </w:r>
    </w:p>
    <w:p w14:paraId="0DDA16FF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02B0F920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5A51F4D9" w14:textId="77777777" w:rsidR="00CF3F21" w:rsidRPr="006C2D5B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152B19D4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318AA133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je podanie doručené</w:t>
      </w:r>
    </w:p>
    <w:p w14:paraId="2E56EA6F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evidenčné číslo ZOT</w:t>
      </w:r>
    </w:p>
    <w:p w14:paraId="576C740C" w14:textId="77777777" w:rsidR="00CF3F21" w:rsidRDefault="00CF3F21" w:rsidP="00CF3F21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 w:rsidRPr="00821A54">
        <w:t xml:space="preserve"> </w:t>
      </w:r>
      <w:r>
        <w:t>– identifikátor biznis prípadu z podania</w:t>
      </w:r>
    </w:p>
    <w:p w14:paraId="76ACD463" w14:textId="77777777" w:rsidR="00CF3F21" w:rsidRDefault="00CF3F21" w:rsidP="00CF3F21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 w:rsidRPr="00821A54">
        <w:t xml:space="preserve"> </w:t>
      </w:r>
      <w:r>
        <w:t xml:space="preserve">– dátum a čas prijatia podania v podateľni </w:t>
      </w:r>
      <w:r>
        <w:rPr>
          <w:lang w:val="en-US"/>
        </w:rPr>
        <w:t>(</w:t>
      </w:r>
      <w:r>
        <w:t>lokálny čas)</w:t>
      </w:r>
    </w:p>
    <w:p w14:paraId="5F5CC69C" w14:textId="77777777" w:rsidR="00CF3F21" w:rsidRDefault="00CF3F21" w:rsidP="00CF3F21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RegistrationState</w:t>
      </w:r>
      <w:proofErr w:type="spellEnd"/>
      <w:r w:rsidRPr="00821A54">
        <w:t xml:space="preserve"> </w:t>
      </w:r>
      <w:r>
        <w:t>– stav podania</w:t>
      </w:r>
    </w:p>
    <w:p w14:paraId="053C3733" w14:textId="77777777" w:rsidR="00CF3F21" w:rsidRDefault="00CF3F21" w:rsidP="00CF3F21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podania</w:t>
      </w:r>
    </w:p>
    <w:p w14:paraId="721E61E9" w14:textId="77777777" w:rsidR="00CF3F21" w:rsidRDefault="00CF3F21" w:rsidP="00CF3F21">
      <w:pPr>
        <w:pStyle w:val="Zoznamsodrkami"/>
        <w:numPr>
          <w:ilvl w:val="0"/>
          <w:numId w:val="0"/>
        </w:numPr>
        <w:ind w:left="360" w:hanging="360"/>
      </w:pPr>
    </w:p>
    <w:p w14:paraId="129F254D" w14:textId="77777777" w:rsidR="00CE02EE" w:rsidRDefault="00CE02EE" w:rsidP="00CE02EE">
      <w:pPr>
        <w:pStyle w:val="Nadpis2"/>
      </w:pPr>
      <w:bookmarkStart w:id="153" w:name="_Toc140232913"/>
      <w:r>
        <w:lastRenderedPageBreak/>
        <w:t>Poskytnutie detailu podania pre EIDAS (prílohy)</w:t>
      </w:r>
      <w:bookmarkEnd w:id="153"/>
    </w:p>
    <w:p w14:paraId="7E66C5F9" w14:textId="77777777" w:rsidR="00CE02EE" w:rsidRPr="00B96C4C" w:rsidRDefault="00CE02EE" w:rsidP="00CE02EE"/>
    <w:p w14:paraId="47C5DAD7" w14:textId="77777777" w:rsidR="00CE02EE" w:rsidRPr="00B96C4C" w:rsidRDefault="00CE02EE" w:rsidP="00CE02EE">
      <w:proofErr w:type="spellStart"/>
      <w:r w:rsidRPr="00AD01EA">
        <w:rPr>
          <w:color w:val="2B91AF"/>
        </w:rPr>
        <w:t>DetailPodanieExternySystem</w:t>
      </w:r>
      <w:proofErr w:type="spellEnd"/>
      <w:r>
        <w:rPr>
          <w:color w:val="2B91AF"/>
        </w:rPr>
        <w:t xml:space="preserve"> </w:t>
      </w:r>
      <w:r w:rsidRPr="00CE02EE">
        <w:t>RegistrationWithAttachmentsGetEkr2</w:t>
      </w:r>
    </w:p>
    <w:p w14:paraId="0C694DD7" w14:textId="77777777" w:rsidR="00CE02EE" w:rsidRPr="00B96C4C" w:rsidRDefault="00CE02EE" w:rsidP="00CE02EE">
      <w:r w:rsidRPr="00B96C4C">
        <w:t>(</w:t>
      </w:r>
    </w:p>
    <w:p w14:paraId="3EDBDB84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registrationIdentifier</w:t>
      </w:r>
      <w:proofErr w:type="spellEnd"/>
    </w:p>
    <w:p w14:paraId="13812974" w14:textId="77777777" w:rsidR="00CE02EE" w:rsidRPr="00B96C4C" w:rsidRDefault="00CE02EE" w:rsidP="00CE02EE">
      <w:r w:rsidRPr="00B96C4C">
        <w:t>)</w:t>
      </w:r>
    </w:p>
    <w:p w14:paraId="5D1FFA17" w14:textId="77777777" w:rsidR="00CE02EE" w:rsidRDefault="00CE02EE" w:rsidP="00CE02EE"/>
    <w:p w14:paraId="2ECA31FA" w14:textId="77777777" w:rsidR="00CE02EE" w:rsidRDefault="00CE02EE" w:rsidP="00CE02EE">
      <w:r>
        <w:t xml:space="preserve">Metóda vráti detail konkrétneho podania.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1DEC13B2" w14:textId="77777777" w:rsidR="00CE02EE" w:rsidRPr="00E22C0C" w:rsidRDefault="00CE02EE" w:rsidP="00CE02EE"/>
    <w:p w14:paraId="04BC5F45" w14:textId="77777777" w:rsidR="00CE02EE" w:rsidRDefault="00CE02EE" w:rsidP="00CE02EE">
      <w:r>
        <w:t>Vstupnými parametrami metódy sú:</w:t>
      </w:r>
    </w:p>
    <w:p w14:paraId="499F981B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registrationIdentifier</w:t>
      </w:r>
      <w:proofErr w:type="spellEnd"/>
      <w:r>
        <w:t xml:space="preserve"> – jednoznačný identifikátor podania</w:t>
      </w:r>
      <w:r w:rsidRPr="00AD01EA">
        <w:t xml:space="preserve"> </w:t>
      </w:r>
      <w:r>
        <w:t xml:space="preserve">pre EIDAS v systéme EKR </w:t>
      </w:r>
    </w:p>
    <w:p w14:paraId="0A9B2CF0" w14:textId="77777777" w:rsidR="00CE02EE" w:rsidRDefault="00CE02EE" w:rsidP="00CE02EE"/>
    <w:p w14:paraId="7E17A097" w14:textId="77777777" w:rsidR="00CE02EE" w:rsidRDefault="00CE02EE" w:rsidP="00CE02EE">
      <w:r>
        <w:t xml:space="preserve">Metóda vráti inštanciu triedy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DetailPodanieExternySystem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6B78C3E7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RegistrationExternalCode</w:t>
      </w:r>
      <w:proofErr w:type="spellEnd"/>
      <w:r w:rsidRPr="00DB2581">
        <w:t xml:space="preserve"> </w:t>
      </w:r>
      <w:r>
        <w:t>– externý kód typu podania</w:t>
      </w:r>
    </w:p>
    <w:p w14:paraId="13006949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RegistrationTypeName</w:t>
      </w:r>
      <w:proofErr w:type="spellEnd"/>
      <w:r>
        <w:t xml:space="preserve"> – názov typu podania</w:t>
      </w:r>
    </w:p>
    <w:p w14:paraId="11D3CC72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0556EA5D" w14:textId="77777777" w:rsidR="00CE02EE" w:rsidRPr="006C2D5B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7269A70E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5A3AC9E8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je podanie doručené</w:t>
      </w:r>
    </w:p>
    <w:p w14:paraId="1C60B302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evidenčné číslo ZOT</w:t>
      </w:r>
    </w:p>
    <w:p w14:paraId="44C01284" w14:textId="77777777" w:rsidR="00CE02EE" w:rsidRDefault="00CE02EE" w:rsidP="00CE02EE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RegistrationDescription</w:t>
      </w:r>
      <w:proofErr w:type="spellEnd"/>
      <w:r w:rsidRPr="00821A54">
        <w:t xml:space="preserve"> </w:t>
      </w:r>
      <w:r>
        <w:t>– identifikátor biznis prípadu z podania</w:t>
      </w:r>
    </w:p>
    <w:p w14:paraId="17933409" w14:textId="77777777" w:rsidR="00CE02EE" w:rsidRDefault="00CE02EE" w:rsidP="00CE02EE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ReceivedDateTime</w:t>
      </w:r>
      <w:proofErr w:type="spellEnd"/>
      <w:r w:rsidRPr="00821A54">
        <w:t xml:space="preserve"> </w:t>
      </w:r>
      <w:r>
        <w:t xml:space="preserve">– dátum a čas prijatia podania v podateľni </w:t>
      </w:r>
      <w:r>
        <w:rPr>
          <w:lang w:val="en-US"/>
        </w:rPr>
        <w:t>(</w:t>
      </w:r>
      <w:r>
        <w:t>lokálny čas)</w:t>
      </w:r>
    </w:p>
    <w:p w14:paraId="05400E32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RegistrationState</w:t>
      </w:r>
      <w:proofErr w:type="spellEnd"/>
      <w:r w:rsidRPr="00821A54">
        <w:t xml:space="preserve"> </w:t>
      </w:r>
      <w:r>
        <w:t>– stav podania</w:t>
      </w:r>
    </w:p>
    <w:p w14:paraId="056D4E3D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podania</w:t>
      </w:r>
    </w:p>
    <w:p w14:paraId="4D5F24DE" w14:textId="77777777" w:rsidR="005E6FBF" w:rsidRDefault="00F74454" w:rsidP="005C75EA">
      <w:pPr>
        <w:pStyle w:val="Nadpis1"/>
      </w:pPr>
      <w:bookmarkStart w:id="154" w:name="_Toc191382277"/>
      <w:bookmarkStart w:id="155" w:name="_Toc418151191"/>
      <w:bookmarkStart w:id="156" w:name="_Toc424730381"/>
      <w:bookmarkStart w:id="157" w:name="_Toc424807061"/>
      <w:bookmarkStart w:id="158" w:name="_Toc424807107"/>
      <w:bookmarkStart w:id="159" w:name="_Toc140232914"/>
      <w:r>
        <w:lastRenderedPageBreak/>
        <w:t>Metódy</w:t>
      </w:r>
      <w:r w:rsidR="005E6FBF" w:rsidRPr="00C14B25">
        <w:t xml:space="preserve"> </w:t>
      </w:r>
      <w:r w:rsidR="00F86757">
        <w:t>pre poskytnutie</w:t>
      </w:r>
      <w:r w:rsidR="005E6FBF" w:rsidRPr="00C14B25">
        <w:t xml:space="preserve"> </w:t>
      </w:r>
      <w:bookmarkEnd w:id="154"/>
      <w:r w:rsidR="005E6FBF">
        <w:t>zásielok</w:t>
      </w:r>
      <w:bookmarkEnd w:id="155"/>
      <w:bookmarkEnd w:id="156"/>
      <w:bookmarkEnd w:id="157"/>
      <w:bookmarkEnd w:id="158"/>
      <w:bookmarkEnd w:id="159"/>
    </w:p>
    <w:p w14:paraId="56164704" w14:textId="77777777" w:rsidR="00CE6455" w:rsidRDefault="00CE6455" w:rsidP="005C75EA">
      <w:pPr>
        <w:pStyle w:val="Zoznamsodrkami"/>
      </w:pPr>
      <w:r w:rsidRPr="00171100">
        <w:t>Poskytnutie zoznamu zásielok pre externé systémy</w:t>
      </w:r>
    </w:p>
    <w:p w14:paraId="2FAF53A6" w14:textId="77777777" w:rsidR="00CE6455" w:rsidRPr="00171100" w:rsidRDefault="00CE6455" w:rsidP="005C75EA">
      <w:pPr>
        <w:pStyle w:val="Zoznamsodrkami"/>
      </w:pPr>
      <w:r w:rsidRPr="002D1774">
        <w:t xml:space="preserve">Poskytnutie </w:t>
      </w:r>
      <w:r w:rsidRPr="00F77270">
        <w:t>kon</w:t>
      </w:r>
      <w:r>
        <w:t>krétnej</w:t>
      </w:r>
      <w:r w:rsidRPr="00F77270">
        <w:t xml:space="preserve"> </w:t>
      </w:r>
      <w:r w:rsidRPr="00171100">
        <w:t>zásielky</w:t>
      </w:r>
      <w:r w:rsidRPr="00F77270">
        <w:t xml:space="preserve"> zo zoznamu </w:t>
      </w:r>
      <w:r w:rsidRPr="00171100">
        <w:t>zásielok</w:t>
      </w:r>
    </w:p>
    <w:p w14:paraId="7428D00F" w14:textId="77777777" w:rsidR="00CE6455" w:rsidRDefault="00CE6455" w:rsidP="005C75EA">
      <w:pPr>
        <w:pStyle w:val="Zoznamsodrkami"/>
      </w:pPr>
      <w:r w:rsidRPr="00171100">
        <w:t>Poskytnutie</w:t>
      </w:r>
      <w:r>
        <w:t xml:space="preserve"> detailu</w:t>
      </w:r>
      <w:r w:rsidRPr="00171100">
        <w:t xml:space="preserve"> zásielky</w:t>
      </w:r>
    </w:p>
    <w:p w14:paraId="5CC2B799" w14:textId="77777777" w:rsidR="00AD01EA" w:rsidRDefault="00AD01EA" w:rsidP="00AD01EA">
      <w:pPr>
        <w:pStyle w:val="Zoznamsodrkami"/>
      </w:pPr>
      <w:r w:rsidRPr="00AD01EA">
        <w:t>Poskytnutie zoznamu zásielok pre EIDAS pre externé systémy</w:t>
      </w:r>
    </w:p>
    <w:p w14:paraId="350A5501" w14:textId="77777777" w:rsidR="00AD01EA" w:rsidRPr="00AD01EA" w:rsidRDefault="00AD01EA" w:rsidP="00AD01EA">
      <w:pPr>
        <w:pStyle w:val="Zoznamsodrkami"/>
      </w:pPr>
      <w:r w:rsidRPr="00AD01EA">
        <w:t>Poskytnutie konkrétnej zásielky pre EIDAS zo zoznamu zásielok</w:t>
      </w:r>
    </w:p>
    <w:p w14:paraId="686BDAD5" w14:textId="77777777" w:rsidR="00AD01EA" w:rsidRDefault="00AD01EA" w:rsidP="00AD01EA">
      <w:pPr>
        <w:pStyle w:val="Zoznamsodrkami"/>
      </w:pPr>
      <w:r>
        <w:t>Poskytnutie detailu zásielky pre EIDAS</w:t>
      </w:r>
    </w:p>
    <w:p w14:paraId="0CB7048F" w14:textId="77777777" w:rsidR="005D7335" w:rsidRDefault="005D7335" w:rsidP="005D7335">
      <w:pPr>
        <w:pStyle w:val="Zoznamsodrkami"/>
      </w:pPr>
      <w:r w:rsidRPr="00AD01EA">
        <w:t xml:space="preserve">Poskytnutie zoznamu zásielok pre </w:t>
      </w:r>
      <w:proofErr w:type="spellStart"/>
      <w:r>
        <w:t>eCommerce</w:t>
      </w:r>
      <w:proofErr w:type="spellEnd"/>
      <w:r w:rsidRPr="00AD01EA">
        <w:t xml:space="preserve"> pre externé systémy</w:t>
      </w:r>
    </w:p>
    <w:p w14:paraId="643699FE" w14:textId="77777777" w:rsidR="005D7335" w:rsidRPr="00AD01EA" w:rsidRDefault="005D7335" w:rsidP="005D7335">
      <w:pPr>
        <w:pStyle w:val="Zoznamsodrkami"/>
      </w:pPr>
      <w:r w:rsidRPr="00AD01EA">
        <w:t xml:space="preserve">Poskytnutie konkrétnej zásielky pre </w:t>
      </w:r>
      <w:proofErr w:type="spellStart"/>
      <w:r>
        <w:t>eCommerce</w:t>
      </w:r>
      <w:proofErr w:type="spellEnd"/>
      <w:r w:rsidRPr="00AD01EA">
        <w:t xml:space="preserve"> zo zoznamu zásielok</w:t>
      </w:r>
    </w:p>
    <w:p w14:paraId="1DBEA062" w14:textId="77777777" w:rsidR="005D7335" w:rsidRDefault="005D7335" w:rsidP="005D7335">
      <w:pPr>
        <w:pStyle w:val="Zoznamsodrkami"/>
      </w:pPr>
      <w:r>
        <w:t xml:space="preserve">Poskytnutie detailu zásielky pre </w:t>
      </w:r>
      <w:proofErr w:type="spellStart"/>
      <w:r>
        <w:t>eCommerce</w:t>
      </w:r>
      <w:proofErr w:type="spellEnd"/>
    </w:p>
    <w:p w14:paraId="351B93CA" w14:textId="77777777" w:rsidR="00345094" w:rsidRDefault="00345094" w:rsidP="005C75EA"/>
    <w:p w14:paraId="7E016B18" w14:textId="77777777" w:rsidR="002976EC" w:rsidRPr="00497599" w:rsidRDefault="002976EC" w:rsidP="005C75EA">
      <w:pPr>
        <w:rPr>
          <w:i/>
        </w:rPr>
      </w:pPr>
      <w:r>
        <w:t>P</w:t>
      </w:r>
      <w:r w:rsidRPr="00800B03">
        <w:t>racuje</w:t>
      </w:r>
      <w:r>
        <w:t xml:space="preserve"> sa</w:t>
      </w:r>
      <w:r w:rsidRPr="00800B03">
        <w:t xml:space="preserve"> s inštanciou </w:t>
      </w: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17767933" w14:textId="77777777" w:rsidR="002976EC" w:rsidRDefault="002976EC" w:rsidP="005C75EA">
      <w:r w:rsidRPr="00800B03">
        <w:t>(pre COM rozhranie “</w:t>
      </w:r>
      <w:proofErr w:type="spellStart"/>
      <w:r w:rsidRPr="00B96C4C">
        <w:t>Ditec.Cep.Ekr.Interface.Communication</w:t>
      </w:r>
      <w:proofErr w:type="spellEnd"/>
      <w:r w:rsidRPr="00800B03">
        <w:t>”).</w:t>
      </w:r>
    </w:p>
    <w:p w14:paraId="37144835" w14:textId="77777777" w:rsidR="002976EC" w:rsidRDefault="002976EC" w:rsidP="005C75EA"/>
    <w:p w14:paraId="2022F950" w14:textId="77777777" w:rsidR="00CE6455" w:rsidRPr="00CE6455" w:rsidRDefault="00CE6455" w:rsidP="00E310C0">
      <w:pPr>
        <w:pStyle w:val="Nadpis2"/>
      </w:pPr>
      <w:bookmarkStart w:id="160" w:name="_Toc418151192"/>
      <w:bookmarkStart w:id="161" w:name="_Toc424730382"/>
      <w:bookmarkStart w:id="162" w:name="_Toc424807062"/>
      <w:bookmarkStart w:id="163" w:name="_Toc424807108"/>
      <w:bookmarkStart w:id="164" w:name="_Toc140232915"/>
      <w:r w:rsidRPr="00CE6455">
        <w:t>Poskytnutie zoznamu zásielok pre externé systémy</w:t>
      </w:r>
      <w:bookmarkEnd w:id="160"/>
      <w:bookmarkEnd w:id="161"/>
      <w:bookmarkEnd w:id="162"/>
      <w:bookmarkEnd w:id="163"/>
      <w:bookmarkEnd w:id="164"/>
    </w:p>
    <w:p w14:paraId="78C346A7" w14:textId="77777777" w:rsidR="00CE6455" w:rsidRPr="00B96C4C" w:rsidRDefault="00CE6455" w:rsidP="005C75EA"/>
    <w:p w14:paraId="767A77A4" w14:textId="77777777" w:rsidR="00D62BE1" w:rsidRPr="00B96C4C" w:rsidRDefault="00761E56" w:rsidP="005C75EA">
      <w:proofErr w:type="spellStart"/>
      <w:r w:rsidRPr="00761E56">
        <w:rPr>
          <w:color w:val="2B91AF"/>
        </w:rPr>
        <w:t>ConsignmentListResult</w:t>
      </w:r>
      <w:proofErr w:type="spellEnd"/>
      <w:r>
        <w:rPr>
          <w:color w:val="2B91AF"/>
        </w:rPr>
        <w:t xml:space="preserve"> </w:t>
      </w:r>
      <w:proofErr w:type="spellStart"/>
      <w:r w:rsidR="00D62BE1" w:rsidRPr="00B96C4C">
        <w:t>ConsignmentList</w:t>
      </w:r>
      <w:proofErr w:type="spellEnd"/>
    </w:p>
    <w:p w14:paraId="534CBBE6" w14:textId="77777777" w:rsidR="00D62BE1" w:rsidRPr="00B96C4C" w:rsidRDefault="00D62BE1" w:rsidP="005C75EA">
      <w:r w:rsidRPr="00B96C4C">
        <w:t>(</w:t>
      </w:r>
    </w:p>
    <w:p w14:paraId="41D140FE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13B73355" w14:textId="77777777" w:rsidR="00D62BE1" w:rsidRPr="00B96C4C" w:rsidRDefault="00D62BE1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7638FC4C" w14:textId="77777777" w:rsidR="00D62BE1" w:rsidRPr="00B96C4C" w:rsidRDefault="00D62BE1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0333E733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79393F1B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2436D5C4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isRead</w:t>
      </w:r>
      <w:proofErr w:type="spellEnd"/>
      <w:r w:rsidRPr="00B96C4C">
        <w:t xml:space="preserve">, </w:t>
      </w:r>
    </w:p>
    <w:p w14:paraId="66B37A6C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consignmentExternalCode</w:t>
      </w:r>
      <w:proofErr w:type="spellEnd"/>
      <w:r w:rsidRPr="00B96C4C">
        <w:t xml:space="preserve">, </w:t>
      </w:r>
    </w:p>
    <w:p w14:paraId="0E6C603F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6EB510A6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334CA040" w14:textId="77777777" w:rsidR="00D62BE1" w:rsidRPr="00B96C4C" w:rsidRDefault="00D62BE1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</w:t>
      </w:r>
      <w:proofErr w:type="spellEnd"/>
      <w:r w:rsidRPr="00B96C4C">
        <w:t xml:space="preserve">, </w:t>
      </w:r>
    </w:p>
    <w:p w14:paraId="1DAC791D" w14:textId="77777777" w:rsidR="00D62BE1" w:rsidRPr="00B96C4C" w:rsidRDefault="00D62BE1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7CAF1A69" w14:textId="77777777" w:rsidR="00D62BE1" w:rsidRPr="00B96C4C" w:rsidRDefault="00D62BE1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</w:p>
    <w:p w14:paraId="649515EB" w14:textId="77777777" w:rsidR="00D62BE1" w:rsidRPr="00B96C4C" w:rsidRDefault="00D62BE1" w:rsidP="005C75EA">
      <w:r w:rsidRPr="00B96C4C">
        <w:t>);</w:t>
      </w:r>
    </w:p>
    <w:p w14:paraId="4676C83D" w14:textId="77777777" w:rsidR="00D62BE1" w:rsidRDefault="00D62BE1" w:rsidP="005C75EA"/>
    <w:p w14:paraId="55ECAD44" w14:textId="77777777" w:rsidR="00D62BE1" w:rsidRDefault="005B2EE7" w:rsidP="005C75EA">
      <w:r>
        <w:t>Metóda</w:t>
      </w:r>
      <w:r w:rsidRPr="005B2EE7">
        <w:t xml:space="preserve"> vráti návratový kód, popis a požadovanú stránku zoznamu zásielok (bez samotných dát zásielok) spĺňajúcich podmienky dané vstupnými parametrami</w:t>
      </w:r>
      <w:r w:rsidR="00D62BE1">
        <w:t>:</w:t>
      </w:r>
    </w:p>
    <w:p w14:paraId="73BFF320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</w:t>
      </w:r>
      <w:r w:rsidR="00E261F5">
        <w:t xml:space="preserve">(povinné) </w:t>
      </w:r>
      <w:r>
        <w:t>jednoznačný identifikátor subjektu - identifikátor EKR</w:t>
      </w:r>
    </w:p>
    <w:p w14:paraId="25DF0245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</w:t>
      </w:r>
      <w:r w:rsidR="00E261F5">
        <w:t xml:space="preserve"> (povinné)</w:t>
      </w:r>
      <w:r>
        <w:t xml:space="preserve">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7766DD6A" w14:textId="77777777" w:rsidR="00D62BE1" w:rsidRPr="00D96B26" w:rsidRDefault="00D62BE1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</w:t>
      </w:r>
      <w:r w:rsidR="00E261F5">
        <w:t xml:space="preserve"> (povinné)</w:t>
      </w:r>
      <w:r>
        <w:t xml:space="preserve"> i</w:t>
      </w:r>
      <w:r w:rsidRPr="006B6A0E">
        <w:t>dentifikátor podateľne (bude obsahovať hodnotu 2 (podateľňa CEP))</w:t>
      </w:r>
    </w:p>
    <w:p w14:paraId="40492F3B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</w:t>
      </w:r>
      <w:r w:rsidR="00F3299F">
        <w:t>e</w:t>
      </w:r>
      <w:r w:rsidR="00FF1B0A">
        <w:t>videnčné číslo ZOT</w:t>
      </w:r>
      <w:r>
        <w:t>.</w:t>
      </w:r>
    </w:p>
    <w:p w14:paraId="52A5D0DC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</w:t>
      </w:r>
      <w:r w:rsidR="00A40076">
        <w:t xml:space="preserve">(nepovinné) </w:t>
      </w:r>
      <w:r w:rsidR="00FF1B0A">
        <w:t>Identifikátor biznis prípadu</w:t>
      </w:r>
      <w:r>
        <w:t xml:space="preserve"> z</w:t>
      </w:r>
      <w:r w:rsidR="00FF1B0A">
        <w:t xml:space="preserve"> </w:t>
      </w:r>
      <w:r>
        <w:t>podania</w:t>
      </w:r>
    </w:p>
    <w:p w14:paraId="3E4A6D60" w14:textId="77777777" w:rsidR="00897418" w:rsidRPr="00897418" w:rsidRDefault="00897418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 w:rsidRPr="00897418">
        <w:rPr>
          <w:i/>
        </w:rPr>
        <w:t xml:space="preserve"> </w:t>
      </w:r>
      <w:r w:rsidRPr="00897418">
        <w:t xml:space="preserve">– </w:t>
      </w:r>
      <w:r w:rsidR="00A40076">
        <w:t xml:space="preserve">(nepovinné) </w:t>
      </w:r>
      <w:r w:rsidR="002B29F4">
        <w:t>príznak prečítaná (“</w:t>
      </w:r>
      <w:proofErr w:type="spellStart"/>
      <w:r w:rsidR="002B29F4">
        <w:t>false</w:t>
      </w:r>
      <w:proofErr w:type="spellEnd"/>
      <w:r w:rsidR="002B29F4">
        <w:t>” – len neprečítané, “</w:t>
      </w:r>
      <w:proofErr w:type="spellStart"/>
      <w:r w:rsidR="002B29F4">
        <w:t>true</w:t>
      </w:r>
      <w:proofErr w:type="spellEnd"/>
      <w:r w:rsidRPr="00897418">
        <w:t>” – len prečítané, “”/</w:t>
      </w:r>
      <w:proofErr w:type="spellStart"/>
      <w:r w:rsidRPr="00897418">
        <w:t>null</w:t>
      </w:r>
      <w:proofErr w:type="spellEnd"/>
      <w:r w:rsidRPr="00897418">
        <w:t xml:space="preserve"> – všetky)</w:t>
      </w:r>
    </w:p>
    <w:p w14:paraId="4852D377" w14:textId="77777777" w:rsidR="00D62BE1" w:rsidRPr="00443D06" w:rsidRDefault="00285C47" w:rsidP="005C75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lastRenderedPageBreak/>
        <w:t>consignmentExternalCode</w:t>
      </w:r>
      <w:proofErr w:type="spellEnd"/>
      <w:r w:rsidRPr="00285C47">
        <w:rPr>
          <w:i/>
        </w:rPr>
        <w:t xml:space="preserve"> </w:t>
      </w:r>
      <w:r w:rsidR="00D62BE1">
        <w:t>–</w:t>
      </w:r>
      <w:r w:rsidR="00A40076">
        <w:t xml:space="preserve"> (nepovinné)</w:t>
      </w:r>
      <w:r w:rsidR="00D62BE1">
        <w:rPr>
          <w:i/>
        </w:rPr>
        <w:t xml:space="preserve"> </w:t>
      </w:r>
      <w:r w:rsidR="00D62BE1">
        <w:t xml:space="preserve">externý kód z číselníka „Typ podania“ (kap. </w:t>
      </w:r>
      <w:r w:rsidR="0092208C">
        <w:t>8</w:t>
      </w:r>
      <w:r w:rsidR="00D62BE1">
        <w:t xml:space="preserve">. </w:t>
      </w:r>
      <w:r w:rsidR="00D62BE1">
        <w:fldChar w:fldCharType="begin"/>
      </w:r>
      <w:r w:rsidR="00D62BE1">
        <w:instrText xml:space="preserve"> REF _Ref235608316 \h  \* MERGEFORMAT </w:instrText>
      </w:r>
      <w:r w:rsidR="00D62BE1">
        <w:fldChar w:fldCharType="separate"/>
      </w:r>
      <w:r w:rsidR="00C11683">
        <w:t>Sťahovanie číselníkov</w:t>
      </w:r>
      <w:r w:rsidR="00D62BE1">
        <w:fldChar w:fldCharType="end"/>
      </w:r>
      <w:r w:rsidR="00D62BE1">
        <w:t>)</w:t>
      </w:r>
    </w:p>
    <w:p w14:paraId="2C876309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60EF0BD6" w14:textId="77777777" w:rsidR="00D62BE1" w:rsidRPr="00591B5C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4DA5FA17" w14:textId="77777777" w:rsidR="00D62BE1" w:rsidRDefault="00285C47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</w:t>
      </w:r>
      <w:proofErr w:type="spellEnd"/>
      <w:r w:rsidRPr="00285C47">
        <w:rPr>
          <w:i/>
        </w:rPr>
        <w:t xml:space="preserve"> </w:t>
      </w:r>
      <w:r w:rsidR="00D62BE1">
        <w:t>–</w:t>
      </w:r>
      <w:r>
        <w:t xml:space="preserve"> </w:t>
      </w:r>
      <w:r w:rsidR="00A40076">
        <w:t xml:space="preserve">(nepovinné) </w:t>
      </w:r>
      <w:r w:rsidR="0011344C">
        <w:t xml:space="preserve">identifikátor podania, </w:t>
      </w:r>
      <w:r w:rsidR="00C852D6">
        <w:t>viažuceho</w:t>
      </w:r>
      <w:r w:rsidR="0011344C">
        <w:t xml:space="preserve"> sa k zásielke</w:t>
      </w:r>
      <w:r w:rsidR="00D62BE1">
        <w:t>.</w:t>
      </w:r>
    </w:p>
    <w:p w14:paraId="73782D07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64645C3A" w14:textId="77777777" w:rsidR="00D62BE1" w:rsidRDefault="00D62BE1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7933127B" w14:textId="77777777" w:rsidR="00D62BE1" w:rsidRDefault="00D62BE1" w:rsidP="005C75EA"/>
    <w:p w14:paraId="3758EABA" w14:textId="77777777" w:rsidR="00B20C74" w:rsidRPr="00EB6E05" w:rsidRDefault="00B20C74" w:rsidP="00B20C74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Metóda vráti </w:t>
      </w:r>
      <w:r w:rsidR="005B2EE7">
        <w:t xml:space="preserve">inštanciu triedy </w:t>
      </w:r>
      <w: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ConsignmentListResult</w:t>
      </w:r>
      <w:proofErr w:type="spellEnd"/>
      <w:r>
        <w:t>, ktor</w:t>
      </w:r>
      <w:r w:rsidR="00D04879">
        <w:t>á</w:t>
      </w:r>
      <w:r w:rsidRPr="00E80507">
        <w:t xml:space="preserve"> obsahuje:</w:t>
      </w:r>
    </w:p>
    <w:p w14:paraId="6931A6BA" w14:textId="77777777" w:rsidR="00B20C74" w:rsidRDefault="00B20C74" w:rsidP="00ED6AB5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proofErr w:type="spellStart"/>
      <w:r w:rsidR="00FA151B" w:rsidRPr="00FA151B">
        <w:rPr>
          <w:rFonts w:ascii="Courier New" w:hAnsi="Courier New" w:cs="Courier New"/>
        </w:rPr>
        <w:t>ConsignmentList</w:t>
      </w:r>
      <w:proofErr w:type="spellEnd"/>
      <w:r w:rsidR="00FA151B" w:rsidRPr="00B20C74">
        <w:rPr>
          <w:color w:val="2B91AF"/>
          <w:lang w:val="en-US"/>
        </w:rPr>
        <w:t xml:space="preserve"> </w:t>
      </w:r>
      <w:r>
        <w:t>– zoznam zásielok</w:t>
      </w:r>
    </w:p>
    <w:p w14:paraId="30D62083" w14:textId="77777777" w:rsidR="00B20C74" w:rsidRDefault="00B20C74" w:rsidP="00B20C74">
      <w:pPr>
        <w:pStyle w:val="Zoznamsodrkami"/>
      </w:pPr>
      <w:r w:rsidRPr="00A76880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>
        <w:rPr>
          <w:rFonts w:ascii="Courier New" w:hAnsi="Courier New" w:cs="Courier New"/>
        </w:rPr>
        <w:t>Code</w:t>
      </w:r>
      <w:proofErr w:type="spellEnd"/>
      <w:r>
        <w:t xml:space="preserve"> – kód chyby vrátený systémom EKR </w:t>
      </w:r>
    </w:p>
    <w:p w14:paraId="21AA0D7F" w14:textId="77777777" w:rsidR="00B20C74" w:rsidRDefault="00B20C74" w:rsidP="00B20C74">
      <w:pPr>
        <w:pStyle w:val="Zoznamsodrkami"/>
      </w:pPr>
      <w:r w:rsidRPr="00B20C74">
        <w:rPr>
          <w:rFonts w:ascii="Courier New" w:hAnsi="Courier New" w:cs="Courier New"/>
          <w:noProof/>
          <w:color w:val="0000FF"/>
        </w:rPr>
        <w:t>string</w:t>
      </w:r>
      <w:r>
        <w:rPr>
          <w:rFonts w:ascii="Courier New" w:hAnsi="Courier New" w:cs="Courier New"/>
          <w:noProof/>
          <w:color w:val="0000FF"/>
        </w:rPr>
        <w:t xml:space="preserve"> </w:t>
      </w: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</w:t>
      </w:r>
      <w:r w:rsidR="003F7B5B">
        <w:t xml:space="preserve">popis </w:t>
      </w:r>
      <w:r>
        <w:t>chyby vrátený systémom EKR</w:t>
      </w:r>
    </w:p>
    <w:p w14:paraId="13D474B1" w14:textId="77777777" w:rsidR="00B20C74" w:rsidRDefault="00B20C74" w:rsidP="005C75EA"/>
    <w:p w14:paraId="588D5C94" w14:textId="77777777" w:rsidR="00D62BE1" w:rsidRPr="00EB6E05" w:rsidRDefault="00B20C74" w:rsidP="005C75EA">
      <w:pPr>
        <w:rPr>
          <w:rFonts w:ascii="Consolas" w:hAnsi="Consolas" w:cs="Consolas"/>
          <w:color w:val="2B91AF"/>
          <w:sz w:val="19"/>
          <w:szCs w:val="19"/>
        </w:rPr>
      </w:pPr>
      <w:r>
        <w:t>Objekt</w:t>
      </w:r>
      <w:r w:rsidR="00D62BE1">
        <w:t xml:space="preserve"> </w:t>
      </w:r>
      <w:proofErr w:type="spellStart"/>
      <w:r w:rsidR="00EB6E05">
        <w:rPr>
          <w:rFonts w:ascii="Consolas" w:hAnsi="Consolas" w:cs="Consolas"/>
          <w:color w:val="2B91AF"/>
          <w:sz w:val="19"/>
          <w:szCs w:val="19"/>
        </w:rPr>
        <w:t>ConsignmentList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E80507" w:rsidRPr="00E80507">
        <w:t>obsahuje:</w:t>
      </w:r>
    </w:p>
    <w:p w14:paraId="42256F09" w14:textId="77777777" w:rsidR="00D62BE1" w:rsidRDefault="00E80507" w:rsidP="005C75EA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ConsignmentListDetail</w:t>
      </w:r>
      <w:proofErr w:type="spellEnd"/>
      <w:r w:rsidR="00D62BE1" w:rsidRPr="00B96C4C">
        <w:rPr>
          <w:lang w:val="en-US"/>
        </w:rPr>
        <w:t>[</w:t>
      </w:r>
      <w:r w:rsidR="00D04879">
        <w:rPr>
          <w:lang w:val="en-US"/>
        </w:rPr>
        <w:t xml:space="preserve"> </w:t>
      </w:r>
      <w:r w:rsidR="00D62BE1" w:rsidRPr="00B96C4C">
        <w:rPr>
          <w:lang w:val="en-US"/>
        </w:rPr>
        <w:t>]</w:t>
      </w:r>
      <w:r w:rsidR="00D62BE1">
        <w:t xml:space="preserve"> </w:t>
      </w:r>
      <w:r w:rsidR="00D62BE1" w:rsidRPr="00FA151B">
        <w:rPr>
          <w:rFonts w:ascii="Courier New" w:hAnsi="Courier New" w:cs="Courier New"/>
        </w:rPr>
        <w:t>Detail</w:t>
      </w:r>
      <w:r w:rsidR="00D62BE1">
        <w:t xml:space="preserve"> – zoznam detailov </w:t>
      </w:r>
      <w:r w:rsidR="00C852D6">
        <w:t>z</w:t>
      </w:r>
      <w:r>
        <w:t>ásielok</w:t>
      </w:r>
    </w:p>
    <w:p w14:paraId="31217ADF" w14:textId="77777777" w:rsidR="00D62BE1" w:rsidRDefault="00D62BE1" w:rsidP="005C75EA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6C73853D" w14:textId="77777777" w:rsidR="00D62BE1" w:rsidRDefault="00D62BE1" w:rsidP="005C75EA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</w:t>
      </w:r>
      <w:r w:rsidR="00E80507">
        <w:t>zásielok</w:t>
      </w:r>
      <w:r>
        <w:t xml:space="preserve"> vyhovujúcich vstupným podmienkam</w:t>
      </w:r>
    </w:p>
    <w:p w14:paraId="26CB7943" w14:textId="77777777" w:rsidR="00D62BE1" w:rsidRDefault="00D62BE1" w:rsidP="005C75EA"/>
    <w:p w14:paraId="66F7BBCE" w14:textId="77777777" w:rsidR="00D62BE1" w:rsidRDefault="00D62BE1" w:rsidP="005C75EA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8ECBE14" w14:textId="77777777" w:rsidR="00D62BE1" w:rsidRDefault="00D62BE1" w:rsidP="005C75EA"/>
    <w:p w14:paraId="3D44E2DA" w14:textId="77777777" w:rsidR="00A75E99" w:rsidRDefault="00D62BE1" w:rsidP="005C75EA">
      <w:pPr>
        <w:pStyle w:val="Zoznamsodrkami"/>
      </w:pPr>
      <w:r>
        <w:t xml:space="preserve">Dopyt na neexistujúcu stránku (číslo presahuje počet stránok) </w:t>
      </w:r>
      <w:r w:rsidR="00562671">
        <w:t>metóda</w:t>
      </w:r>
      <w:r>
        <w:t xml:space="preserve"> vráti poslednú stránku.</w:t>
      </w:r>
    </w:p>
    <w:p w14:paraId="16BF9A04" w14:textId="77777777" w:rsidR="00250806" w:rsidRDefault="00250806" w:rsidP="005C75EA"/>
    <w:p w14:paraId="4F84569B" w14:textId="77777777" w:rsidR="00A75E99" w:rsidRPr="005E4BA1" w:rsidRDefault="004B6AFF" w:rsidP="005C75EA">
      <w:pPr>
        <w:pStyle w:val="Nadpis3"/>
        <w:numPr>
          <w:ilvl w:val="2"/>
          <w:numId w:val="10"/>
        </w:numPr>
      </w:pPr>
      <w:bookmarkStart w:id="165" w:name="_Toc418151193"/>
      <w:bookmarkStart w:id="166" w:name="_Toc424730383"/>
      <w:bookmarkStart w:id="167" w:name="_Toc424807063"/>
      <w:bookmarkStart w:id="168" w:name="_Toc424807109"/>
      <w:bookmarkStart w:id="169" w:name="_Toc140232916"/>
      <w:r>
        <w:t>Poskytnutie</w:t>
      </w:r>
      <w:r w:rsidR="00A75E99" w:rsidRPr="005E4BA1">
        <w:t xml:space="preserve"> konkrétnej zásielky zo zoznamu zásielok</w:t>
      </w:r>
      <w:bookmarkEnd w:id="165"/>
      <w:bookmarkEnd w:id="166"/>
      <w:bookmarkEnd w:id="167"/>
      <w:bookmarkEnd w:id="168"/>
      <w:bookmarkEnd w:id="169"/>
    </w:p>
    <w:p w14:paraId="22FB5945" w14:textId="77777777" w:rsidR="00A75E99" w:rsidRPr="00B96C4C" w:rsidRDefault="00A75E99" w:rsidP="005C75EA"/>
    <w:p w14:paraId="1F9C6131" w14:textId="77777777" w:rsidR="00FC353B" w:rsidRPr="00B96C4C" w:rsidRDefault="00A75E99" w:rsidP="005C75EA">
      <w:proofErr w:type="spellStart"/>
      <w:r w:rsidRPr="00B96C4C">
        <w:rPr>
          <w:color w:val="2B91AF"/>
        </w:rPr>
        <w:t>ConsignmentListDetail</w:t>
      </w:r>
      <w:proofErr w:type="spellEnd"/>
      <w:r w:rsidRPr="00B96C4C">
        <w:t xml:space="preserve"> </w:t>
      </w:r>
      <w:proofErr w:type="spellStart"/>
      <w:r w:rsidRPr="00B96C4C">
        <w:t>ConsignmentListDetail</w:t>
      </w:r>
      <w:proofErr w:type="spellEnd"/>
    </w:p>
    <w:p w14:paraId="4D496653" w14:textId="77777777" w:rsidR="00FC353B" w:rsidRPr="00B96C4C" w:rsidRDefault="00A75E99" w:rsidP="005C75EA">
      <w:r w:rsidRPr="00B96C4C">
        <w:t>(</w:t>
      </w:r>
    </w:p>
    <w:p w14:paraId="13E7499C" w14:textId="77777777" w:rsidR="00FC353B" w:rsidRPr="00B96C4C" w:rsidRDefault="00A75E99" w:rsidP="005C75EA">
      <w:proofErr w:type="spellStart"/>
      <w:r w:rsidRPr="00B96C4C">
        <w:rPr>
          <w:color w:val="2B91AF"/>
        </w:rPr>
        <w:t>ConsignmentList</w:t>
      </w:r>
      <w:proofErr w:type="spellEnd"/>
      <w:r w:rsidRPr="00B96C4C">
        <w:t xml:space="preserve"> </w:t>
      </w:r>
      <w:proofErr w:type="spellStart"/>
      <w:r w:rsidRPr="00B96C4C">
        <w:t>consignmentList</w:t>
      </w:r>
      <w:proofErr w:type="spellEnd"/>
      <w:r w:rsidRPr="00B96C4C">
        <w:t xml:space="preserve">, </w:t>
      </w:r>
    </w:p>
    <w:p w14:paraId="2AFF95C7" w14:textId="77777777" w:rsidR="00FC353B" w:rsidRPr="00B96C4C" w:rsidRDefault="00A75E99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2A21BE4C" w14:textId="77777777" w:rsidR="00A75E99" w:rsidRPr="005C75EA" w:rsidRDefault="00A75E99" w:rsidP="005C75EA">
      <w:r w:rsidRPr="005C75EA">
        <w:t>)</w:t>
      </w:r>
    </w:p>
    <w:p w14:paraId="6B8E3CA1" w14:textId="77777777" w:rsidR="00FC353B" w:rsidRPr="00B96C4C" w:rsidRDefault="00FC353B" w:rsidP="005C75EA"/>
    <w:p w14:paraId="4AB8D038" w14:textId="77777777" w:rsidR="00A30C5E" w:rsidRPr="006874A5" w:rsidRDefault="00562671" w:rsidP="005C75EA">
      <w:r>
        <w:t>Metóda</w:t>
      </w:r>
      <w:r w:rsidR="00A30C5E" w:rsidRPr="005C7D62">
        <w:t xml:space="preserve"> vráti konkrétn</w:t>
      </w:r>
      <w:r w:rsidR="00A30C5E">
        <w:t>u</w:t>
      </w:r>
      <w:r w:rsidR="00A30C5E" w:rsidRPr="005C7D62">
        <w:t xml:space="preserve"> </w:t>
      </w:r>
      <w:r w:rsidR="00A30C5E">
        <w:t xml:space="preserve">zásielku (trieda </w:t>
      </w:r>
      <w:r w:rsidR="00A30C5E">
        <w:rPr>
          <w:rFonts w:ascii="Courier New" w:hAnsi="Courier New" w:cs="Courier New"/>
          <w:noProof/>
          <w:color w:val="2B91AF"/>
        </w:rPr>
        <w:t>ConsignmentListDetail</w:t>
      </w:r>
      <w:r w:rsidR="00A30C5E" w:rsidRPr="00D631DF">
        <w:rPr>
          <w:rFonts w:ascii="Courier New" w:hAnsi="Courier New" w:cs="Courier New"/>
          <w:noProof/>
          <w:color w:val="2B91AF"/>
        </w:rPr>
        <w:t>)</w:t>
      </w:r>
      <w:r w:rsidR="00A30C5E" w:rsidRPr="005C7D62">
        <w:t xml:space="preserve"> zo zoznamu </w:t>
      </w:r>
      <w:r w:rsidR="00A30C5E">
        <w:t>zásielok</w:t>
      </w:r>
      <w:r w:rsidR="00A30C5E" w:rsidRPr="005C7D62">
        <w:t xml:space="preserve"> na základe indexu. </w:t>
      </w:r>
    </w:p>
    <w:p w14:paraId="2F18C531" w14:textId="77777777" w:rsidR="00A30C5E" w:rsidRDefault="00A30C5E" w:rsidP="005C75EA"/>
    <w:p w14:paraId="6451C243" w14:textId="77777777" w:rsidR="00A30C5E" w:rsidRDefault="00A30C5E" w:rsidP="005C75EA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F967FE6" w14:textId="77777777" w:rsidR="00A30C5E" w:rsidRDefault="00A30C5E" w:rsidP="005C75EA"/>
    <w:p w14:paraId="3BB56230" w14:textId="77777777" w:rsidR="00A30C5E" w:rsidRPr="006874A5" w:rsidRDefault="00A30C5E" w:rsidP="005C75EA">
      <w:r w:rsidRPr="0082145C">
        <w:t>Vstupnými</w:t>
      </w:r>
      <w:r w:rsidRPr="005C7D62">
        <w:t xml:space="preserve"> parametrami sú:</w:t>
      </w:r>
    </w:p>
    <w:p w14:paraId="388497CA" w14:textId="77777777" w:rsidR="00A30C5E" w:rsidRDefault="00A30C5E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consignmentList</w:t>
      </w:r>
      <w:proofErr w:type="spellEnd"/>
      <w:r w:rsidRPr="00A30C5E">
        <w:rPr>
          <w:i/>
        </w:rPr>
        <w:t xml:space="preserve"> </w:t>
      </w:r>
      <w:r w:rsidRPr="005C7D62">
        <w:t xml:space="preserve">– získaný zoznam </w:t>
      </w:r>
      <w:r>
        <w:t>zásielok</w:t>
      </w:r>
      <w:r w:rsidR="00E766CF">
        <w:t xml:space="preserve"> </w:t>
      </w:r>
      <w:r w:rsidR="00E766CF">
        <w:rPr>
          <w:lang w:val="en-US"/>
        </w:rPr>
        <w:t>(</w:t>
      </w:r>
      <w:proofErr w:type="spellStart"/>
      <w:r w:rsidR="00E766CF">
        <w:rPr>
          <w:lang w:val="en-US"/>
        </w:rPr>
        <w:t>ConsignmentListResult.ConsignmentList</w:t>
      </w:r>
      <w:proofErr w:type="spellEnd"/>
      <w:r w:rsidR="00E766CF">
        <w:rPr>
          <w:lang w:val="en-US"/>
        </w:rPr>
        <w:t>)</w:t>
      </w:r>
    </w:p>
    <w:p w14:paraId="51BFFDBE" w14:textId="77777777" w:rsidR="00A30C5E" w:rsidRPr="005C7D62" w:rsidRDefault="00A30C5E" w:rsidP="005C75EA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>
        <w:t>zásielky, prvá</w:t>
      </w:r>
      <w:r w:rsidRPr="005C7D62">
        <w:t xml:space="preserve"> </w:t>
      </w:r>
      <w:r>
        <w:t>zásielka</w:t>
      </w:r>
      <w:r w:rsidRPr="005C7D62">
        <w:t xml:space="preserve"> = 0</w:t>
      </w:r>
    </w:p>
    <w:p w14:paraId="4D76484D" w14:textId="77777777" w:rsidR="00A30C5E" w:rsidRDefault="00A30C5E" w:rsidP="005C75EA"/>
    <w:p w14:paraId="4DC0897D" w14:textId="77777777" w:rsidR="00A30C5E" w:rsidRDefault="00A30C5E" w:rsidP="005C75EA">
      <w:r>
        <w:lastRenderedPageBreak/>
        <w:t xml:space="preserve">Trieda </w:t>
      </w:r>
      <w:proofErr w:type="spellStart"/>
      <w:r w:rsidRPr="00B96C4C">
        <w:t>ConsignmentListDetail</w:t>
      </w:r>
      <w:proofErr w:type="spellEnd"/>
      <w:r w:rsidRPr="00B96C4C">
        <w:t xml:space="preserve"> </w:t>
      </w:r>
      <w:r>
        <w:t>obsahuje:</w:t>
      </w:r>
    </w:p>
    <w:p w14:paraId="6E67603E" w14:textId="77777777" w:rsidR="00A30C5E" w:rsidRDefault="00A30C5E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ConsignmentIdentifier</w:t>
      </w:r>
      <w:proofErr w:type="spellEnd"/>
      <w:r w:rsidRPr="00A30C5E">
        <w:t xml:space="preserve"> </w:t>
      </w:r>
      <w:r>
        <w:t>– identifikátor zásielky</w:t>
      </w:r>
    </w:p>
    <w:p w14:paraId="0EE41094" w14:textId="77777777" w:rsidR="00A30C5E" w:rsidRDefault="00A30C5E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A30C5E">
        <w:t xml:space="preserve"> </w:t>
      </w:r>
      <w:r>
        <w:t xml:space="preserve">– externý kód typu zásielky </w:t>
      </w:r>
    </w:p>
    <w:p w14:paraId="5E5CC086" w14:textId="77777777" w:rsidR="00A30C5E" w:rsidRDefault="00A30C5E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 w:rsidRPr="00A30C5E">
        <w:t xml:space="preserve"> </w:t>
      </w:r>
      <w:r>
        <w:t>– názov typu zásielky</w:t>
      </w:r>
    </w:p>
    <w:p w14:paraId="2752CED1" w14:textId="77777777" w:rsidR="00A30C5E" w:rsidRDefault="00A30C5E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2ED4DE40" w14:textId="77777777" w:rsidR="00A30C5E" w:rsidRDefault="00A30C5E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 xml:space="preserve">subjektu </w:t>
      </w:r>
    </w:p>
    <w:p w14:paraId="375F0B2D" w14:textId="77777777" w:rsidR="00A30C5E" w:rsidRDefault="00A30C5E" w:rsidP="005C75EA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sa zásielka týka</w:t>
      </w:r>
    </w:p>
    <w:p w14:paraId="543C9397" w14:textId="77777777" w:rsidR="00A30C5E" w:rsidRDefault="00A30C5E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</w:t>
      </w:r>
      <w:r w:rsidR="00FF1B0A">
        <w:t>evidenčné číslo ZOT</w:t>
      </w:r>
      <w:r>
        <w:t>.</w:t>
      </w:r>
    </w:p>
    <w:p w14:paraId="32F6E451" w14:textId="77777777" w:rsidR="00A30C5E" w:rsidRDefault="00A30C5E" w:rsidP="005C75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A30C5E">
        <w:t xml:space="preserve"> </w:t>
      </w:r>
      <w:r>
        <w:t xml:space="preserve">– </w:t>
      </w:r>
      <w:r w:rsidR="00FF1B0A">
        <w:t>identifikátor biznis prípadu</w:t>
      </w:r>
      <w:r>
        <w:t xml:space="preserve"> zo zásielky</w:t>
      </w:r>
    </w:p>
    <w:p w14:paraId="44A1D6CF" w14:textId="77777777" w:rsidR="00A30C5E" w:rsidRDefault="00A30C5E" w:rsidP="005C75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 w:rsidRPr="00A30C5E">
        <w:t xml:space="preserve"> </w:t>
      </w:r>
      <w:r>
        <w:t>– dátum a čas sprístupnenia v</w:t>
      </w:r>
      <w:r w:rsidR="00AD7C6A">
        <w:t> </w:t>
      </w:r>
      <w:r>
        <w:t>podateľni</w:t>
      </w:r>
      <w:r w:rsidR="00AD7C6A">
        <w:t xml:space="preserve"> (lokálny čas)</w:t>
      </w:r>
    </w:p>
    <w:p w14:paraId="0FBAA5CF" w14:textId="77777777" w:rsidR="00A75E99" w:rsidRDefault="00A30C5E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b</w:t>
      </w:r>
      <w:r w:rsidRPr="00A30C5E">
        <w:rPr>
          <w:rFonts w:ascii="Courier New" w:hAnsi="Courier New" w:cs="Courier New"/>
          <w:noProof/>
          <w:color w:val="0000FF"/>
        </w:rPr>
        <w:t>ool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 xml:space="preserve"> – </w:t>
      </w:r>
      <w:r w:rsidR="00917765">
        <w:t>p</w:t>
      </w:r>
      <w:r w:rsidR="00917765" w:rsidRPr="00917765">
        <w:t xml:space="preserve">ríznak vyjadrujúci, či sa jedná o zásielku, ktorá už bola prečítaná, </w:t>
      </w:r>
      <w:proofErr w:type="spellStart"/>
      <w:r w:rsidR="00917765" w:rsidRPr="00917765">
        <w:t>t.j</w:t>
      </w:r>
      <w:proofErr w:type="spellEnd"/>
      <w:r w:rsidR="00917765" w:rsidRPr="00917765">
        <w:t xml:space="preserve">. vyžiadaná </w:t>
      </w:r>
      <w:r w:rsidR="00562671">
        <w:t>metódou</w:t>
      </w:r>
      <w:r w:rsidR="00917765" w:rsidRPr="00917765">
        <w:t xml:space="preserve"> pre vrátenie detailu zásielky</w:t>
      </w:r>
    </w:p>
    <w:p w14:paraId="0677AB2D" w14:textId="77777777" w:rsidR="00AD01EA" w:rsidRPr="00CE6455" w:rsidRDefault="00AD01EA" w:rsidP="00E310C0">
      <w:pPr>
        <w:pStyle w:val="Nadpis2"/>
      </w:pPr>
      <w:bookmarkStart w:id="170" w:name="_Toc140232917"/>
      <w:r w:rsidRPr="00CE6455">
        <w:t>Poskytnutie zoznamu zásielok</w:t>
      </w:r>
      <w:r>
        <w:t xml:space="preserve"> pre EIDAS</w:t>
      </w:r>
      <w:r w:rsidRPr="00CE6455">
        <w:t xml:space="preserve"> pre externé systémy</w:t>
      </w:r>
      <w:bookmarkEnd w:id="170"/>
    </w:p>
    <w:p w14:paraId="37EEA0EF" w14:textId="77777777" w:rsidR="00AD01EA" w:rsidRPr="00B96C4C" w:rsidRDefault="00AD01EA" w:rsidP="00AD01EA"/>
    <w:p w14:paraId="58A0C485" w14:textId="77777777" w:rsidR="00AD01EA" w:rsidRPr="00B96C4C" w:rsidRDefault="00AD01EA" w:rsidP="00AD01EA"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color w:val="2B91AF"/>
        </w:rPr>
        <w:t xml:space="preserve"> </w:t>
      </w:r>
      <w:r w:rsidRPr="00AD01EA">
        <w:t>ConsignmentListEkr2</w:t>
      </w:r>
    </w:p>
    <w:p w14:paraId="2A9FF809" w14:textId="77777777" w:rsidR="00AD01EA" w:rsidRPr="00B96C4C" w:rsidRDefault="00AD01EA" w:rsidP="00AD01EA">
      <w:r w:rsidRPr="00B96C4C">
        <w:t>(</w:t>
      </w:r>
    </w:p>
    <w:p w14:paraId="55FB4351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2352504C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27DF2D3B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37D6FE0F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4DDD662E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41A5DFA8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isRead</w:t>
      </w:r>
      <w:proofErr w:type="spellEnd"/>
      <w:r w:rsidRPr="00B96C4C">
        <w:t xml:space="preserve">, </w:t>
      </w:r>
    </w:p>
    <w:p w14:paraId="13820DEB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consignmentExternalCode</w:t>
      </w:r>
      <w:proofErr w:type="spellEnd"/>
      <w:r w:rsidRPr="00B96C4C">
        <w:t xml:space="preserve">, </w:t>
      </w:r>
    </w:p>
    <w:p w14:paraId="7F5CBAB2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23734610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18538FFC" w14:textId="77777777" w:rsidR="00AD01EA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</w:t>
      </w:r>
      <w:proofErr w:type="spellEnd"/>
      <w:r w:rsidRPr="00B96C4C">
        <w:t xml:space="preserve">, </w:t>
      </w:r>
    </w:p>
    <w:p w14:paraId="58C7648D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  <w:r w:rsidRPr="00B96C4C">
        <w:t xml:space="preserve">, </w:t>
      </w:r>
    </w:p>
    <w:p w14:paraId="7469634A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0A130792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</w:p>
    <w:p w14:paraId="17161EEB" w14:textId="77777777" w:rsidR="00AD01EA" w:rsidRPr="00B96C4C" w:rsidRDefault="00AD01EA" w:rsidP="00AD01EA">
      <w:r w:rsidRPr="00B96C4C">
        <w:t>);</w:t>
      </w:r>
    </w:p>
    <w:p w14:paraId="46ACDDA9" w14:textId="77777777" w:rsidR="00AD01EA" w:rsidRDefault="00AD01EA" w:rsidP="00AD01EA"/>
    <w:p w14:paraId="70C07063" w14:textId="77777777" w:rsidR="00AD01EA" w:rsidRDefault="00AD01EA" w:rsidP="00AD01EA">
      <w:r>
        <w:t>Metóda</w:t>
      </w:r>
      <w:r w:rsidRPr="005B2EE7">
        <w:t xml:space="preserve"> vráti návratový kód, popis a požadovanú stránku zoznamu zásielok (bez samotných dát zásielok) spĺňajúcich podmienky dané vstupnými parametrami</w:t>
      </w:r>
      <w:r>
        <w:t>:</w:t>
      </w:r>
    </w:p>
    <w:p w14:paraId="21A4778F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3D8B6A83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(povinné)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2881FAF5" w14:textId="77777777" w:rsidR="00AD01EA" w:rsidRPr="00D96B26" w:rsidRDefault="00AD01EA" w:rsidP="00AD01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 (povinné) i</w:t>
      </w:r>
      <w:r w:rsidRPr="006B6A0E">
        <w:t>dentifikátor podateľne (bude obsahovať hodnotu 2 (podateľňa CEP))</w:t>
      </w:r>
    </w:p>
    <w:p w14:paraId="1D855AE7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Identifikátor biznis prípadu z podania.</w:t>
      </w:r>
    </w:p>
    <w:p w14:paraId="1FFD17DA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evidenčné číslo ZOT</w:t>
      </w:r>
    </w:p>
    <w:p w14:paraId="4B88C80F" w14:textId="77777777" w:rsidR="00AD01EA" w:rsidRPr="00897418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 w:rsidRPr="00897418">
        <w:rPr>
          <w:i/>
        </w:rPr>
        <w:t xml:space="preserve"> </w:t>
      </w:r>
      <w:r w:rsidRPr="00897418">
        <w:t xml:space="preserve">– </w:t>
      </w:r>
      <w:r>
        <w:t>(nepovinné) príznak prečítaná (“</w:t>
      </w:r>
      <w:proofErr w:type="spellStart"/>
      <w:r>
        <w:t>false</w:t>
      </w:r>
      <w:proofErr w:type="spellEnd"/>
      <w:r>
        <w:t>” – len neprečítané, “</w:t>
      </w:r>
      <w:proofErr w:type="spellStart"/>
      <w:r>
        <w:t>true</w:t>
      </w:r>
      <w:proofErr w:type="spellEnd"/>
      <w:r w:rsidRPr="00897418">
        <w:t>” – len prečítané, “”/</w:t>
      </w:r>
      <w:proofErr w:type="spellStart"/>
      <w:r w:rsidRPr="00897418">
        <w:t>null</w:t>
      </w:r>
      <w:proofErr w:type="spellEnd"/>
      <w:r w:rsidRPr="00897418">
        <w:t xml:space="preserve"> – všetky)</w:t>
      </w:r>
    </w:p>
    <w:p w14:paraId="596FB453" w14:textId="77777777" w:rsidR="00AD01EA" w:rsidRPr="00443D06" w:rsidRDefault="00AD01EA" w:rsidP="00AD01EA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285C47"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2D65BBEE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32E762E4" w14:textId="77777777" w:rsidR="00AD01EA" w:rsidRPr="00591B5C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71C99EF7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</w:t>
      </w:r>
      <w:proofErr w:type="spellEnd"/>
      <w:r w:rsidRPr="00285C47">
        <w:rPr>
          <w:i/>
        </w:rPr>
        <w:t xml:space="preserve"> </w:t>
      </w:r>
      <w:r>
        <w:t>– (nepovinné) identifikátor podania, viažuceho sa k zásielke.</w:t>
      </w:r>
    </w:p>
    <w:p w14:paraId="5EE45746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78F507D8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6B3AED7D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4EB5D6B6" w14:textId="77777777" w:rsidR="00AD01EA" w:rsidRDefault="00AD01EA" w:rsidP="00AD01EA"/>
    <w:p w14:paraId="30FAD929" w14:textId="77777777" w:rsidR="00AD01EA" w:rsidRPr="00EB6E05" w:rsidRDefault="00AD01EA" w:rsidP="00AD01EA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Metóda vráti inštanciu triedy  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t>, ktorá</w:t>
      </w:r>
      <w:r w:rsidRPr="00E80507">
        <w:t xml:space="preserve"> obsahuje:</w:t>
      </w:r>
    </w:p>
    <w:p w14:paraId="2269D9F4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 w:rsidRPr="00B20C74">
        <w:rPr>
          <w:color w:val="2B91AF"/>
          <w:lang w:val="en-US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r>
        <w:t>– zoznam zásielok</w:t>
      </w:r>
    </w:p>
    <w:p w14:paraId="51DB3A3C" w14:textId="77777777" w:rsidR="00AD01EA" w:rsidRDefault="00AD01EA" w:rsidP="00AD01EA">
      <w:pPr>
        <w:pStyle w:val="Zoznamsodrkami"/>
      </w:pPr>
      <w:r w:rsidRPr="00A76880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>
        <w:rPr>
          <w:rFonts w:ascii="Courier New" w:hAnsi="Courier New" w:cs="Courier New"/>
        </w:rPr>
        <w:t>Code</w:t>
      </w:r>
      <w:proofErr w:type="spellEnd"/>
      <w:r>
        <w:t xml:space="preserve"> – kód chyby vrátený systémom EKR </w:t>
      </w:r>
    </w:p>
    <w:p w14:paraId="6255EC68" w14:textId="77777777" w:rsidR="00AD01EA" w:rsidRDefault="00AD01EA" w:rsidP="00AD01EA">
      <w:pPr>
        <w:pStyle w:val="Zoznamsodrkami"/>
      </w:pPr>
      <w:r w:rsidRPr="00B20C74">
        <w:rPr>
          <w:rFonts w:ascii="Courier New" w:hAnsi="Courier New" w:cs="Courier New"/>
          <w:noProof/>
          <w:color w:val="0000FF"/>
        </w:rPr>
        <w:t>string</w:t>
      </w:r>
      <w:r>
        <w:rPr>
          <w:rFonts w:ascii="Courier New" w:hAnsi="Courier New" w:cs="Courier New"/>
          <w:noProof/>
          <w:color w:val="0000FF"/>
        </w:rPr>
        <w:t xml:space="preserve"> </w:t>
      </w: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popis chyby vrátený systémom EKR</w:t>
      </w:r>
    </w:p>
    <w:p w14:paraId="155B3F1B" w14:textId="77777777" w:rsidR="00AD01EA" w:rsidRDefault="00AD01EA" w:rsidP="00AD01EA"/>
    <w:p w14:paraId="6890A2CF" w14:textId="77777777" w:rsidR="00AD01EA" w:rsidRPr="00EB6E05" w:rsidRDefault="00AD01EA" w:rsidP="00AD01EA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Objekt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E80507">
        <w:t>obsahuje:</w:t>
      </w:r>
    </w:p>
    <w:p w14:paraId="0FC2BB4A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zásielok</w:t>
      </w:r>
    </w:p>
    <w:p w14:paraId="3C97C26D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250AA072" w14:textId="77777777" w:rsidR="00AD01EA" w:rsidRDefault="00AD01EA" w:rsidP="00AD01EA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zásielok vyhovujúcich vstupným podmienkam</w:t>
      </w:r>
    </w:p>
    <w:p w14:paraId="23BA0EE1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33D9A2EF" w14:textId="77777777" w:rsidR="00AD01EA" w:rsidRDefault="00AD01EA" w:rsidP="00E310C0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3F4C7275" w14:textId="77777777" w:rsidR="00AD01EA" w:rsidRDefault="00AD01EA" w:rsidP="00AD01EA"/>
    <w:p w14:paraId="72CFBEDA" w14:textId="77777777" w:rsidR="00AD01EA" w:rsidRDefault="00AD01EA" w:rsidP="00AD01EA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6D9B4EC" w14:textId="77777777" w:rsidR="00AD01EA" w:rsidRDefault="00AD01EA" w:rsidP="00AD01EA"/>
    <w:p w14:paraId="08FE81CD" w14:textId="77777777" w:rsidR="00AD01EA" w:rsidRDefault="00AD01EA" w:rsidP="00AD01EA">
      <w:pPr>
        <w:pStyle w:val="Zoznamsodrkami"/>
      </w:pPr>
      <w:r>
        <w:t xml:space="preserve">Dopyt na neexistujúcu stránku (číslo presahuje počet stránok) metóda vráti prvú stránku. </w:t>
      </w:r>
    </w:p>
    <w:p w14:paraId="26C65490" w14:textId="77777777" w:rsidR="00AD01EA" w:rsidRPr="005E4BA1" w:rsidRDefault="00AD01EA" w:rsidP="00AD01EA">
      <w:pPr>
        <w:pStyle w:val="Nadpis3"/>
        <w:numPr>
          <w:ilvl w:val="2"/>
          <w:numId w:val="10"/>
        </w:numPr>
      </w:pPr>
      <w:bookmarkStart w:id="171" w:name="_Toc140232918"/>
      <w:r>
        <w:t>Poskytnutie</w:t>
      </w:r>
      <w:r w:rsidRPr="005E4BA1">
        <w:t xml:space="preserve"> konkrétnej zásielky</w:t>
      </w:r>
      <w:r>
        <w:t xml:space="preserve"> pre EIDAS</w:t>
      </w:r>
      <w:r w:rsidRPr="005E4BA1">
        <w:t xml:space="preserve"> zo zoznamu zásielok</w:t>
      </w:r>
      <w:bookmarkEnd w:id="171"/>
    </w:p>
    <w:p w14:paraId="21A6EFE8" w14:textId="77777777" w:rsidR="00AD01EA" w:rsidRPr="00B96C4C" w:rsidRDefault="00AD01EA" w:rsidP="00AD01EA"/>
    <w:p w14:paraId="1C4E57B9" w14:textId="77777777" w:rsidR="00AD01EA" w:rsidRPr="00B96C4C" w:rsidRDefault="00AD01EA" w:rsidP="00AD01EA">
      <w:proofErr w:type="spellStart"/>
      <w:r w:rsidRPr="00AD01EA">
        <w:rPr>
          <w:color w:val="2B91AF"/>
        </w:rPr>
        <w:t>ZasielkaExternySystem</w:t>
      </w:r>
      <w:proofErr w:type="spellEnd"/>
      <w:r>
        <w:rPr>
          <w:color w:val="2B91AF"/>
        </w:rPr>
        <w:t xml:space="preserve"> </w:t>
      </w:r>
      <w:r w:rsidRPr="00AD01EA">
        <w:t>ConsignmentListDetailEkr2</w:t>
      </w:r>
    </w:p>
    <w:p w14:paraId="04880FC7" w14:textId="77777777" w:rsidR="00AD01EA" w:rsidRPr="00B96C4C" w:rsidRDefault="00AD01EA" w:rsidP="00AD01EA">
      <w:r w:rsidRPr="00B96C4C">
        <w:t>(</w:t>
      </w:r>
    </w:p>
    <w:p w14:paraId="72D20847" w14:textId="77777777" w:rsidR="00AD01EA" w:rsidRPr="00B96C4C" w:rsidRDefault="00AD01EA" w:rsidP="00AD01EA"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color w:val="2B91AF"/>
        </w:rPr>
        <w:t xml:space="preserve"> </w:t>
      </w:r>
      <w:proofErr w:type="spellStart"/>
      <w:r w:rsidRPr="00B96C4C">
        <w:t>consignmentList</w:t>
      </w:r>
      <w:proofErr w:type="spellEnd"/>
      <w:r w:rsidRPr="00B96C4C">
        <w:t xml:space="preserve">, </w:t>
      </w:r>
    </w:p>
    <w:p w14:paraId="7E947477" w14:textId="77777777" w:rsidR="00AD01EA" w:rsidRPr="00B96C4C" w:rsidRDefault="00AD01EA" w:rsidP="00AD01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2044EFFE" w14:textId="77777777" w:rsidR="00AD01EA" w:rsidRPr="005C75EA" w:rsidRDefault="00AD01EA" w:rsidP="00AD01EA">
      <w:r w:rsidRPr="005C75EA">
        <w:t>)</w:t>
      </w:r>
    </w:p>
    <w:p w14:paraId="0FB7B95F" w14:textId="77777777" w:rsidR="00AD01EA" w:rsidRPr="00B96C4C" w:rsidRDefault="00AD01EA" w:rsidP="00AD01EA"/>
    <w:p w14:paraId="164F19AD" w14:textId="77777777" w:rsidR="00AD01EA" w:rsidRPr="006874A5" w:rsidRDefault="00AD01EA" w:rsidP="00AD01EA">
      <w:r>
        <w:t>Metóda</w:t>
      </w:r>
      <w:r w:rsidRPr="005C7D62">
        <w:t xml:space="preserve"> vráti konkrétn</w:t>
      </w:r>
      <w:r>
        <w:t>u</w:t>
      </w:r>
      <w:r w:rsidRPr="005C7D62">
        <w:t xml:space="preserve"> </w:t>
      </w:r>
      <w:r>
        <w:t xml:space="preserve">zásielku (trieda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AD01EA">
        <w:t>)</w:t>
      </w:r>
      <w:r w:rsidRPr="005C7D62">
        <w:t xml:space="preserve"> zo zoznamu </w:t>
      </w:r>
      <w:r>
        <w:t>zásielok</w:t>
      </w:r>
      <w:r w:rsidRPr="005C7D62">
        <w:t xml:space="preserve"> na základe indexu. </w:t>
      </w:r>
    </w:p>
    <w:p w14:paraId="7398C31B" w14:textId="77777777" w:rsidR="00AD01EA" w:rsidRDefault="00AD01EA" w:rsidP="00AD01EA"/>
    <w:p w14:paraId="4681EB07" w14:textId="77777777" w:rsidR="00AD01EA" w:rsidRDefault="00AD01EA" w:rsidP="00AD01EA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1224E14" w14:textId="77777777" w:rsidR="00AD01EA" w:rsidRDefault="00AD01EA" w:rsidP="00AD01EA"/>
    <w:p w14:paraId="1C1A0346" w14:textId="77777777" w:rsidR="00AD01EA" w:rsidRPr="006874A5" w:rsidRDefault="00AD01EA" w:rsidP="00AD01EA">
      <w:r w:rsidRPr="0082145C">
        <w:t>Vstupnými</w:t>
      </w:r>
      <w:r w:rsidRPr="005C7D62">
        <w:t xml:space="preserve"> parametrami sú:</w:t>
      </w:r>
    </w:p>
    <w:p w14:paraId="2CFC5C24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urier New" w:hAnsi="Courier New" w:cs="Courier New"/>
        </w:rPr>
        <w:t>ZasielkaExternySystemListDetail</w:t>
      </w:r>
      <w:proofErr w:type="spellEnd"/>
      <w:r w:rsidRPr="00AD01EA">
        <w:rPr>
          <w:rFonts w:ascii="Courier New" w:hAnsi="Courier New" w:cs="Courier New"/>
        </w:rPr>
        <w:t xml:space="preserve"> </w:t>
      </w:r>
      <w:r w:rsidRPr="005C7D62">
        <w:t xml:space="preserve">– získaný zoznam </w:t>
      </w:r>
      <w:r>
        <w:t xml:space="preserve">zásielok </w:t>
      </w:r>
      <w:r>
        <w:rPr>
          <w:lang w:val="en-US"/>
        </w:rPr>
        <w:t>(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lang w:val="en-US"/>
        </w:rPr>
        <w:t>.</w:t>
      </w:r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lang w:val="en-US"/>
        </w:rPr>
        <w:t>)</w:t>
      </w:r>
    </w:p>
    <w:p w14:paraId="68678989" w14:textId="77777777" w:rsidR="00AD01EA" w:rsidRPr="005C7D62" w:rsidRDefault="00AD01EA" w:rsidP="00AD01EA">
      <w:pPr>
        <w:pStyle w:val="Zoznamsodrkami"/>
      </w:pPr>
      <w:r w:rsidRPr="0043130F">
        <w:rPr>
          <w:rFonts w:ascii="Courier New" w:hAnsi="Courier New" w:cs="Courier New"/>
        </w:rPr>
        <w:lastRenderedPageBreak/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>
        <w:t>zásielky, prvá</w:t>
      </w:r>
      <w:r w:rsidRPr="005C7D62">
        <w:t xml:space="preserve"> </w:t>
      </w:r>
      <w:r>
        <w:t>zásielka</w:t>
      </w:r>
      <w:r w:rsidRPr="005C7D62">
        <w:t xml:space="preserve"> = 0</w:t>
      </w:r>
    </w:p>
    <w:p w14:paraId="671434A8" w14:textId="77777777" w:rsidR="00AD01EA" w:rsidRDefault="00AD01EA" w:rsidP="00AD01EA"/>
    <w:p w14:paraId="0D34F823" w14:textId="77777777" w:rsidR="00AD01EA" w:rsidRDefault="00AD01EA" w:rsidP="00AD01EA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B96C4C">
        <w:t xml:space="preserve"> </w:t>
      </w:r>
      <w:r>
        <w:t>obsahuje:</w:t>
      </w:r>
    </w:p>
    <w:p w14:paraId="442007CB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ConsignmentIdentifier</w:t>
      </w:r>
      <w:proofErr w:type="spellEnd"/>
      <w:r w:rsidRPr="00A30C5E">
        <w:t xml:space="preserve"> </w:t>
      </w:r>
      <w:r>
        <w:t>– identifikátor zásielky</w:t>
      </w:r>
    </w:p>
    <w:p w14:paraId="1BD7CF9D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A30C5E">
        <w:t xml:space="preserve"> </w:t>
      </w:r>
      <w:r>
        <w:t xml:space="preserve">– externý kód typu zásielky </w:t>
      </w:r>
    </w:p>
    <w:p w14:paraId="41447DD8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 w:rsidRPr="00A30C5E">
        <w:t xml:space="preserve"> </w:t>
      </w:r>
      <w:r>
        <w:t>– názov typu zásielky</w:t>
      </w:r>
    </w:p>
    <w:p w14:paraId="7B9CB011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451B6BE5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>subjektu (názov)</w:t>
      </w:r>
    </w:p>
    <w:p w14:paraId="48070370" w14:textId="77777777" w:rsidR="00AD01EA" w:rsidRDefault="00AD01EA" w:rsidP="00AD01EA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sa zásielka týka</w:t>
      </w:r>
    </w:p>
    <w:p w14:paraId="501BB1F5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</w:t>
      </w:r>
      <w:r w:rsidRPr="00AD01EA">
        <w:t xml:space="preserve"> </w:t>
      </w:r>
      <w:r>
        <w:t>identifikátor biznis prípadu zo zásielky</w:t>
      </w:r>
    </w:p>
    <w:p w14:paraId="5186EEC7" w14:textId="77777777" w:rsidR="00AD01EA" w:rsidRDefault="00AD01EA" w:rsidP="00AD01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A30C5E">
        <w:t xml:space="preserve"> </w:t>
      </w:r>
      <w:r>
        <w:t xml:space="preserve">– evidenčné číslo ZOT </w:t>
      </w:r>
    </w:p>
    <w:p w14:paraId="40831BEA" w14:textId="77777777" w:rsidR="00AD01EA" w:rsidRDefault="00AD01EA" w:rsidP="00AD01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 w:rsidRPr="00A30C5E">
        <w:t xml:space="preserve"> </w:t>
      </w:r>
      <w:r>
        <w:t>– dátum a čas sprístupnenia v podateľni (lokálny čas)</w:t>
      </w:r>
    </w:p>
    <w:p w14:paraId="00D2AEC3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b</w:t>
      </w:r>
      <w:r w:rsidRPr="00A30C5E">
        <w:rPr>
          <w:rFonts w:ascii="Courier New" w:hAnsi="Courier New" w:cs="Courier New"/>
          <w:noProof/>
          <w:color w:val="0000FF"/>
        </w:rPr>
        <w:t>ool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 xml:space="preserve"> – p</w:t>
      </w:r>
      <w:r w:rsidRPr="00917765">
        <w:t xml:space="preserve">ríznak vyjadrujúci, či sa jedná o zásielku, ktorá už bola prečítaná, </w:t>
      </w:r>
      <w:proofErr w:type="spellStart"/>
      <w:r w:rsidRPr="00917765">
        <w:t>t.j</w:t>
      </w:r>
      <w:proofErr w:type="spellEnd"/>
      <w:r w:rsidRPr="00917765">
        <w:t xml:space="preserve">. vyžiadaná </w:t>
      </w:r>
      <w:r>
        <w:t>metódou</w:t>
      </w:r>
      <w:r w:rsidRPr="00917765">
        <w:t xml:space="preserve"> pre vrátenie detailu zásielky</w:t>
      </w:r>
    </w:p>
    <w:p w14:paraId="2D871EA5" w14:textId="77777777" w:rsidR="005D7335" w:rsidRPr="00CE6455" w:rsidRDefault="005D7335" w:rsidP="005D7335">
      <w:pPr>
        <w:pStyle w:val="Nadpis2"/>
      </w:pPr>
      <w:bookmarkStart w:id="172" w:name="_Toc140232919"/>
      <w:r w:rsidRPr="00CE6455">
        <w:t>Poskytnutie zoznamu zásielok</w:t>
      </w:r>
      <w:r>
        <w:t xml:space="preserve"> pre </w:t>
      </w:r>
      <w:proofErr w:type="spellStart"/>
      <w:r>
        <w:t>eCommerce</w:t>
      </w:r>
      <w:proofErr w:type="spellEnd"/>
      <w:r w:rsidRPr="00CE6455">
        <w:t xml:space="preserve"> pre externé systémy</w:t>
      </w:r>
      <w:bookmarkEnd w:id="172"/>
    </w:p>
    <w:p w14:paraId="33AF7570" w14:textId="77777777" w:rsidR="005D7335" w:rsidRPr="00B96C4C" w:rsidRDefault="005D7335" w:rsidP="005D7335"/>
    <w:p w14:paraId="6D391254" w14:textId="77777777" w:rsidR="005D7335" w:rsidRPr="00B96C4C" w:rsidRDefault="005D7335" w:rsidP="005D7335"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color w:val="2B91AF"/>
        </w:rPr>
        <w:t xml:space="preserve"> </w:t>
      </w:r>
      <w:proofErr w:type="spellStart"/>
      <w:r w:rsidRPr="005D7335">
        <w:t>ConsignmentListECommerce</w:t>
      </w:r>
      <w:proofErr w:type="spellEnd"/>
    </w:p>
    <w:p w14:paraId="41811165" w14:textId="77777777" w:rsidR="005D7335" w:rsidRPr="00B96C4C" w:rsidRDefault="005D7335" w:rsidP="005D7335">
      <w:r w:rsidRPr="00B96C4C">
        <w:t>(</w:t>
      </w:r>
    </w:p>
    <w:p w14:paraId="0F852F14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036BCE83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59DE2C90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3B607A43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7F3F3008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36229EFD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isRead</w:t>
      </w:r>
      <w:proofErr w:type="spellEnd"/>
      <w:r w:rsidRPr="00B96C4C">
        <w:t xml:space="preserve">, </w:t>
      </w:r>
    </w:p>
    <w:p w14:paraId="693A21F4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consignmentExternalCode</w:t>
      </w:r>
      <w:proofErr w:type="spellEnd"/>
      <w:r w:rsidRPr="00B96C4C">
        <w:t xml:space="preserve">, </w:t>
      </w:r>
    </w:p>
    <w:p w14:paraId="763589DE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7EF70FFE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672D7756" w14:textId="77777777" w:rsidR="005D7335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</w:t>
      </w:r>
      <w:proofErr w:type="spellEnd"/>
      <w:r w:rsidRPr="00B96C4C">
        <w:t xml:space="preserve">, </w:t>
      </w:r>
    </w:p>
    <w:p w14:paraId="56480604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  <w:r w:rsidRPr="00B96C4C">
        <w:t xml:space="preserve">, </w:t>
      </w:r>
    </w:p>
    <w:p w14:paraId="241BB740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5651C606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</w:p>
    <w:p w14:paraId="1A26C1BA" w14:textId="77777777" w:rsidR="005D7335" w:rsidRPr="00B96C4C" w:rsidRDefault="005D7335" w:rsidP="005D7335">
      <w:r w:rsidRPr="00B96C4C">
        <w:t>);</w:t>
      </w:r>
    </w:p>
    <w:p w14:paraId="5BE2C579" w14:textId="77777777" w:rsidR="005D7335" w:rsidRDefault="005D7335" w:rsidP="005D7335"/>
    <w:p w14:paraId="25BEA90C" w14:textId="77777777" w:rsidR="005D7335" w:rsidRDefault="005D7335" w:rsidP="005D7335">
      <w:r>
        <w:t>Metóda</w:t>
      </w:r>
      <w:r w:rsidRPr="005B2EE7">
        <w:t xml:space="preserve"> vráti návratový kód, popis a požadovanú stránku zoznamu zásielok (bez samotných dát zásielok) spĺňajúcich podmienky dané vstupnými parametrami</w:t>
      </w:r>
      <w:r>
        <w:t>:</w:t>
      </w:r>
    </w:p>
    <w:p w14:paraId="1E67EF07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1449A5D4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(povinné)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686B7806" w14:textId="77777777" w:rsidR="005D7335" w:rsidRPr="00D96B26" w:rsidRDefault="005D7335" w:rsidP="005D733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 (povinné) i</w:t>
      </w:r>
      <w:r w:rsidRPr="006B6A0E">
        <w:t>dentifikátor podateľne (bude obsahovať hodnotu 2 (podateľňa CEP))</w:t>
      </w:r>
    </w:p>
    <w:p w14:paraId="7DE87F5A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Identifikátor biznis prípadu z podania.</w:t>
      </w:r>
    </w:p>
    <w:p w14:paraId="5B6AA597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evidenčné číslo ZOT</w:t>
      </w:r>
    </w:p>
    <w:p w14:paraId="255F827A" w14:textId="77777777" w:rsidR="005D7335" w:rsidRPr="00897418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 w:rsidRPr="00897418">
        <w:rPr>
          <w:i/>
        </w:rPr>
        <w:t xml:space="preserve"> </w:t>
      </w:r>
      <w:r w:rsidRPr="00897418">
        <w:t xml:space="preserve">– </w:t>
      </w:r>
      <w:r>
        <w:t>(nepovinné) príznak prečítaná (“</w:t>
      </w:r>
      <w:proofErr w:type="spellStart"/>
      <w:r>
        <w:t>false</w:t>
      </w:r>
      <w:proofErr w:type="spellEnd"/>
      <w:r>
        <w:t>” – len neprečítané, “</w:t>
      </w:r>
      <w:proofErr w:type="spellStart"/>
      <w:r>
        <w:t>true</w:t>
      </w:r>
      <w:proofErr w:type="spellEnd"/>
      <w:r w:rsidRPr="00897418">
        <w:t>” – len prečítané, “”/</w:t>
      </w:r>
      <w:proofErr w:type="spellStart"/>
      <w:r w:rsidRPr="00897418">
        <w:t>null</w:t>
      </w:r>
      <w:proofErr w:type="spellEnd"/>
      <w:r w:rsidRPr="00897418">
        <w:t xml:space="preserve"> – všetky)</w:t>
      </w:r>
    </w:p>
    <w:p w14:paraId="5C1D3605" w14:textId="77777777" w:rsidR="005D7335" w:rsidRPr="00443D06" w:rsidRDefault="005D7335" w:rsidP="005D7335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lastRenderedPageBreak/>
        <w:t>consignmentExternalCode</w:t>
      </w:r>
      <w:proofErr w:type="spellEnd"/>
      <w:r w:rsidRPr="00285C47"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67AE4464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2382A3B8" w14:textId="77777777" w:rsidR="005D7335" w:rsidRPr="00591B5C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65CF9931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</w:t>
      </w:r>
      <w:proofErr w:type="spellEnd"/>
      <w:r w:rsidRPr="00285C47">
        <w:rPr>
          <w:i/>
        </w:rPr>
        <w:t xml:space="preserve"> </w:t>
      </w:r>
      <w:r>
        <w:t>– (nepovinné) identifikátor podania, viažuceho sa k zásielke.</w:t>
      </w:r>
    </w:p>
    <w:p w14:paraId="6834D459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4DC35B95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5A9D49A1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5F1E91E8" w14:textId="77777777" w:rsidR="005D7335" w:rsidRDefault="005D7335" w:rsidP="005D7335"/>
    <w:p w14:paraId="32D06B1E" w14:textId="77777777" w:rsidR="005D7335" w:rsidRPr="00EB6E05" w:rsidRDefault="005D7335" w:rsidP="005D7335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Metóda vráti inštanciu triedy  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t>, ktorá</w:t>
      </w:r>
      <w:r w:rsidRPr="00E80507">
        <w:t xml:space="preserve"> obsahuje:</w:t>
      </w:r>
    </w:p>
    <w:p w14:paraId="00AA1EB7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 w:rsidRPr="00B20C74">
        <w:rPr>
          <w:color w:val="2B91AF"/>
          <w:lang w:val="en-US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r>
        <w:t>– zoznam zásielok</w:t>
      </w:r>
    </w:p>
    <w:p w14:paraId="19690A88" w14:textId="77777777" w:rsidR="005D7335" w:rsidRDefault="005D7335" w:rsidP="005D7335">
      <w:pPr>
        <w:pStyle w:val="Zoznamsodrkami"/>
      </w:pPr>
      <w:r w:rsidRPr="00A76880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>
        <w:rPr>
          <w:rFonts w:ascii="Courier New" w:hAnsi="Courier New" w:cs="Courier New"/>
        </w:rPr>
        <w:t>Code</w:t>
      </w:r>
      <w:proofErr w:type="spellEnd"/>
      <w:r>
        <w:t xml:space="preserve"> – kód chyby vrátený systémom EKR </w:t>
      </w:r>
    </w:p>
    <w:p w14:paraId="6DC5B1C9" w14:textId="77777777" w:rsidR="005D7335" w:rsidRDefault="005D7335" w:rsidP="005D7335">
      <w:pPr>
        <w:pStyle w:val="Zoznamsodrkami"/>
      </w:pPr>
      <w:r w:rsidRPr="00B20C74">
        <w:rPr>
          <w:rFonts w:ascii="Courier New" w:hAnsi="Courier New" w:cs="Courier New"/>
          <w:noProof/>
          <w:color w:val="0000FF"/>
        </w:rPr>
        <w:t>string</w:t>
      </w:r>
      <w:r>
        <w:rPr>
          <w:rFonts w:ascii="Courier New" w:hAnsi="Courier New" w:cs="Courier New"/>
          <w:noProof/>
          <w:color w:val="0000FF"/>
        </w:rPr>
        <w:t xml:space="preserve"> </w:t>
      </w: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popis chyby vrátený systémom EKR</w:t>
      </w:r>
    </w:p>
    <w:p w14:paraId="54426211" w14:textId="77777777" w:rsidR="005D7335" w:rsidRDefault="005D7335" w:rsidP="005D7335"/>
    <w:p w14:paraId="11B919F1" w14:textId="77777777" w:rsidR="005D7335" w:rsidRPr="00EB6E05" w:rsidRDefault="005D7335" w:rsidP="005D7335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Objekt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E80507">
        <w:t>obsahuje:</w:t>
      </w:r>
    </w:p>
    <w:p w14:paraId="0524FE62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zásielok</w:t>
      </w:r>
    </w:p>
    <w:p w14:paraId="773FA22E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5F3DC1D5" w14:textId="77777777" w:rsidR="005D7335" w:rsidRDefault="005D7335" w:rsidP="005D7335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zásielok vyhovujúcich vstupným podmienkam</w:t>
      </w:r>
    </w:p>
    <w:p w14:paraId="5F4203C9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02981615" w14:textId="77777777" w:rsidR="005D7335" w:rsidRDefault="005D7335" w:rsidP="005D7335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1F93D1DD" w14:textId="77777777" w:rsidR="005D7335" w:rsidRDefault="005D7335" w:rsidP="005D7335"/>
    <w:p w14:paraId="04E6C18A" w14:textId="77777777" w:rsidR="005D7335" w:rsidRDefault="005D7335" w:rsidP="005D7335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39B82BB" w14:textId="77777777" w:rsidR="005D7335" w:rsidRDefault="005D7335" w:rsidP="005D7335"/>
    <w:p w14:paraId="1FF3113C" w14:textId="77777777" w:rsidR="005D7335" w:rsidRDefault="005D7335" w:rsidP="005D7335">
      <w:pPr>
        <w:pStyle w:val="Zoznamsodrkami"/>
      </w:pPr>
      <w:r>
        <w:t xml:space="preserve">Dopyt na neexistujúcu stránku (číslo presahuje počet stránok) metóda vráti prvú stránku. </w:t>
      </w:r>
    </w:p>
    <w:p w14:paraId="4AE8E158" w14:textId="77777777" w:rsidR="005D7335" w:rsidRPr="005E4BA1" w:rsidRDefault="005D7335" w:rsidP="005D7335">
      <w:pPr>
        <w:pStyle w:val="Nadpis3"/>
        <w:numPr>
          <w:ilvl w:val="2"/>
          <w:numId w:val="10"/>
        </w:numPr>
      </w:pPr>
      <w:bookmarkStart w:id="173" w:name="_Toc140232920"/>
      <w:r>
        <w:t>Poskytnutie</w:t>
      </w:r>
      <w:r w:rsidRPr="005E4BA1">
        <w:t xml:space="preserve"> konkrétnej zásielky</w:t>
      </w:r>
      <w:r>
        <w:t xml:space="preserve"> pre </w:t>
      </w:r>
      <w:proofErr w:type="spellStart"/>
      <w:r>
        <w:t>eCommerce</w:t>
      </w:r>
      <w:proofErr w:type="spellEnd"/>
      <w:r w:rsidRPr="005E4BA1">
        <w:t xml:space="preserve"> zo zoznamu zásielok</w:t>
      </w:r>
      <w:bookmarkEnd w:id="173"/>
    </w:p>
    <w:p w14:paraId="6319CFCC" w14:textId="77777777" w:rsidR="005D7335" w:rsidRPr="00B96C4C" w:rsidRDefault="005D7335" w:rsidP="005D7335"/>
    <w:p w14:paraId="7045B559" w14:textId="77777777" w:rsidR="005D7335" w:rsidRPr="00B96C4C" w:rsidRDefault="005D7335" w:rsidP="005D7335">
      <w:proofErr w:type="spellStart"/>
      <w:r w:rsidRPr="00AD01EA">
        <w:rPr>
          <w:color w:val="2B91AF"/>
        </w:rPr>
        <w:t>ZasielkaExternySystem</w:t>
      </w:r>
      <w:proofErr w:type="spellEnd"/>
      <w:r>
        <w:rPr>
          <w:color w:val="2B91AF"/>
        </w:rPr>
        <w:t xml:space="preserve"> </w:t>
      </w:r>
      <w:proofErr w:type="spellStart"/>
      <w:r w:rsidRPr="005D7335">
        <w:t>ConsignmentListDetailECommerce</w:t>
      </w:r>
      <w:proofErr w:type="spellEnd"/>
    </w:p>
    <w:p w14:paraId="3D4B1B48" w14:textId="77777777" w:rsidR="005D7335" w:rsidRPr="00B96C4C" w:rsidRDefault="005D7335" w:rsidP="005D7335">
      <w:r w:rsidRPr="00B96C4C">
        <w:t>(</w:t>
      </w:r>
    </w:p>
    <w:p w14:paraId="05626E0E" w14:textId="77777777" w:rsidR="005D7335" w:rsidRPr="00B96C4C" w:rsidRDefault="005D7335" w:rsidP="005D7335"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color w:val="2B91AF"/>
        </w:rPr>
        <w:t xml:space="preserve"> </w:t>
      </w:r>
      <w:proofErr w:type="spellStart"/>
      <w:r w:rsidRPr="00B96C4C">
        <w:t>consignmentList</w:t>
      </w:r>
      <w:proofErr w:type="spellEnd"/>
      <w:r w:rsidRPr="00B96C4C">
        <w:t xml:space="preserve">, </w:t>
      </w:r>
    </w:p>
    <w:p w14:paraId="2C24BAD8" w14:textId="77777777" w:rsidR="005D7335" w:rsidRPr="00B96C4C" w:rsidRDefault="005D7335" w:rsidP="005D7335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1820CD4F" w14:textId="77777777" w:rsidR="005D7335" w:rsidRPr="005C75EA" w:rsidRDefault="005D7335" w:rsidP="005D7335">
      <w:r w:rsidRPr="005C75EA">
        <w:t>)</w:t>
      </w:r>
    </w:p>
    <w:p w14:paraId="3D710533" w14:textId="77777777" w:rsidR="005D7335" w:rsidRPr="00B96C4C" w:rsidRDefault="005D7335" w:rsidP="005D7335"/>
    <w:p w14:paraId="33E14387" w14:textId="77777777" w:rsidR="005D7335" w:rsidRPr="006874A5" w:rsidRDefault="005D7335" w:rsidP="005D7335">
      <w:r>
        <w:t>Metóda</w:t>
      </w:r>
      <w:r w:rsidRPr="005C7D62">
        <w:t xml:space="preserve"> vráti konkrétn</w:t>
      </w:r>
      <w:r>
        <w:t>u</w:t>
      </w:r>
      <w:r w:rsidRPr="005C7D62">
        <w:t xml:space="preserve"> </w:t>
      </w:r>
      <w:r>
        <w:t xml:space="preserve">zásielku (trieda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AD01EA">
        <w:t>)</w:t>
      </w:r>
      <w:r w:rsidRPr="005C7D62">
        <w:t xml:space="preserve"> zo zoznamu </w:t>
      </w:r>
      <w:r>
        <w:t>zásielok</w:t>
      </w:r>
      <w:r w:rsidRPr="005C7D62">
        <w:t xml:space="preserve"> na základe indexu. </w:t>
      </w:r>
    </w:p>
    <w:p w14:paraId="63E86F40" w14:textId="77777777" w:rsidR="005D7335" w:rsidRDefault="005D7335" w:rsidP="005D7335"/>
    <w:p w14:paraId="6700E8F4" w14:textId="77777777" w:rsidR="005D7335" w:rsidRDefault="005D7335" w:rsidP="005D7335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8F5B867" w14:textId="77777777" w:rsidR="005D7335" w:rsidRDefault="005D7335" w:rsidP="005D7335"/>
    <w:p w14:paraId="75B00023" w14:textId="77777777" w:rsidR="005D7335" w:rsidRPr="006874A5" w:rsidRDefault="005D7335" w:rsidP="005D7335">
      <w:r w:rsidRPr="0082145C">
        <w:t>Vstupnými</w:t>
      </w:r>
      <w:r w:rsidRPr="005C7D62">
        <w:t xml:space="preserve"> parametrami sú:</w:t>
      </w:r>
    </w:p>
    <w:p w14:paraId="7C022BCF" w14:textId="77777777" w:rsidR="005D7335" w:rsidRDefault="005D7335" w:rsidP="005D7335">
      <w:pPr>
        <w:pStyle w:val="Zoznamsodrkami"/>
      </w:pPr>
      <w:proofErr w:type="spellStart"/>
      <w:r w:rsidRPr="00AD01EA">
        <w:rPr>
          <w:rFonts w:ascii="Courier New" w:hAnsi="Courier New" w:cs="Courier New"/>
        </w:rPr>
        <w:lastRenderedPageBreak/>
        <w:t>ZasielkaExternySystemListDetail</w:t>
      </w:r>
      <w:proofErr w:type="spellEnd"/>
      <w:r w:rsidRPr="00AD01EA">
        <w:rPr>
          <w:rFonts w:ascii="Courier New" w:hAnsi="Courier New" w:cs="Courier New"/>
        </w:rPr>
        <w:t xml:space="preserve"> </w:t>
      </w:r>
      <w:r w:rsidRPr="005C7D62">
        <w:t xml:space="preserve">– získaný zoznam </w:t>
      </w:r>
      <w:r>
        <w:t xml:space="preserve">zásielok </w:t>
      </w:r>
      <w:r>
        <w:rPr>
          <w:lang w:val="en-US"/>
        </w:rPr>
        <w:t>(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lang w:val="en-US"/>
        </w:rPr>
        <w:t>.</w:t>
      </w:r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lang w:val="en-US"/>
        </w:rPr>
        <w:t>)</w:t>
      </w:r>
    </w:p>
    <w:p w14:paraId="7A579005" w14:textId="77777777" w:rsidR="005D7335" w:rsidRPr="005C7D62" w:rsidRDefault="005D7335" w:rsidP="005D7335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>
        <w:t>zásielky, prvá</w:t>
      </w:r>
      <w:r w:rsidRPr="005C7D62">
        <w:t xml:space="preserve"> </w:t>
      </w:r>
      <w:r>
        <w:t>zásielka</w:t>
      </w:r>
      <w:r w:rsidRPr="005C7D62">
        <w:t xml:space="preserve"> = 0</w:t>
      </w:r>
    </w:p>
    <w:p w14:paraId="0C3CF858" w14:textId="77777777" w:rsidR="005D7335" w:rsidRDefault="005D7335" w:rsidP="005D7335"/>
    <w:p w14:paraId="1A100A6F" w14:textId="77777777" w:rsidR="005D7335" w:rsidRDefault="005D7335" w:rsidP="005D7335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B96C4C">
        <w:t xml:space="preserve"> </w:t>
      </w:r>
      <w:r>
        <w:t>obsahuje:</w:t>
      </w:r>
    </w:p>
    <w:p w14:paraId="746CFC38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ConsignmentIdentifier</w:t>
      </w:r>
      <w:proofErr w:type="spellEnd"/>
      <w:r w:rsidRPr="00A30C5E">
        <w:t xml:space="preserve"> </w:t>
      </w:r>
      <w:r>
        <w:t>– identifikátor zásielky</w:t>
      </w:r>
    </w:p>
    <w:p w14:paraId="1414DD84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A30C5E">
        <w:t xml:space="preserve"> </w:t>
      </w:r>
      <w:r>
        <w:t xml:space="preserve">– externý kód typu zásielky </w:t>
      </w:r>
    </w:p>
    <w:p w14:paraId="7F82DD74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 w:rsidRPr="00A30C5E">
        <w:t xml:space="preserve"> </w:t>
      </w:r>
      <w:r>
        <w:t>– názov typu zásielky</w:t>
      </w:r>
    </w:p>
    <w:p w14:paraId="5A769670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127624BA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>subjektu (názov)</w:t>
      </w:r>
    </w:p>
    <w:p w14:paraId="596BA579" w14:textId="77777777" w:rsidR="005D7335" w:rsidRDefault="005D7335" w:rsidP="005D7335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sa zásielka týka</w:t>
      </w:r>
    </w:p>
    <w:p w14:paraId="11B7EBC0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</w:t>
      </w:r>
      <w:r w:rsidRPr="00AD01EA">
        <w:t xml:space="preserve"> </w:t>
      </w:r>
      <w:r>
        <w:t>identifikátor biznis prípadu zo zásielky</w:t>
      </w:r>
    </w:p>
    <w:p w14:paraId="57DBE197" w14:textId="77777777" w:rsidR="005D7335" w:rsidRDefault="005D7335" w:rsidP="005D7335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A30C5E">
        <w:t xml:space="preserve"> </w:t>
      </w:r>
      <w:r>
        <w:t xml:space="preserve">– evidenčné číslo ZOT </w:t>
      </w:r>
    </w:p>
    <w:p w14:paraId="296A4A94" w14:textId="77777777" w:rsidR="005D7335" w:rsidRDefault="005D7335" w:rsidP="005D7335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 w:rsidRPr="00A30C5E">
        <w:t xml:space="preserve"> </w:t>
      </w:r>
      <w:r>
        <w:t>– dátum a čas sprístupnenia v podateľni (lokálny čas)</w:t>
      </w:r>
    </w:p>
    <w:p w14:paraId="6DBBD8BE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b</w:t>
      </w:r>
      <w:r w:rsidRPr="00A30C5E">
        <w:rPr>
          <w:rFonts w:ascii="Courier New" w:hAnsi="Courier New" w:cs="Courier New"/>
          <w:noProof/>
          <w:color w:val="0000FF"/>
        </w:rPr>
        <w:t>ool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 xml:space="preserve"> – p</w:t>
      </w:r>
      <w:r w:rsidRPr="00917765">
        <w:t xml:space="preserve">ríznak vyjadrujúci, či sa jedná o zásielku, ktorá už bola prečítaná, </w:t>
      </w:r>
      <w:proofErr w:type="spellStart"/>
      <w:r w:rsidRPr="00917765">
        <w:t>t.j</w:t>
      </w:r>
      <w:proofErr w:type="spellEnd"/>
      <w:r w:rsidRPr="00917765">
        <w:t xml:space="preserve">. vyžiadaná </w:t>
      </w:r>
      <w:r>
        <w:t>metódou</w:t>
      </w:r>
      <w:r w:rsidRPr="00917765">
        <w:t xml:space="preserve"> pre vrátenie detailu zásielky</w:t>
      </w:r>
    </w:p>
    <w:p w14:paraId="5A76EE14" w14:textId="77777777" w:rsidR="00AD01EA" w:rsidRDefault="00AD01EA" w:rsidP="00AD01EA">
      <w:pPr>
        <w:pStyle w:val="Zoznamsodrkami"/>
        <w:numPr>
          <w:ilvl w:val="0"/>
          <w:numId w:val="0"/>
        </w:numPr>
        <w:ind w:left="360" w:hanging="360"/>
      </w:pPr>
    </w:p>
    <w:p w14:paraId="1F985540" w14:textId="77777777" w:rsidR="00885FEB" w:rsidRPr="00CE6455" w:rsidRDefault="00885FEB" w:rsidP="00E310C0">
      <w:pPr>
        <w:pStyle w:val="Nadpis2"/>
      </w:pPr>
      <w:bookmarkStart w:id="174" w:name="_Toc140232921"/>
      <w:r w:rsidRPr="00CE6455">
        <w:t>Poskytnutie zoznamu zásielok pre externé systémy</w:t>
      </w:r>
      <w:r>
        <w:t xml:space="preserve"> </w:t>
      </w:r>
      <w:r>
        <w:rPr>
          <w:lang w:val="en-US"/>
        </w:rPr>
        <w:t>(pr</w:t>
      </w:r>
      <w:proofErr w:type="spellStart"/>
      <w:r>
        <w:t>ílohy</w:t>
      </w:r>
      <w:proofErr w:type="spellEnd"/>
      <w:r>
        <w:rPr>
          <w:lang w:val="en-US"/>
        </w:rPr>
        <w:t>)</w:t>
      </w:r>
      <w:bookmarkEnd w:id="174"/>
    </w:p>
    <w:p w14:paraId="320B45E0" w14:textId="77777777" w:rsidR="00885FEB" w:rsidRPr="00B96C4C" w:rsidRDefault="00885FEB" w:rsidP="00885FEB"/>
    <w:p w14:paraId="7584831B" w14:textId="77777777" w:rsidR="00885FEB" w:rsidRPr="00B96C4C" w:rsidRDefault="00885FEB" w:rsidP="00885FEB">
      <w:proofErr w:type="spellStart"/>
      <w:r w:rsidRPr="00761E56">
        <w:rPr>
          <w:color w:val="2B91AF"/>
        </w:rPr>
        <w:t>ConsignmentListResult</w:t>
      </w:r>
      <w:proofErr w:type="spellEnd"/>
      <w:r>
        <w:rPr>
          <w:color w:val="2B91AF"/>
        </w:rPr>
        <w:t xml:space="preserve"> </w:t>
      </w:r>
      <w:proofErr w:type="spellStart"/>
      <w:r w:rsidRPr="00885FEB">
        <w:t>ConsignmentWithAttachmentsList</w:t>
      </w:r>
      <w:proofErr w:type="spellEnd"/>
    </w:p>
    <w:p w14:paraId="77A68FC0" w14:textId="77777777" w:rsidR="00885FEB" w:rsidRPr="00B96C4C" w:rsidRDefault="00885FEB" w:rsidP="00885FEB">
      <w:r w:rsidRPr="00B96C4C">
        <w:t>(</w:t>
      </w:r>
    </w:p>
    <w:p w14:paraId="4BE5BD26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47963325" w14:textId="77777777" w:rsidR="00885FEB" w:rsidRPr="00B96C4C" w:rsidRDefault="00885FEB" w:rsidP="00885FEB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6834F233" w14:textId="77777777" w:rsidR="00885FEB" w:rsidRPr="00B96C4C" w:rsidRDefault="00885FEB" w:rsidP="00885FEB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523C6D9C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7345E6C4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5BB2D906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isRead</w:t>
      </w:r>
      <w:proofErr w:type="spellEnd"/>
      <w:r w:rsidRPr="00B96C4C">
        <w:t xml:space="preserve">, </w:t>
      </w:r>
    </w:p>
    <w:p w14:paraId="773CA3B4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consignmentExternalCode</w:t>
      </w:r>
      <w:proofErr w:type="spellEnd"/>
      <w:r w:rsidRPr="00B96C4C">
        <w:t xml:space="preserve">, </w:t>
      </w:r>
    </w:p>
    <w:p w14:paraId="6C611923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640E5184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145A3442" w14:textId="77777777" w:rsidR="00885FEB" w:rsidRPr="00B96C4C" w:rsidRDefault="00885FEB" w:rsidP="00885FE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</w:t>
      </w:r>
      <w:proofErr w:type="spellEnd"/>
      <w:r w:rsidRPr="00B96C4C">
        <w:t xml:space="preserve">, </w:t>
      </w:r>
    </w:p>
    <w:p w14:paraId="639392C1" w14:textId="77777777" w:rsidR="00885FEB" w:rsidRPr="00B96C4C" w:rsidRDefault="00885FEB" w:rsidP="00885FEB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2F71DA98" w14:textId="77777777" w:rsidR="00885FEB" w:rsidRPr="00B96C4C" w:rsidRDefault="00885FEB" w:rsidP="00885FEB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</w:p>
    <w:p w14:paraId="3DDBC2F3" w14:textId="77777777" w:rsidR="00885FEB" w:rsidRPr="00B96C4C" w:rsidRDefault="00885FEB" w:rsidP="00885FEB">
      <w:r w:rsidRPr="00B96C4C">
        <w:t>);</w:t>
      </w:r>
    </w:p>
    <w:p w14:paraId="32D2B3ED" w14:textId="77777777" w:rsidR="00885FEB" w:rsidRDefault="00885FEB" w:rsidP="00885FEB"/>
    <w:p w14:paraId="584D6828" w14:textId="77777777" w:rsidR="00885FEB" w:rsidRDefault="00885FEB" w:rsidP="00885FEB">
      <w:r>
        <w:t>Metóda</w:t>
      </w:r>
      <w:r w:rsidRPr="005B2EE7">
        <w:t xml:space="preserve"> vráti návratový kód, popis a požadovanú stránku zoznamu zásielok (bez samotných dát zásielok) spĺňajúcich podmienky dané vstupnými parametrami</w:t>
      </w:r>
      <w:r>
        <w:t>:</w:t>
      </w:r>
    </w:p>
    <w:p w14:paraId="2CA1B74D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(povinné) jednoznačný identifikátor subjektu - identifikátor EKR</w:t>
      </w:r>
    </w:p>
    <w:p w14:paraId="5301C69C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(povinné)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062D2D03" w14:textId="77777777" w:rsidR="00885FEB" w:rsidRPr="00D96B26" w:rsidRDefault="00885FEB" w:rsidP="00885FEB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 (povinné) i</w:t>
      </w:r>
      <w:r w:rsidRPr="006B6A0E">
        <w:t>dentifikátor podateľne (bude obsahovať hodnotu 2 (podateľňa CEP))</w:t>
      </w:r>
    </w:p>
    <w:p w14:paraId="0E247381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evidenčné číslo ZOT.</w:t>
      </w:r>
    </w:p>
    <w:p w14:paraId="276FE42C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Identifikátor biznis prípadu z podania</w:t>
      </w:r>
    </w:p>
    <w:p w14:paraId="0A912A54" w14:textId="77777777" w:rsidR="00885FEB" w:rsidRPr="00897418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isRead</w:t>
      </w:r>
      <w:proofErr w:type="spellEnd"/>
      <w:r w:rsidRPr="00897418">
        <w:rPr>
          <w:i/>
        </w:rPr>
        <w:t xml:space="preserve"> </w:t>
      </w:r>
      <w:r w:rsidRPr="00897418">
        <w:t xml:space="preserve">– </w:t>
      </w:r>
      <w:r>
        <w:t>(nepovinné) príznak prečítaná (“</w:t>
      </w:r>
      <w:proofErr w:type="spellStart"/>
      <w:r>
        <w:t>false</w:t>
      </w:r>
      <w:proofErr w:type="spellEnd"/>
      <w:r>
        <w:t>” – len neprečítané, “</w:t>
      </w:r>
      <w:proofErr w:type="spellStart"/>
      <w:r>
        <w:t>true</w:t>
      </w:r>
      <w:proofErr w:type="spellEnd"/>
      <w:r w:rsidRPr="00897418">
        <w:t>” – len prečítané, “”/</w:t>
      </w:r>
      <w:proofErr w:type="spellStart"/>
      <w:r w:rsidRPr="00897418">
        <w:t>null</w:t>
      </w:r>
      <w:proofErr w:type="spellEnd"/>
      <w:r w:rsidRPr="00897418">
        <w:t xml:space="preserve"> – všetky)</w:t>
      </w:r>
    </w:p>
    <w:p w14:paraId="7E1190C9" w14:textId="77777777" w:rsidR="00885FEB" w:rsidRPr="00443D06" w:rsidRDefault="00885FEB" w:rsidP="00885FEB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285C47"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02EC58AC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40127675" w14:textId="77777777" w:rsidR="00885FEB" w:rsidRPr="00591B5C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1F573449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</w:t>
      </w:r>
      <w:proofErr w:type="spellEnd"/>
      <w:r w:rsidRPr="00285C47">
        <w:rPr>
          <w:i/>
        </w:rPr>
        <w:t xml:space="preserve"> </w:t>
      </w:r>
      <w:r>
        <w:t>– (nepovinné) identifikátor podania, viažuceho sa k zásielke.</w:t>
      </w:r>
    </w:p>
    <w:p w14:paraId="6F7D8D76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3EA8E9DE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7120C92E" w14:textId="77777777" w:rsidR="00885FEB" w:rsidRDefault="00885FEB" w:rsidP="00885FEB"/>
    <w:p w14:paraId="11D2DA42" w14:textId="77777777" w:rsidR="00885FEB" w:rsidRPr="00EB6E05" w:rsidRDefault="00885FEB" w:rsidP="00885FEB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Metóda vráti inštanciu triedy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ConsignmentListResult</w:t>
      </w:r>
      <w:proofErr w:type="spellEnd"/>
      <w:r>
        <w:t>, ktorá</w:t>
      </w:r>
      <w:r w:rsidRPr="00E80507">
        <w:t xml:space="preserve"> obsahuje:</w:t>
      </w:r>
    </w:p>
    <w:p w14:paraId="610BC2DB" w14:textId="77777777" w:rsidR="00885FEB" w:rsidRDefault="00885FEB" w:rsidP="00885FEB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r>
        <w:t>– zoznam zásielok</w:t>
      </w:r>
    </w:p>
    <w:p w14:paraId="1B3F4432" w14:textId="77777777" w:rsidR="00885FEB" w:rsidRDefault="00885FEB" w:rsidP="00885FEB">
      <w:pPr>
        <w:pStyle w:val="Zoznamsodrkami"/>
      </w:pPr>
      <w:r w:rsidRPr="00A76880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>
        <w:rPr>
          <w:rFonts w:ascii="Courier New" w:hAnsi="Courier New" w:cs="Courier New"/>
        </w:rPr>
        <w:t>Code</w:t>
      </w:r>
      <w:proofErr w:type="spellEnd"/>
      <w:r>
        <w:t xml:space="preserve"> – kód chyby vrátený systémom EKR </w:t>
      </w:r>
    </w:p>
    <w:p w14:paraId="6527F692" w14:textId="77777777" w:rsidR="00885FEB" w:rsidRDefault="00885FEB" w:rsidP="00885FEB">
      <w:pPr>
        <w:pStyle w:val="Zoznamsodrkami"/>
      </w:pPr>
      <w:r w:rsidRPr="00B20C74">
        <w:rPr>
          <w:rFonts w:ascii="Courier New" w:hAnsi="Courier New" w:cs="Courier New"/>
          <w:noProof/>
          <w:color w:val="0000FF"/>
        </w:rPr>
        <w:t>string</w:t>
      </w:r>
      <w:r>
        <w:rPr>
          <w:rFonts w:ascii="Courier New" w:hAnsi="Courier New" w:cs="Courier New"/>
          <w:noProof/>
          <w:color w:val="0000FF"/>
        </w:rPr>
        <w:t xml:space="preserve"> </w:t>
      </w: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popis chyby vrátený systémom EKR</w:t>
      </w:r>
    </w:p>
    <w:p w14:paraId="492B3906" w14:textId="77777777" w:rsidR="00885FEB" w:rsidRDefault="00885FEB" w:rsidP="00885FEB"/>
    <w:p w14:paraId="1A3769EF" w14:textId="77777777" w:rsidR="00885FEB" w:rsidRPr="00EB6E05" w:rsidRDefault="00885FEB" w:rsidP="00885FEB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Objekt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ConsignmentList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E80507">
        <w:t>obsahuje:</w:t>
      </w:r>
    </w:p>
    <w:p w14:paraId="5AE7A5A1" w14:textId="77777777" w:rsidR="00885FEB" w:rsidRDefault="00885FEB" w:rsidP="00885FEB">
      <w:pPr>
        <w:pStyle w:val="Zoznamsodrkami"/>
      </w:pPr>
      <w:proofErr w:type="spellStart"/>
      <w:r w:rsidRPr="00ED6AB5">
        <w:rPr>
          <w:rFonts w:ascii="Consolas" w:hAnsi="Consolas" w:cs="Consolas"/>
          <w:color w:val="2B91AF"/>
          <w:sz w:val="19"/>
          <w:szCs w:val="19"/>
        </w:rPr>
        <w:t>ConsignmentListDetail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zásielok</w:t>
      </w:r>
    </w:p>
    <w:p w14:paraId="03C9E6FC" w14:textId="77777777" w:rsidR="00885FEB" w:rsidRDefault="00885FEB" w:rsidP="00885FEB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73AF0EAF" w14:textId="77777777" w:rsidR="00885FEB" w:rsidRDefault="00885FEB" w:rsidP="00885FEB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zásielok vyhovujúcich vstupným podmienkam</w:t>
      </w:r>
    </w:p>
    <w:p w14:paraId="1DD3582C" w14:textId="77777777" w:rsidR="00885FEB" w:rsidRDefault="00885FEB" w:rsidP="00885FEB"/>
    <w:p w14:paraId="4FEA488E" w14:textId="77777777" w:rsidR="00885FEB" w:rsidRDefault="00885FEB" w:rsidP="00885FEB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69EE4EBE" w14:textId="77777777" w:rsidR="00885FEB" w:rsidRDefault="00885FEB" w:rsidP="00885FEB"/>
    <w:p w14:paraId="764FC316" w14:textId="77777777" w:rsidR="00885FEB" w:rsidRDefault="00885FEB" w:rsidP="00885FEB">
      <w:pPr>
        <w:pStyle w:val="Zoznamsodrkami"/>
      </w:pPr>
      <w:r>
        <w:t>Dopyt na neexistujúcu stránku (číslo presahuje počet stránok) metóda vráti poslednú stránku.</w:t>
      </w:r>
    </w:p>
    <w:p w14:paraId="6CFC0AB1" w14:textId="77777777" w:rsidR="00885FEB" w:rsidRDefault="00885FEB" w:rsidP="00885FEB"/>
    <w:p w14:paraId="1C331121" w14:textId="77777777" w:rsidR="00885FEB" w:rsidRPr="005E4BA1" w:rsidRDefault="00885FEB" w:rsidP="00885FEB">
      <w:pPr>
        <w:pStyle w:val="Nadpis3"/>
        <w:numPr>
          <w:ilvl w:val="2"/>
          <w:numId w:val="10"/>
        </w:numPr>
      </w:pPr>
      <w:bookmarkStart w:id="175" w:name="_Toc140232922"/>
      <w:r>
        <w:t>Poskytnutie</w:t>
      </w:r>
      <w:r w:rsidRPr="005E4BA1">
        <w:t xml:space="preserve"> konkrétnej zásielky zo zoznamu zásielok</w:t>
      </w:r>
      <w:r>
        <w:t xml:space="preserve"> </w:t>
      </w:r>
      <w:r>
        <w:rPr>
          <w:lang w:val="en-US"/>
        </w:rPr>
        <w:t>(</w:t>
      </w:r>
      <w:r>
        <w:t>prílohy</w:t>
      </w:r>
      <w:r>
        <w:rPr>
          <w:lang w:val="en-US"/>
        </w:rPr>
        <w:t>)</w:t>
      </w:r>
      <w:bookmarkEnd w:id="175"/>
    </w:p>
    <w:p w14:paraId="6E24D6F5" w14:textId="77777777" w:rsidR="00885FEB" w:rsidRPr="00B96C4C" w:rsidRDefault="00885FEB" w:rsidP="00885FEB"/>
    <w:p w14:paraId="16576925" w14:textId="77777777" w:rsidR="00885FEB" w:rsidRPr="00B96C4C" w:rsidRDefault="00885FEB" w:rsidP="00885FEB">
      <w:proofErr w:type="spellStart"/>
      <w:r w:rsidRPr="00B96C4C">
        <w:rPr>
          <w:color w:val="2B91AF"/>
        </w:rPr>
        <w:t>ConsignmentListDetail</w:t>
      </w:r>
      <w:proofErr w:type="spellEnd"/>
      <w:r w:rsidRPr="00B96C4C">
        <w:t xml:space="preserve"> </w:t>
      </w:r>
      <w:proofErr w:type="spellStart"/>
      <w:r w:rsidRPr="00885FEB">
        <w:t>ConsignmentWithAttachmentsListDetail</w:t>
      </w:r>
      <w:proofErr w:type="spellEnd"/>
    </w:p>
    <w:p w14:paraId="326978E6" w14:textId="77777777" w:rsidR="00885FEB" w:rsidRPr="00B96C4C" w:rsidRDefault="00885FEB" w:rsidP="00885FEB">
      <w:r w:rsidRPr="00B96C4C">
        <w:t>(</w:t>
      </w:r>
    </w:p>
    <w:p w14:paraId="134FDBD6" w14:textId="77777777" w:rsidR="00885FEB" w:rsidRPr="00B96C4C" w:rsidRDefault="00885FEB" w:rsidP="00885FEB">
      <w:proofErr w:type="spellStart"/>
      <w:r w:rsidRPr="00B96C4C">
        <w:rPr>
          <w:color w:val="2B91AF"/>
        </w:rPr>
        <w:t>ConsignmentList</w:t>
      </w:r>
      <w:proofErr w:type="spellEnd"/>
      <w:r w:rsidRPr="00B96C4C">
        <w:t xml:space="preserve"> </w:t>
      </w:r>
      <w:proofErr w:type="spellStart"/>
      <w:r w:rsidRPr="00B96C4C">
        <w:t>consignmentList</w:t>
      </w:r>
      <w:proofErr w:type="spellEnd"/>
      <w:r w:rsidRPr="00B96C4C">
        <w:t xml:space="preserve">, </w:t>
      </w:r>
    </w:p>
    <w:p w14:paraId="79B150C5" w14:textId="77777777" w:rsidR="00885FEB" w:rsidRPr="00B96C4C" w:rsidRDefault="00885FEB" w:rsidP="00885FEB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22747FF7" w14:textId="77777777" w:rsidR="00885FEB" w:rsidRPr="005C75EA" w:rsidRDefault="00885FEB" w:rsidP="00885FEB">
      <w:r w:rsidRPr="005C75EA">
        <w:t>)</w:t>
      </w:r>
    </w:p>
    <w:p w14:paraId="6A5DFDDF" w14:textId="77777777" w:rsidR="00885FEB" w:rsidRPr="00B96C4C" w:rsidRDefault="00885FEB" w:rsidP="00885FEB"/>
    <w:p w14:paraId="32E1375E" w14:textId="77777777" w:rsidR="00885FEB" w:rsidRPr="006874A5" w:rsidRDefault="00885FEB" w:rsidP="00885FEB">
      <w:r>
        <w:t>Metóda</w:t>
      </w:r>
      <w:r w:rsidRPr="005C7D62">
        <w:t xml:space="preserve"> vráti konkrétn</w:t>
      </w:r>
      <w:r>
        <w:t>u</w:t>
      </w:r>
      <w:r w:rsidRPr="005C7D62">
        <w:t xml:space="preserve"> </w:t>
      </w:r>
      <w:r>
        <w:t xml:space="preserve">zásielku (trieda </w:t>
      </w:r>
      <w:r>
        <w:rPr>
          <w:rFonts w:ascii="Courier New" w:hAnsi="Courier New" w:cs="Courier New"/>
          <w:noProof/>
          <w:color w:val="2B91AF"/>
        </w:rPr>
        <w:t>ConsignmentListDetail</w:t>
      </w:r>
      <w:r w:rsidRPr="00D631DF">
        <w:rPr>
          <w:rFonts w:ascii="Courier New" w:hAnsi="Courier New" w:cs="Courier New"/>
          <w:noProof/>
          <w:color w:val="2B91AF"/>
        </w:rPr>
        <w:t>)</w:t>
      </w:r>
      <w:r w:rsidRPr="005C7D62">
        <w:t xml:space="preserve"> zo zoznamu </w:t>
      </w:r>
      <w:r>
        <w:t>zásielok</w:t>
      </w:r>
      <w:r w:rsidRPr="005C7D62">
        <w:t xml:space="preserve"> na základe indexu. </w:t>
      </w:r>
    </w:p>
    <w:p w14:paraId="0515E572" w14:textId="77777777" w:rsidR="00885FEB" w:rsidRDefault="00885FEB" w:rsidP="00885FEB"/>
    <w:p w14:paraId="34100727" w14:textId="77777777" w:rsidR="00885FEB" w:rsidRDefault="00885FEB" w:rsidP="00885FEB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65EF3A9B" w14:textId="77777777" w:rsidR="00885FEB" w:rsidRDefault="00885FEB" w:rsidP="00885FEB"/>
    <w:p w14:paraId="25A84B8A" w14:textId="77777777" w:rsidR="00885FEB" w:rsidRPr="006874A5" w:rsidRDefault="00885FEB" w:rsidP="00885FEB">
      <w:r w:rsidRPr="0082145C">
        <w:t>Vstupnými</w:t>
      </w:r>
      <w:r w:rsidRPr="005C7D62">
        <w:t xml:space="preserve"> parametrami sú:</w:t>
      </w:r>
    </w:p>
    <w:p w14:paraId="4466B0F1" w14:textId="77777777" w:rsidR="00885FEB" w:rsidRDefault="00885FEB" w:rsidP="00885FEB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consignmentList</w:t>
      </w:r>
      <w:proofErr w:type="spellEnd"/>
      <w:r w:rsidRPr="00A30C5E">
        <w:rPr>
          <w:i/>
        </w:rPr>
        <w:t xml:space="preserve"> </w:t>
      </w:r>
      <w:r w:rsidRPr="005C7D62">
        <w:t xml:space="preserve">– získaný zoznam </w:t>
      </w:r>
      <w:r>
        <w:t xml:space="preserve">zásielok </w:t>
      </w:r>
      <w:r>
        <w:rPr>
          <w:lang w:val="en-US"/>
        </w:rPr>
        <w:t>(</w:t>
      </w:r>
      <w:proofErr w:type="spellStart"/>
      <w:r>
        <w:rPr>
          <w:lang w:val="en-US"/>
        </w:rPr>
        <w:t>ConsignmentListResult.ConsignmentList</w:t>
      </w:r>
      <w:proofErr w:type="spellEnd"/>
      <w:r>
        <w:rPr>
          <w:lang w:val="en-US"/>
        </w:rPr>
        <w:t>)</w:t>
      </w:r>
    </w:p>
    <w:p w14:paraId="329EF627" w14:textId="77777777" w:rsidR="00885FEB" w:rsidRPr="005C7D62" w:rsidRDefault="00885FEB" w:rsidP="00885FEB">
      <w:pPr>
        <w:pStyle w:val="Zoznamsodrkami"/>
      </w:pPr>
      <w:r w:rsidRPr="0043130F">
        <w:rPr>
          <w:rFonts w:ascii="Courier New" w:hAnsi="Courier New" w:cs="Courier New"/>
        </w:rPr>
        <w:lastRenderedPageBreak/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>
        <w:t>zásielky, prvá</w:t>
      </w:r>
      <w:r w:rsidRPr="005C7D62">
        <w:t xml:space="preserve"> </w:t>
      </w:r>
      <w:r>
        <w:t>zásielka</w:t>
      </w:r>
      <w:r w:rsidRPr="005C7D62">
        <w:t xml:space="preserve"> = 0</w:t>
      </w:r>
    </w:p>
    <w:p w14:paraId="1755FF87" w14:textId="77777777" w:rsidR="00885FEB" w:rsidRDefault="00885FEB" w:rsidP="00885FEB"/>
    <w:p w14:paraId="59388AD9" w14:textId="77777777" w:rsidR="00885FEB" w:rsidRDefault="00885FEB" w:rsidP="00885FEB">
      <w:r>
        <w:t xml:space="preserve">Trieda </w:t>
      </w:r>
      <w:proofErr w:type="spellStart"/>
      <w:r w:rsidRPr="00B96C4C">
        <w:t>ConsignmentListDetail</w:t>
      </w:r>
      <w:proofErr w:type="spellEnd"/>
      <w:r w:rsidRPr="00B96C4C">
        <w:t xml:space="preserve"> </w:t>
      </w:r>
      <w:r>
        <w:t>obsahuje:</w:t>
      </w:r>
    </w:p>
    <w:p w14:paraId="6933987F" w14:textId="77777777" w:rsidR="00885FEB" w:rsidRDefault="00885FEB" w:rsidP="00885FEB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ConsignmentIdentifier</w:t>
      </w:r>
      <w:proofErr w:type="spellEnd"/>
      <w:r w:rsidRPr="00A30C5E">
        <w:t xml:space="preserve"> </w:t>
      </w:r>
      <w:r>
        <w:t>– identifikátor zásielky</w:t>
      </w:r>
    </w:p>
    <w:p w14:paraId="7B6E2F07" w14:textId="77777777" w:rsidR="00885FEB" w:rsidRDefault="00885FEB" w:rsidP="00885FEB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A30C5E">
        <w:t xml:space="preserve"> </w:t>
      </w:r>
      <w:r>
        <w:t xml:space="preserve">– externý kód typu zásielky </w:t>
      </w:r>
    </w:p>
    <w:p w14:paraId="4D0F1927" w14:textId="77777777" w:rsidR="00885FEB" w:rsidRDefault="00885FEB" w:rsidP="00885FEB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 w:rsidRPr="00A30C5E">
        <w:t xml:space="preserve"> </w:t>
      </w:r>
      <w:r>
        <w:t>– názov typu zásielky</w:t>
      </w:r>
    </w:p>
    <w:p w14:paraId="5744BF83" w14:textId="77777777" w:rsidR="00885FEB" w:rsidRDefault="00885FEB" w:rsidP="00885FEB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0373F656" w14:textId="77777777" w:rsidR="00885FEB" w:rsidRDefault="00885FEB" w:rsidP="00885FEB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 xml:space="preserve">subjektu </w:t>
      </w:r>
    </w:p>
    <w:p w14:paraId="12BDEA62" w14:textId="77777777" w:rsidR="00885FEB" w:rsidRDefault="00885FEB" w:rsidP="00885FEB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sa zásielka týka</w:t>
      </w:r>
    </w:p>
    <w:p w14:paraId="1AD55A5D" w14:textId="77777777" w:rsidR="00885FEB" w:rsidRDefault="00885FEB" w:rsidP="00885FEB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evidenčné číslo ZOT.</w:t>
      </w:r>
    </w:p>
    <w:p w14:paraId="05F8746F" w14:textId="77777777" w:rsidR="00885FEB" w:rsidRDefault="00885FEB" w:rsidP="00885FEB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A30C5E">
        <w:t xml:space="preserve"> </w:t>
      </w:r>
      <w:r>
        <w:t>– identifikátor biznis prípadu zo zásielky</w:t>
      </w:r>
    </w:p>
    <w:p w14:paraId="27978737" w14:textId="77777777" w:rsidR="00885FEB" w:rsidRDefault="00885FEB" w:rsidP="00885FEB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 w:rsidRPr="00A30C5E">
        <w:t xml:space="preserve"> </w:t>
      </w:r>
      <w:r>
        <w:t>– dátum a čas sprístupnenia v podateľni (lokálny čas)</w:t>
      </w:r>
    </w:p>
    <w:p w14:paraId="7B2B07FE" w14:textId="77777777" w:rsidR="00885FEB" w:rsidRDefault="00885FEB" w:rsidP="00885FEB">
      <w:r>
        <w:rPr>
          <w:rFonts w:ascii="Courier New" w:hAnsi="Courier New" w:cs="Courier New"/>
          <w:noProof/>
          <w:color w:val="0000FF"/>
        </w:rPr>
        <w:t>b</w:t>
      </w:r>
      <w:r w:rsidRPr="00A30C5E">
        <w:rPr>
          <w:rFonts w:ascii="Courier New" w:hAnsi="Courier New" w:cs="Courier New"/>
          <w:noProof/>
          <w:color w:val="0000FF"/>
        </w:rPr>
        <w:t>ool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 xml:space="preserve"> – p</w:t>
      </w:r>
      <w:r w:rsidRPr="00917765">
        <w:t xml:space="preserve">ríznak vyjadrujúci, či sa jedná o zásielku, ktorá už bola prečítaná, </w:t>
      </w:r>
      <w:proofErr w:type="spellStart"/>
      <w:r w:rsidRPr="00917765">
        <w:t>t.j</w:t>
      </w:r>
      <w:proofErr w:type="spellEnd"/>
      <w:r w:rsidRPr="00917765">
        <w:t xml:space="preserve">. vyžiadaná </w:t>
      </w:r>
      <w:r>
        <w:t>metódou</w:t>
      </w:r>
      <w:r w:rsidRPr="00917765">
        <w:t xml:space="preserve"> pre vrátenie detailu zásielky</w:t>
      </w:r>
    </w:p>
    <w:p w14:paraId="3CDE9243" w14:textId="77777777" w:rsidR="00CE02EE" w:rsidRDefault="00CE02EE" w:rsidP="00885FEB"/>
    <w:p w14:paraId="419DD8E6" w14:textId="77777777" w:rsidR="00CE02EE" w:rsidRPr="00CE6455" w:rsidRDefault="00CE02EE" w:rsidP="00CE02EE">
      <w:pPr>
        <w:pStyle w:val="Nadpis2"/>
      </w:pPr>
      <w:bookmarkStart w:id="176" w:name="_Toc140232923"/>
      <w:r w:rsidRPr="00CE6455">
        <w:t>Poskytnutie zoznamu zásielok</w:t>
      </w:r>
      <w:r>
        <w:t xml:space="preserve"> pre EIDAS</w:t>
      </w:r>
      <w:r w:rsidRPr="00CE6455">
        <w:t xml:space="preserve"> pre externé systémy</w:t>
      </w:r>
      <w:r>
        <w:t xml:space="preserve"> (prílohy)</w:t>
      </w:r>
      <w:bookmarkEnd w:id="176"/>
    </w:p>
    <w:p w14:paraId="5F96D11C" w14:textId="77777777" w:rsidR="00CE02EE" w:rsidRPr="00B96C4C" w:rsidRDefault="00CE02EE" w:rsidP="00CE02EE"/>
    <w:p w14:paraId="37E10C0B" w14:textId="77777777" w:rsidR="00CE02EE" w:rsidRPr="00B96C4C" w:rsidRDefault="00CE02EE" w:rsidP="00CE02EE"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color w:val="2B91AF"/>
        </w:rPr>
        <w:t xml:space="preserve"> </w:t>
      </w:r>
      <w:r w:rsidRPr="00CE02EE">
        <w:t>ConsignmentWithAttachmentsListEkr2</w:t>
      </w:r>
    </w:p>
    <w:p w14:paraId="4F97D8EA" w14:textId="77777777" w:rsidR="00CE02EE" w:rsidRPr="00B96C4C" w:rsidRDefault="00CE02EE" w:rsidP="00CE02EE">
      <w:r w:rsidRPr="00B96C4C">
        <w:t>(</w:t>
      </w:r>
    </w:p>
    <w:p w14:paraId="0F695776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subjectId</w:t>
      </w:r>
      <w:proofErr w:type="spellEnd"/>
      <w:r w:rsidRPr="00B96C4C">
        <w:t xml:space="preserve">, </w:t>
      </w:r>
    </w:p>
    <w:p w14:paraId="574D0429" w14:textId="77777777" w:rsidR="00CE02EE" w:rsidRPr="00B96C4C" w:rsidRDefault="00CE02EE" w:rsidP="00CE02EE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subjectType</w:t>
      </w:r>
      <w:proofErr w:type="spellEnd"/>
      <w:r w:rsidRPr="00B96C4C">
        <w:t xml:space="preserve">, </w:t>
      </w:r>
    </w:p>
    <w:p w14:paraId="40A57EDF" w14:textId="77777777" w:rsidR="00CE02EE" w:rsidRPr="00B96C4C" w:rsidRDefault="00CE02EE" w:rsidP="00CE02EE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registryId</w:t>
      </w:r>
      <w:proofErr w:type="spellEnd"/>
      <w:r w:rsidRPr="00B96C4C">
        <w:t xml:space="preserve">, </w:t>
      </w:r>
    </w:p>
    <w:p w14:paraId="28011305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businessIdentifier</w:t>
      </w:r>
      <w:proofErr w:type="spellEnd"/>
      <w:r w:rsidRPr="00B96C4C">
        <w:t xml:space="preserve">, </w:t>
      </w:r>
    </w:p>
    <w:p w14:paraId="4C4370C5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description</w:t>
      </w:r>
      <w:proofErr w:type="spellEnd"/>
      <w:r w:rsidRPr="00B96C4C">
        <w:t xml:space="preserve">, </w:t>
      </w:r>
    </w:p>
    <w:p w14:paraId="524A1A1F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isRead</w:t>
      </w:r>
      <w:proofErr w:type="spellEnd"/>
      <w:r w:rsidRPr="00B96C4C">
        <w:t xml:space="preserve">, </w:t>
      </w:r>
    </w:p>
    <w:p w14:paraId="7FD8E7F5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consignmentExternalCode</w:t>
      </w:r>
      <w:proofErr w:type="spellEnd"/>
      <w:r w:rsidRPr="00B96C4C">
        <w:t xml:space="preserve">, </w:t>
      </w:r>
    </w:p>
    <w:p w14:paraId="3F4793E5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dateFrom</w:t>
      </w:r>
      <w:proofErr w:type="spellEnd"/>
      <w:r w:rsidRPr="00B96C4C">
        <w:t xml:space="preserve">, </w:t>
      </w:r>
    </w:p>
    <w:p w14:paraId="380195A1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dateTo</w:t>
      </w:r>
      <w:proofErr w:type="spellEnd"/>
      <w:r w:rsidRPr="00B96C4C">
        <w:t xml:space="preserve">, </w:t>
      </w:r>
    </w:p>
    <w:p w14:paraId="2FD6085F" w14:textId="77777777" w:rsidR="00CE02EE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registrationId</w:t>
      </w:r>
      <w:proofErr w:type="spellEnd"/>
      <w:r w:rsidRPr="00B96C4C">
        <w:t xml:space="preserve">, </w:t>
      </w:r>
    </w:p>
    <w:p w14:paraId="410BF7E8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AD01EA">
        <w:t>uriStrunkturaPreDorucovanie</w:t>
      </w:r>
      <w:proofErr w:type="spellEnd"/>
      <w:r w:rsidRPr="00B96C4C">
        <w:t xml:space="preserve">, </w:t>
      </w:r>
    </w:p>
    <w:p w14:paraId="03325F7E" w14:textId="77777777" w:rsidR="00CE02EE" w:rsidRPr="00B96C4C" w:rsidRDefault="00CE02EE" w:rsidP="00CE02EE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pageSize</w:t>
      </w:r>
      <w:proofErr w:type="spellEnd"/>
      <w:r w:rsidRPr="00B96C4C">
        <w:t xml:space="preserve">, </w:t>
      </w:r>
    </w:p>
    <w:p w14:paraId="3E8620F1" w14:textId="77777777" w:rsidR="00CE02EE" w:rsidRPr="00B96C4C" w:rsidRDefault="00CE02EE" w:rsidP="00CE02EE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currentPage</w:t>
      </w:r>
      <w:proofErr w:type="spellEnd"/>
    </w:p>
    <w:p w14:paraId="3AAA91EC" w14:textId="77777777" w:rsidR="00CE02EE" w:rsidRPr="00B96C4C" w:rsidRDefault="00CE02EE" w:rsidP="00CE02EE">
      <w:r w:rsidRPr="00B96C4C">
        <w:t>);</w:t>
      </w:r>
    </w:p>
    <w:p w14:paraId="3CACE972" w14:textId="77777777" w:rsidR="00CE02EE" w:rsidRDefault="00CE02EE" w:rsidP="00CE02EE"/>
    <w:p w14:paraId="508484AB" w14:textId="77777777" w:rsidR="00CE02EE" w:rsidRDefault="00CE02EE" w:rsidP="00CE02EE">
      <w:r>
        <w:t>Metóda</w:t>
      </w:r>
      <w:r w:rsidRPr="005B2EE7">
        <w:t xml:space="preserve"> vráti návratový kód, popis a požadovanú stránku zoznamu zásielok (bez samotných dát zásielok) spĺňajúcich podmienky dané vstupnými parametrami</w:t>
      </w:r>
      <w:r>
        <w:t>:</w:t>
      </w:r>
    </w:p>
    <w:p w14:paraId="06E26E30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>) jednoznačný identifikátor subjektu - identifikátor EKR</w:t>
      </w:r>
    </w:p>
    <w:p w14:paraId="37A9E7A7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subjectType</w:t>
      </w:r>
      <w:proofErr w:type="spellEnd"/>
      <w:r>
        <w:t xml:space="preserve"> – (povinné) typ subjektu </w:t>
      </w:r>
      <w:r w:rsidRPr="00453FC0">
        <w:t xml:space="preserve">(0=Externý </w:t>
      </w:r>
      <w:r>
        <w:t>subjek</w:t>
      </w:r>
      <w:r w:rsidRPr="00453FC0">
        <w:t>t, 1=Organizačná zložka)</w:t>
      </w:r>
    </w:p>
    <w:p w14:paraId="0C28BEB3" w14:textId="77777777" w:rsidR="00CE02EE" w:rsidRPr="00D96B26" w:rsidRDefault="00CE02EE" w:rsidP="00CE02EE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registryId</w:t>
      </w:r>
      <w:proofErr w:type="spellEnd"/>
      <w:r>
        <w:t xml:space="preserve"> – (povinné) i</w:t>
      </w:r>
      <w:r w:rsidRPr="006B6A0E">
        <w:t>dentifikátor podateľne (bude obsahovať hodnotu 2 (podateľňa CEP))</w:t>
      </w:r>
    </w:p>
    <w:p w14:paraId="12288204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 (nepovinné) Identifikátor biznis prípadu z podania.</w:t>
      </w:r>
    </w:p>
    <w:p w14:paraId="371094A4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 (nepovinné) evidenčné číslo ZOT</w:t>
      </w:r>
    </w:p>
    <w:p w14:paraId="12233278" w14:textId="77777777" w:rsidR="00CE02EE" w:rsidRPr="00897418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lastRenderedPageBreak/>
        <w:t>isRead</w:t>
      </w:r>
      <w:proofErr w:type="spellEnd"/>
      <w:r w:rsidRPr="00897418">
        <w:rPr>
          <w:i/>
        </w:rPr>
        <w:t xml:space="preserve"> </w:t>
      </w:r>
      <w:r w:rsidRPr="00897418">
        <w:t xml:space="preserve">– </w:t>
      </w:r>
      <w:r>
        <w:t>(nepovinné) príznak prečítaná (“</w:t>
      </w:r>
      <w:proofErr w:type="spellStart"/>
      <w:r>
        <w:t>false</w:t>
      </w:r>
      <w:proofErr w:type="spellEnd"/>
      <w:r>
        <w:t>” – len neprečítané, “</w:t>
      </w:r>
      <w:proofErr w:type="spellStart"/>
      <w:r>
        <w:t>true</w:t>
      </w:r>
      <w:proofErr w:type="spellEnd"/>
      <w:r w:rsidRPr="00897418">
        <w:t>” – len prečítané, “”/</w:t>
      </w:r>
      <w:proofErr w:type="spellStart"/>
      <w:r w:rsidRPr="00897418">
        <w:t>null</w:t>
      </w:r>
      <w:proofErr w:type="spellEnd"/>
      <w:r w:rsidRPr="00897418">
        <w:t xml:space="preserve"> – všetky)</w:t>
      </w:r>
    </w:p>
    <w:p w14:paraId="6B53E5BB" w14:textId="77777777" w:rsidR="00CE02EE" w:rsidRPr="00443D06" w:rsidRDefault="00CE02EE" w:rsidP="00CE02EE">
      <w:pPr>
        <w:pStyle w:val="Zoznamsodrkami"/>
        <w:rPr>
          <w:i/>
        </w:rPr>
      </w:pP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285C47">
        <w:rPr>
          <w:i/>
        </w:rPr>
        <w:t xml:space="preserve"> </w:t>
      </w:r>
      <w:r>
        <w:t>– (nepovinné)</w:t>
      </w:r>
      <w:r>
        <w:rPr>
          <w:i/>
        </w:rPr>
        <w:t xml:space="preserve"> </w:t>
      </w:r>
      <w:r>
        <w:t xml:space="preserve">externý kód z číselníka „Typ podania“ (kap. 8. </w:t>
      </w:r>
      <w:r>
        <w:fldChar w:fldCharType="begin"/>
      </w:r>
      <w:r>
        <w:instrText xml:space="preserve"> REF _Ref235608316 \h  \* MERGEFORMAT </w:instrText>
      </w:r>
      <w:r>
        <w:fldChar w:fldCharType="separate"/>
      </w:r>
      <w:r>
        <w:t>Sťahovanie číselníkov</w:t>
      </w:r>
      <w:r>
        <w:fldChar w:fldCharType="end"/>
      </w:r>
      <w:r>
        <w:t>)</w:t>
      </w:r>
    </w:p>
    <w:p w14:paraId="0CA1235C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dateFrom</w:t>
      </w:r>
      <w:proofErr w:type="spellEnd"/>
      <w:r>
        <w:t xml:space="preserve"> – (nepovinné) v tvare </w:t>
      </w:r>
      <w:r w:rsidRPr="00D631DF">
        <w:t>“</w:t>
      </w:r>
      <w:proofErr w:type="spellStart"/>
      <w:r w:rsidRPr="00591B5C">
        <w:rPr>
          <w:noProof/>
        </w:rPr>
        <w:t>yyyy-MM-ddTHH:mm:sszzz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1CD62D9B" w14:textId="77777777" w:rsidR="00CE02EE" w:rsidRPr="00591B5C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dateTo</w:t>
      </w:r>
      <w:proofErr w:type="spellEnd"/>
      <w:r>
        <w:t xml:space="preserve"> – (nepovinné) v tvare </w:t>
      </w:r>
      <w:r w:rsidRPr="00D631DF">
        <w:t>“</w:t>
      </w:r>
      <w:proofErr w:type="spellStart"/>
      <w:r>
        <w:rPr>
          <w:noProof/>
        </w:rPr>
        <w:t>yyyy-MM-</w:t>
      </w:r>
      <w:r w:rsidRPr="00591B5C">
        <w:rPr>
          <w:noProof/>
        </w:rPr>
        <w:t>ddTHH:mm:sszzz</w:t>
      </w:r>
      <w:proofErr w:type="spellEnd"/>
      <w:r w:rsidRPr="00591B5C">
        <w:rPr>
          <w:noProof/>
        </w:rPr>
        <w:t>“, kde</w:t>
      </w:r>
      <w:r>
        <w:rPr>
          <w:noProof/>
        </w:rPr>
        <w:t xml:space="preserve"> </w:t>
      </w:r>
      <w:r w:rsidRPr="00D631DF">
        <w:rPr>
          <w:noProof/>
        </w:rPr>
        <w:t xml:space="preserve">yyyy = </w:t>
      </w:r>
      <w:r w:rsidRPr="00591B5C">
        <w:rPr>
          <w:noProof/>
        </w:rPr>
        <w:t xml:space="preserve">rok, </w:t>
      </w:r>
      <w:r>
        <w:rPr>
          <w:noProof/>
        </w:rPr>
        <w:t xml:space="preserve">MM = </w:t>
      </w:r>
      <w:r w:rsidRPr="00591B5C">
        <w:rPr>
          <w:noProof/>
        </w:rPr>
        <w:t xml:space="preserve">mesiac, </w:t>
      </w:r>
      <w:r>
        <w:rPr>
          <w:noProof/>
        </w:rPr>
        <w:t xml:space="preserve">dd = </w:t>
      </w:r>
      <w:r w:rsidRPr="00591B5C">
        <w:rPr>
          <w:noProof/>
        </w:rPr>
        <w:t xml:space="preserve">deň, </w:t>
      </w:r>
      <w:r>
        <w:rPr>
          <w:noProof/>
        </w:rPr>
        <w:t xml:space="preserve">HH = </w:t>
      </w:r>
      <w:r w:rsidRPr="00591B5C">
        <w:rPr>
          <w:noProof/>
        </w:rPr>
        <w:t xml:space="preserve">hodina, </w:t>
      </w:r>
      <w:r>
        <w:rPr>
          <w:noProof/>
        </w:rPr>
        <w:t xml:space="preserve">mm = </w:t>
      </w:r>
      <w:r w:rsidRPr="00591B5C">
        <w:rPr>
          <w:noProof/>
        </w:rPr>
        <w:t xml:space="preserve">minúta, </w:t>
      </w:r>
      <w:r>
        <w:rPr>
          <w:noProof/>
        </w:rPr>
        <w:t xml:space="preserve"> ss = </w:t>
      </w:r>
      <w:r w:rsidRPr="00591B5C">
        <w:rPr>
          <w:noProof/>
        </w:rPr>
        <w:t>sekunda,</w:t>
      </w:r>
      <w:r>
        <w:rPr>
          <w:noProof/>
        </w:rPr>
        <w:t xml:space="preserve"> zzz = </w:t>
      </w:r>
      <w:r w:rsidRPr="00591B5C">
        <w:rPr>
          <w:noProof/>
        </w:rPr>
        <w:t>časová zóna</w:t>
      </w:r>
    </w:p>
    <w:p w14:paraId="5FA05B17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registrationId</w:t>
      </w:r>
      <w:proofErr w:type="spellEnd"/>
      <w:r w:rsidRPr="00285C47">
        <w:rPr>
          <w:i/>
        </w:rPr>
        <w:t xml:space="preserve"> </w:t>
      </w:r>
      <w:r>
        <w:t>– (nepovinné) identifikátor podania, viažuceho sa k zásielke.</w:t>
      </w:r>
    </w:p>
    <w:p w14:paraId="25D35BA5" w14:textId="77777777" w:rsidR="00CE02EE" w:rsidRDefault="00CE02EE" w:rsidP="00CE02EE">
      <w:pPr>
        <w:pStyle w:val="Zoznamsodrkami"/>
      </w:pPr>
      <w:proofErr w:type="spellStart"/>
      <w:r w:rsidRPr="00AD01EA">
        <w:rPr>
          <w:rFonts w:ascii="Courier New" w:hAnsi="Courier New" w:cs="Courier New"/>
        </w:rPr>
        <w:t>uriStrunkturaPreDorucovanie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(povinná jedna z hodnôt </w:t>
      </w:r>
      <w:proofErr w:type="spellStart"/>
      <w:r>
        <w:t>subjectId</w:t>
      </w:r>
      <w:proofErr w:type="spellEnd"/>
      <w:r>
        <w:t xml:space="preserve"> a </w:t>
      </w:r>
      <w:proofErr w:type="spellStart"/>
      <w:r w:rsidRPr="00AD01EA">
        <w:t>uriStrunkturaPreDorucovanie</w:t>
      </w:r>
      <w:proofErr w:type="spellEnd"/>
      <w:r>
        <w:t xml:space="preserve">) </w:t>
      </w:r>
      <w:r w:rsidRPr="00AD01EA">
        <w:t>Jednoznačný  identifikátor  odosielateľa</w:t>
      </w:r>
      <w:r>
        <w:t xml:space="preserve">. </w:t>
      </w:r>
    </w:p>
    <w:p w14:paraId="386F9E10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pageSize</w:t>
      </w:r>
      <w:proofErr w:type="spellEnd"/>
      <w:r>
        <w:t xml:space="preserve"> –  počet podaní na stránku, </w:t>
      </w:r>
      <w:proofErr w:type="spellStart"/>
      <w:r>
        <w:t>t.j</w:t>
      </w:r>
      <w:proofErr w:type="spellEnd"/>
      <w:r>
        <w:t>. (veľkosť stránky, pokiaľ bude väčšia ako maximálne povolená (aktuálne 50 podaní), bude akceptovaná iba maximálne povolená, pokiaľ bude 0, bude takisto akceptovaná maximálne povolená,</w:t>
      </w:r>
    </w:p>
    <w:p w14:paraId="2D0F8C7A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currentPage</w:t>
      </w:r>
      <w:proofErr w:type="spellEnd"/>
      <w:r>
        <w:t xml:space="preserve"> – poradové číslo stránky, </w:t>
      </w:r>
      <w:proofErr w:type="spellStart"/>
      <w:r>
        <w:t>t.j</w:t>
      </w:r>
      <w:proofErr w:type="spellEnd"/>
      <w:r>
        <w:t>. poradie požadovanej stránky, poradie začína 1</w:t>
      </w:r>
    </w:p>
    <w:p w14:paraId="488CF4CB" w14:textId="77777777" w:rsidR="00CE02EE" w:rsidRDefault="00CE02EE" w:rsidP="00CE02EE"/>
    <w:p w14:paraId="6297ECBB" w14:textId="77777777" w:rsidR="00CE02EE" w:rsidRPr="00EB6E05" w:rsidRDefault="00CE02EE" w:rsidP="00CE02EE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Metóda vráti inštanciu triedy  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t>, ktorá</w:t>
      </w:r>
      <w:r w:rsidRPr="00E80507">
        <w:t xml:space="preserve"> obsahuje:</w:t>
      </w:r>
    </w:p>
    <w:p w14:paraId="7961ABBB" w14:textId="77777777" w:rsidR="00CE02EE" w:rsidRDefault="00CE02EE" w:rsidP="00CE02EE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 w:rsidRPr="00B20C74">
        <w:rPr>
          <w:color w:val="2B91AF"/>
          <w:lang w:val="en-US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ConsignmentList</w:t>
      </w:r>
      <w:proofErr w:type="spellEnd"/>
      <w:r w:rsidRPr="00B20C74">
        <w:rPr>
          <w:color w:val="2B91AF"/>
          <w:lang w:val="en-US"/>
        </w:rPr>
        <w:t xml:space="preserve"> </w:t>
      </w:r>
      <w:r>
        <w:t>– zoznam zásielok</w:t>
      </w:r>
    </w:p>
    <w:p w14:paraId="3306110E" w14:textId="77777777" w:rsidR="00CE02EE" w:rsidRDefault="00CE02EE" w:rsidP="00CE02EE">
      <w:pPr>
        <w:pStyle w:val="Zoznamsodrkami"/>
      </w:pPr>
      <w:r w:rsidRPr="00A76880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>
        <w:rPr>
          <w:rFonts w:ascii="Courier New" w:hAnsi="Courier New" w:cs="Courier New"/>
        </w:rPr>
        <w:t>Code</w:t>
      </w:r>
      <w:proofErr w:type="spellEnd"/>
      <w:r>
        <w:t xml:space="preserve"> – kód chyby vrátený systémom EKR </w:t>
      </w:r>
    </w:p>
    <w:p w14:paraId="0AC92420" w14:textId="77777777" w:rsidR="00CE02EE" w:rsidRDefault="00CE02EE" w:rsidP="00CE02EE">
      <w:pPr>
        <w:pStyle w:val="Zoznamsodrkami"/>
      </w:pPr>
      <w:r w:rsidRPr="00B20C74">
        <w:rPr>
          <w:rFonts w:ascii="Courier New" w:hAnsi="Courier New" w:cs="Courier New"/>
          <w:noProof/>
          <w:color w:val="0000FF"/>
        </w:rPr>
        <w:t>string</w:t>
      </w:r>
      <w:r>
        <w:rPr>
          <w:rFonts w:ascii="Courier New" w:hAnsi="Courier New" w:cs="Courier New"/>
          <w:noProof/>
          <w:color w:val="0000FF"/>
        </w:rPr>
        <w:t xml:space="preserve"> </w:t>
      </w:r>
      <w:proofErr w:type="spellStart"/>
      <w:r>
        <w:rPr>
          <w:rFonts w:ascii="Courier New" w:hAnsi="Courier New" w:cs="Courier New"/>
        </w:rPr>
        <w:t>Description</w:t>
      </w:r>
      <w:proofErr w:type="spellEnd"/>
      <w:r>
        <w:t xml:space="preserve"> – popis chyby vrátený systémom EKR</w:t>
      </w:r>
    </w:p>
    <w:p w14:paraId="617B9187" w14:textId="77777777" w:rsidR="00CE02EE" w:rsidRDefault="00CE02EE" w:rsidP="00CE02EE"/>
    <w:p w14:paraId="5C8AC0D5" w14:textId="77777777" w:rsidR="00CE02EE" w:rsidRPr="00EB6E05" w:rsidRDefault="00CE02EE" w:rsidP="00CE02EE">
      <w:pPr>
        <w:rPr>
          <w:rFonts w:ascii="Consolas" w:hAnsi="Consolas" w:cs="Consolas"/>
          <w:color w:val="2B91AF"/>
          <w:sz w:val="19"/>
          <w:szCs w:val="19"/>
        </w:rPr>
      </w:pPr>
      <w:r>
        <w:t xml:space="preserve">Objekt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ZasielkaExternySystemListDetail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E80507">
        <w:t>obsahuje:</w:t>
      </w:r>
    </w:p>
    <w:p w14:paraId="52148E95" w14:textId="77777777" w:rsidR="00CE02EE" w:rsidRDefault="00CE02EE" w:rsidP="00CE02EE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ZasielkaExternySystem</w:t>
      </w:r>
      <w:proofErr w:type="spellEnd"/>
      <w:r w:rsidRPr="00B96C4C">
        <w:rPr>
          <w:lang w:val="en-US"/>
        </w:rPr>
        <w:t>[</w:t>
      </w:r>
      <w:r>
        <w:rPr>
          <w:lang w:val="en-US"/>
        </w:rPr>
        <w:t xml:space="preserve"> </w:t>
      </w:r>
      <w:r w:rsidRPr="00B96C4C">
        <w:rPr>
          <w:lang w:val="en-US"/>
        </w:rPr>
        <w:t>]</w:t>
      </w:r>
      <w:r>
        <w:t xml:space="preserve"> </w:t>
      </w:r>
      <w:r w:rsidRPr="00FA151B">
        <w:rPr>
          <w:rFonts w:ascii="Courier New" w:hAnsi="Courier New" w:cs="Courier New"/>
        </w:rPr>
        <w:t>Detail</w:t>
      </w:r>
      <w:r>
        <w:t xml:space="preserve"> – zoznam detailov zásielok</w:t>
      </w:r>
    </w:p>
    <w:p w14:paraId="79AED6D9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  <w:lang w:val="en-US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Count</w:t>
      </w:r>
      <w:proofErr w:type="spellEnd"/>
      <w:r>
        <w:t xml:space="preserve"> – veľkosť </w:t>
      </w:r>
      <w:proofErr w:type="spellStart"/>
      <w:r>
        <w:t>pola</w:t>
      </w:r>
      <w:proofErr w:type="spellEnd"/>
      <w:r>
        <w:t xml:space="preserve"> Detail</w:t>
      </w:r>
    </w:p>
    <w:p w14:paraId="4375322D" w14:textId="77777777" w:rsidR="00CE02EE" w:rsidRDefault="00CE02EE" w:rsidP="00CE02EE">
      <w:pPr>
        <w:pStyle w:val="Zoznamsodrkami"/>
      </w:pPr>
      <w:r w:rsidRPr="00D631DF">
        <w:rPr>
          <w:rFonts w:ascii="Courier New" w:hAnsi="Courier New" w:cs="Courier New"/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TotalCount</w:t>
      </w:r>
      <w:proofErr w:type="spellEnd"/>
      <w:r>
        <w:t xml:space="preserve"> – celkový počet zásielok vyhovujúcich vstupným podmienkam</w:t>
      </w:r>
    </w:p>
    <w:p w14:paraId="0212BF32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CurrentPage</w:t>
      </w:r>
      <w:proofErr w:type="spellEnd"/>
      <w:r>
        <w:rPr>
          <w:rFonts w:ascii="Courier New" w:hAnsi="Courier New" w:cs="Courier New"/>
        </w:rPr>
        <w:t xml:space="preserve"> – </w:t>
      </w:r>
      <w:r w:rsidRPr="00AD01EA">
        <w:t>poradové číslo aktu</w:t>
      </w:r>
      <w:r>
        <w:t>á</w:t>
      </w:r>
      <w:r w:rsidRPr="00AD01EA">
        <w:t>lne načítan</w:t>
      </w:r>
      <w:r>
        <w:t>ej</w:t>
      </w:r>
      <w:r w:rsidRPr="00AD01EA">
        <w:t xml:space="preserve"> stránk</w:t>
      </w:r>
      <w:r>
        <w:t>y</w:t>
      </w:r>
      <w:r w:rsidRPr="00AD01EA">
        <w:t xml:space="preserve"> v</w:t>
      </w:r>
      <w:r>
        <w:t> </w:t>
      </w:r>
      <w:r w:rsidRPr="00AD01EA">
        <w:t>zozname</w:t>
      </w:r>
    </w:p>
    <w:p w14:paraId="243D8249" w14:textId="77777777" w:rsidR="00CE02EE" w:rsidRDefault="00CE02EE" w:rsidP="00CE02EE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 xml:space="preserve">int </w:t>
      </w:r>
      <w:proofErr w:type="spellStart"/>
      <w:r w:rsidRPr="00AD01EA">
        <w:rPr>
          <w:rFonts w:ascii="Courier New" w:hAnsi="Courier New" w:cs="Courier New"/>
        </w:rPr>
        <w:t>RecordsPerPage</w:t>
      </w:r>
      <w:proofErr w:type="spellEnd"/>
      <w:r w:rsidRPr="00AD01EA">
        <w:rPr>
          <w:rFonts w:ascii="Courier New" w:hAnsi="Courier New" w:cs="Courier New"/>
        </w:rPr>
        <w:t xml:space="preserve">– </w:t>
      </w:r>
      <w:r>
        <w:t>počet záznamov na stránku</w:t>
      </w:r>
    </w:p>
    <w:p w14:paraId="66BBE8EF" w14:textId="77777777" w:rsidR="00CE02EE" w:rsidRDefault="00CE02EE" w:rsidP="00CE02EE"/>
    <w:p w14:paraId="51E4156E" w14:textId="77777777" w:rsidR="00CE02EE" w:rsidRDefault="00CE02EE" w:rsidP="00CE02EE">
      <w:r>
        <w:t xml:space="preserve">V prípade neúspechu vráti hodnotu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rPr>
          <w:lang w:val="en-US"/>
        </w:rPr>
        <w:t xml:space="preserve">, </w:t>
      </w:r>
      <w:r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616F96C" w14:textId="77777777" w:rsidR="00CE02EE" w:rsidRDefault="00CE02EE" w:rsidP="00CE02EE"/>
    <w:p w14:paraId="2A6B839F" w14:textId="77777777" w:rsidR="00CE02EE" w:rsidRDefault="00CE02EE" w:rsidP="00CE02EE">
      <w:pPr>
        <w:pStyle w:val="Zoznamsodrkami"/>
      </w:pPr>
      <w:r>
        <w:t xml:space="preserve">Dopyt na neexistujúcu stránku (číslo presahuje počet stránok) metóda vráti prvú stránku. </w:t>
      </w:r>
    </w:p>
    <w:p w14:paraId="79A52700" w14:textId="77777777" w:rsidR="00CE02EE" w:rsidRPr="005E4BA1" w:rsidRDefault="00CE02EE" w:rsidP="00CE02EE">
      <w:pPr>
        <w:pStyle w:val="Nadpis3"/>
        <w:numPr>
          <w:ilvl w:val="2"/>
          <w:numId w:val="10"/>
        </w:numPr>
      </w:pPr>
      <w:bookmarkStart w:id="177" w:name="_Toc140232924"/>
      <w:r>
        <w:t>Poskytnutie</w:t>
      </w:r>
      <w:r w:rsidRPr="005E4BA1">
        <w:t xml:space="preserve"> konkrétnej zásielky</w:t>
      </w:r>
      <w:r>
        <w:t xml:space="preserve"> pre EIDAS</w:t>
      </w:r>
      <w:r w:rsidRPr="005E4BA1">
        <w:t xml:space="preserve"> zo zoznamu zásielok</w:t>
      </w:r>
      <w:r>
        <w:t xml:space="preserve"> (prílohy)</w:t>
      </w:r>
      <w:bookmarkEnd w:id="177"/>
    </w:p>
    <w:p w14:paraId="4FD62CB3" w14:textId="77777777" w:rsidR="00CE02EE" w:rsidRPr="00B96C4C" w:rsidRDefault="00CE02EE" w:rsidP="00CE02EE"/>
    <w:p w14:paraId="667DB90D" w14:textId="77777777" w:rsidR="00CE02EE" w:rsidRPr="00B96C4C" w:rsidRDefault="00CE02EE" w:rsidP="00CE02EE">
      <w:proofErr w:type="spellStart"/>
      <w:r w:rsidRPr="00AD01EA">
        <w:rPr>
          <w:color w:val="2B91AF"/>
        </w:rPr>
        <w:t>ZasielkaExternySystem</w:t>
      </w:r>
      <w:proofErr w:type="spellEnd"/>
      <w:r>
        <w:rPr>
          <w:color w:val="2B91AF"/>
        </w:rPr>
        <w:t xml:space="preserve"> </w:t>
      </w:r>
      <w:r w:rsidRPr="00CE02EE">
        <w:t>ConsignmentWithAttachmentsListDetailEkr2</w:t>
      </w:r>
    </w:p>
    <w:p w14:paraId="00310264" w14:textId="77777777" w:rsidR="00CE02EE" w:rsidRPr="00B96C4C" w:rsidRDefault="00CE02EE" w:rsidP="00CE02EE">
      <w:r w:rsidRPr="00B96C4C">
        <w:t>(</w:t>
      </w:r>
    </w:p>
    <w:p w14:paraId="7335618F" w14:textId="77777777" w:rsidR="00CE02EE" w:rsidRPr="00B96C4C" w:rsidRDefault="00CE02EE" w:rsidP="00CE02EE"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color w:val="2B91AF"/>
        </w:rPr>
        <w:t xml:space="preserve"> </w:t>
      </w:r>
      <w:proofErr w:type="spellStart"/>
      <w:r w:rsidRPr="00B96C4C">
        <w:t>consignmentList</w:t>
      </w:r>
      <w:proofErr w:type="spellEnd"/>
      <w:r w:rsidRPr="00B96C4C">
        <w:t xml:space="preserve">, </w:t>
      </w:r>
    </w:p>
    <w:p w14:paraId="61ECA3BC" w14:textId="77777777" w:rsidR="00CE02EE" w:rsidRPr="00B96C4C" w:rsidRDefault="00CE02EE" w:rsidP="00CE02EE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index</w:t>
      </w:r>
    </w:p>
    <w:p w14:paraId="4E524407" w14:textId="77777777" w:rsidR="00CE02EE" w:rsidRPr="005C75EA" w:rsidRDefault="00CE02EE" w:rsidP="00CE02EE">
      <w:r w:rsidRPr="005C75EA">
        <w:t>)</w:t>
      </w:r>
    </w:p>
    <w:p w14:paraId="4508AD7D" w14:textId="77777777" w:rsidR="00CE02EE" w:rsidRPr="00B96C4C" w:rsidRDefault="00CE02EE" w:rsidP="00CE02EE"/>
    <w:p w14:paraId="78F4724B" w14:textId="77777777" w:rsidR="00CE02EE" w:rsidRPr="006874A5" w:rsidRDefault="00CE02EE" w:rsidP="00CE02EE">
      <w:r>
        <w:t>Metóda</w:t>
      </w:r>
      <w:r w:rsidRPr="005C7D62">
        <w:t xml:space="preserve"> vráti konkrétn</w:t>
      </w:r>
      <w:r>
        <w:t>u</w:t>
      </w:r>
      <w:r w:rsidRPr="005C7D62">
        <w:t xml:space="preserve"> </w:t>
      </w:r>
      <w:r>
        <w:t xml:space="preserve">zásielku (trieda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AD01EA">
        <w:t>)</w:t>
      </w:r>
      <w:r w:rsidRPr="005C7D62">
        <w:t xml:space="preserve"> zo zoznamu </w:t>
      </w:r>
      <w:r>
        <w:t>zásielok</w:t>
      </w:r>
      <w:r w:rsidRPr="005C7D62">
        <w:t xml:space="preserve"> na základe indexu. </w:t>
      </w:r>
    </w:p>
    <w:p w14:paraId="54D197F0" w14:textId="77777777" w:rsidR="00CE02EE" w:rsidRDefault="00CE02EE" w:rsidP="00CE02EE"/>
    <w:p w14:paraId="07BEB339" w14:textId="77777777" w:rsidR="00CE02EE" w:rsidRDefault="00CE02EE" w:rsidP="00CE02EE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39EE4DCD" w14:textId="77777777" w:rsidR="00CE02EE" w:rsidRDefault="00CE02EE" w:rsidP="00CE02EE"/>
    <w:p w14:paraId="062B7EE1" w14:textId="77777777" w:rsidR="00CE02EE" w:rsidRPr="006874A5" w:rsidRDefault="00CE02EE" w:rsidP="00CE02EE">
      <w:r w:rsidRPr="0082145C">
        <w:t>Vstupnými</w:t>
      </w:r>
      <w:r w:rsidRPr="005C7D62">
        <w:t xml:space="preserve"> parametrami sú:</w:t>
      </w:r>
    </w:p>
    <w:p w14:paraId="4DAF2334" w14:textId="77777777" w:rsidR="00CE02EE" w:rsidRDefault="00CE02EE" w:rsidP="00CE02EE">
      <w:pPr>
        <w:pStyle w:val="Zoznamsodrkami"/>
      </w:pPr>
      <w:proofErr w:type="spellStart"/>
      <w:r w:rsidRPr="00AD01EA">
        <w:rPr>
          <w:rFonts w:ascii="Courier New" w:hAnsi="Courier New" w:cs="Courier New"/>
        </w:rPr>
        <w:t>ZasielkaExternySystemListDetail</w:t>
      </w:r>
      <w:proofErr w:type="spellEnd"/>
      <w:r w:rsidRPr="00AD01EA">
        <w:rPr>
          <w:rFonts w:ascii="Courier New" w:hAnsi="Courier New" w:cs="Courier New"/>
        </w:rPr>
        <w:t xml:space="preserve"> </w:t>
      </w:r>
      <w:r w:rsidRPr="005C7D62">
        <w:t xml:space="preserve">– získaný zoznam </w:t>
      </w:r>
      <w:r>
        <w:t xml:space="preserve">zásielok </w:t>
      </w:r>
      <w:r>
        <w:rPr>
          <w:lang w:val="en-US"/>
        </w:rPr>
        <w:t>(</w:t>
      </w:r>
      <w:proofErr w:type="spellStart"/>
      <w:r w:rsidRPr="00AD01EA">
        <w:rPr>
          <w:color w:val="2B91AF"/>
        </w:rPr>
        <w:t>ZasielkaExternySystemVystu</w:t>
      </w:r>
      <w:r>
        <w:rPr>
          <w:color w:val="2B91AF"/>
        </w:rPr>
        <w:t>p</w:t>
      </w:r>
      <w:proofErr w:type="spellEnd"/>
      <w:r>
        <w:rPr>
          <w:lang w:val="en-US"/>
        </w:rPr>
        <w:t>.</w:t>
      </w:r>
      <w:proofErr w:type="spellStart"/>
      <w:r w:rsidRPr="00AD01EA">
        <w:rPr>
          <w:color w:val="2B91AF"/>
        </w:rPr>
        <w:t>ZasielkaExternySystemListDetail</w:t>
      </w:r>
      <w:proofErr w:type="spellEnd"/>
      <w:r>
        <w:rPr>
          <w:lang w:val="en-US"/>
        </w:rPr>
        <w:t>)</w:t>
      </w:r>
    </w:p>
    <w:p w14:paraId="52E654D6" w14:textId="77777777" w:rsidR="00CE02EE" w:rsidRPr="005C7D62" w:rsidRDefault="00CE02EE" w:rsidP="00CE02EE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>
        <w:t>zásielky, prvá</w:t>
      </w:r>
      <w:r w:rsidRPr="005C7D62">
        <w:t xml:space="preserve"> </w:t>
      </w:r>
      <w:r>
        <w:t>zásielka</w:t>
      </w:r>
      <w:r w:rsidRPr="005C7D62">
        <w:t xml:space="preserve"> = 0</w:t>
      </w:r>
    </w:p>
    <w:p w14:paraId="69517280" w14:textId="77777777" w:rsidR="00CE02EE" w:rsidRDefault="00CE02EE" w:rsidP="00CE02EE"/>
    <w:p w14:paraId="74A293C1" w14:textId="77777777" w:rsidR="00CE02EE" w:rsidRDefault="00CE02EE" w:rsidP="00CE02EE">
      <w:r>
        <w:t xml:space="preserve">Trieda </w:t>
      </w:r>
      <w:r w:rsidRPr="00AD01EA">
        <w:rPr>
          <w:rFonts w:ascii="Courier New" w:hAnsi="Courier New" w:cs="Courier New"/>
          <w:noProof/>
          <w:color w:val="2B91AF"/>
        </w:rPr>
        <w:t>ZasielkaExternySystem</w:t>
      </w:r>
      <w:r w:rsidRPr="00B96C4C">
        <w:t xml:space="preserve"> </w:t>
      </w:r>
      <w:r>
        <w:t>obsahuje:</w:t>
      </w:r>
    </w:p>
    <w:p w14:paraId="1C0B4B9A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ConsignmentIdentifier</w:t>
      </w:r>
      <w:proofErr w:type="spellEnd"/>
      <w:r w:rsidRPr="00A30C5E">
        <w:t xml:space="preserve"> </w:t>
      </w:r>
      <w:r>
        <w:t>– identifikátor zásielky</w:t>
      </w:r>
    </w:p>
    <w:p w14:paraId="7860096A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A30C5E">
        <w:t xml:space="preserve"> </w:t>
      </w:r>
      <w:r>
        <w:t xml:space="preserve">– externý kód typu zásielky </w:t>
      </w:r>
    </w:p>
    <w:p w14:paraId="175629BC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 w:rsidRPr="00A30C5E">
        <w:t xml:space="preserve"> </w:t>
      </w:r>
      <w:r>
        <w:t>– názov typu zásielky</w:t>
      </w:r>
    </w:p>
    <w:p w14:paraId="5F8BDF72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14080391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i</w:t>
      </w:r>
      <w:r w:rsidRPr="00E9109F">
        <w:t xml:space="preserve">dentifikátor </w:t>
      </w:r>
      <w:r>
        <w:t>subjektu (názov)</w:t>
      </w:r>
    </w:p>
    <w:p w14:paraId="127D7B6A" w14:textId="77777777" w:rsidR="00CE02EE" w:rsidRDefault="00CE02EE" w:rsidP="00CE02EE">
      <w:pPr>
        <w:pStyle w:val="Zoznamsodrkami"/>
      </w:pPr>
      <w:r w:rsidRPr="00700A82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>
        <w:t xml:space="preserve"> – identifikátor podateľne, ktorej sa zásielka týka</w:t>
      </w:r>
    </w:p>
    <w:p w14:paraId="72F44BA6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BusinessIdentifier</w:t>
      </w:r>
      <w:proofErr w:type="spellEnd"/>
      <w:r>
        <w:t xml:space="preserve"> –</w:t>
      </w:r>
      <w:r w:rsidRPr="00AD01EA">
        <w:t xml:space="preserve"> </w:t>
      </w:r>
      <w:r>
        <w:t>identifikátor biznis prípadu zo zásielky</w:t>
      </w:r>
    </w:p>
    <w:p w14:paraId="21071DB6" w14:textId="77777777" w:rsidR="00CE02EE" w:rsidRDefault="00CE02EE" w:rsidP="00CE02EE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A30C5E">
        <w:t xml:space="preserve"> </w:t>
      </w:r>
      <w:r>
        <w:t xml:space="preserve">– evidenčné číslo ZOT </w:t>
      </w:r>
    </w:p>
    <w:p w14:paraId="290B9314" w14:textId="77777777" w:rsidR="00CE02EE" w:rsidRDefault="00CE02EE" w:rsidP="00CE02EE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 w:rsidRPr="00A30C5E">
        <w:t xml:space="preserve"> </w:t>
      </w:r>
      <w:r>
        <w:t>– dátum a čas sprístupnenia v podateľni (lokálny čas)</w:t>
      </w:r>
    </w:p>
    <w:p w14:paraId="3C163671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b</w:t>
      </w:r>
      <w:r w:rsidRPr="00A30C5E">
        <w:rPr>
          <w:rFonts w:ascii="Courier New" w:hAnsi="Courier New" w:cs="Courier New"/>
          <w:noProof/>
          <w:color w:val="0000FF"/>
        </w:rPr>
        <w:t>ool</w:t>
      </w: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 xml:space="preserve"> – p</w:t>
      </w:r>
      <w:r w:rsidRPr="00917765">
        <w:t xml:space="preserve">ríznak vyjadrujúci, či sa jedná o zásielku, ktorá už bola prečítaná, </w:t>
      </w:r>
      <w:proofErr w:type="spellStart"/>
      <w:r w:rsidRPr="00917765">
        <w:t>t.j</w:t>
      </w:r>
      <w:proofErr w:type="spellEnd"/>
      <w:r w:rsidRPr="00917765">
        <w:t xml:space="preserve">. vyžiadaná </w:t>
      </w:r>
      <w:r>
        <w:t>metódou</w:t>
      </w:r>
      <w:r w:rsidRPr="00917765">
        <w:t xml:space="preserve"> pre vrátenie detailu zásielky</w:t>
      </w:r>
    </w:p>
    <w:p w14:paraId="3B334E2A" w14:textId="77777777" w:rsidR="00EF49EA" w:rsidRDefault="00EF49EA" w:rsidP="00EF49EA">
      <w:pPr>
        <w:pStyle w:val="Zoznamsodrkami"/>
        <w:numPr>
          <w:ilvl w:val="0"/>
          <w:numId w:val="0"/>
        </w:numPr>
        <w:ind w:left="360" w:hanging="360"/>
      </w:pPr>
    </w:p>
    <w:p w14:paraId="3A4A752E" w14:textId="77777777" w:rsidR="00250806" w:rsidRDefault="00E44D94" w:rsidP="00E310C0">
      <w:pPr>
        <w:pStyle w:val="Nadpis2"/>
      </w:pPr>
      <w:bookmarkStart w:id="178" w:name="_Toc418151194"/>
      <w:bookmarkStart w:id="179" w:name="_Toc424730384"/>
      <w:bookmarkStart w:id="180" w:name="_Toc424807064"/>
      <w:bookmarkStart w:id="181" w:name="_Toc424807110"/>
      <w:bookmarkStart w:id="182" w:name="_Toc140232925"/>
      <w:r>
        <w:t>Poskytnutie</w:t>
      </w:r>
      <w:r w:rsidR="00250806">
        <w:t xml:space="preserve"> </w:t>
      </w:r>
      <w:r w:rsidR="006663CE">
        <w:t xml:space="preserve">detailu </w:t>
      </w:r>
      <w:r w:rsidR="00250806">
        <w:t>zásielky</w:t>
      </w:r>
      <w:bookmarkEnd w:id="178"/>
      <w:bookmarkEnd w:id="179"/>
      <w:bookmarkEnd w:id="180"/>
      <w:bookmarkEnd w:id="181"/>
      <w:bookmarkEnd w:id="182"/>
    </w:p>
    <w:p w14:paraId="557E29F8" w14:textId="77777777" w:rsidR="00FC353B" w:rsidRPr="00B96C4C" w:rsidRDefault="00FC353B" w:rsidP="005C75EA"/>
    <w:p w14:paraId="641CFB23" w14:textId="77777777" w:rsidR="00A7332F" w:rsidRPr="00B96C4C" w:rsidRDefault="00A7332F" w:rsidP="005C75EA">
      <w:proofErr w:type="spellStart"/>
      <w:r w:rsidRPr="006912B2">
        <w:rPr>
          <w:color w:val="2B91AF"/>
        </w:rPr>
        <w:t>ConsignmentObjectSimpleDetail</w:t>
      </w:r>
      <w:proofErr w:type="spellEnd"/>
      <w:r w:rsidRPr="00B96C4C">
        <w:t xml:space="preserve"> </w:t>
      </w:r>
      <w:proofErr w:type="spellStart"/>
      <w:r w:rsidRPr="00B96C4C">
        <w:t>ConsignmentGet</w:t>
      </w:r>
      <w:proofErr w:type="spellEnd"/>
    </w:p>
    <w:p w14:paraId="46DB6B12" w14:textId="77777777" w:rsidR="00A7332F" w:rsidRPr="00B96C4C" w:rsidRDefault="00A7332F" w:rsidP="005C75EA">
      <w:r w:rsidRPr="00B96C4C">
        <w:t>(</w:t>
      </w:r>
    </w:p>
    <w:p w14:paraId="6AA766F4" w14:textId="77777777" w:rsidR="00A7332F" w:rsidRPr="00B96C4C" w:rsidRDefault="00A7332F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consignmentIdentifier</w:t>
      </w:r>
      <w:proofErr w:type="spellEnd"/>
    </w:p>
    <w:p w14:paraId="3325A18B" w14:textId="77777777" w:rsidR="00A7332F" w:rsidRPr="00B96C4C" w:rsidRDefault="00A7332F" w:rsidP="005C75EA">
      <w:r w:rsidRPr="00B96C4C">
        <w:t>)</w:t>
      </w:r>
    </w:p>
    <w:p w14:paraId="45B3117C" w14:textId="77777777" w:rsidR="007727EA" w:rsidRDefault="007727EA" w:rsidP="005C75EA"/>
    <w:p w14:paraId="01B2A089" w14:textId="77777777" w:rsidR="007727EA" w:rsidRDefault="00562671" w:rsidP="005C75EA">
      <w:r>
        <w:t>Metóda</w:t>
      </w:r>
      <w:r w:rsidR="007727EA">
        <w:t xml:space="preserve"> vráti detail konkrétne</w:t>
      </w:r>
      <w:r w:rsidR="009D560F">
        <w:t>j</w:t>
      </w:r>
      <w:r w:rsidR="007727EA">
        <w:t xml:space="preserve"> </w:t>
      </w:r>
      <w:r w:rsidR="009D560F">
        <w:t>zásielky</w:t>
      </w:r>
      <w:r w:rsidR="007727EA">
        <w:t xml:space="preserve">. V prípade neúspechu vráti </w:t>
      </w:r>
      <w:proofErr w:type="spellStart"/>
      <w:r w:rsidR="007727EA" w:rsidRPr="0043130F">
        <w:rPr>
          <w:rFonts w:ascii="Courier New" w:hAnsi="Courier New" w:cs="Courier New"/>
        </w:rPr>
        <w:t>null</w:t>
      </w:r>
      <w:proofErr w:type="spellEnd"/>
      <w:r w:rsidR="007727EA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7727EA">
        <w:t xml:space="preserve"> inštancie </w:t>
      </w:r>
      <w:proofErr w:type="spellStart"/>
      <w:r w:rsidR="007727EA" w:rsidRPr="00AC56EF">
        <w:t>Communication</w:t>
      </w:r>
      <w:proofErr w:type="spellEnd"/>
      <w:r w:rsidR="007727EA">
        <w:t>.</w:t>
      </w:r>
    </w:p>
    <w:p w14:paraId="3CC55D1E" w14:textId="77777777" w:rsidR="007727EA" w:rsidRPr="00E22C0C" w:rsidRDefault="007727EA" w:rsidP="005C75EA"/>
    <w:p w14:paraId="7A922E53" w14:textId="77777777" w:rsidR="007727EA" w:rsidRDefault="007727EA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5508229B" w14:textId="77777777" w:rsidR="007727EA" w:rsidRDefault="009D560F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consignmentIdentifier</w:t>
      </w:r>
      <w:proofErr w:type="spellEnd"/>
      <w:r w:rsidRPr="009D560F">
        <w:rPr>
          <w:i/>
        </w:rPr>
        <w:t xml:space="preserve"> </w:t>
      </w:r>
      <w:r w:rsidR="007727EA">
        <w:t xml:space="preserve">– jednoznačný identifikátor </w:t>
      </w:r>
      <w:r>
        <w:t>zásielky</w:t>
      </w:r>
      <w:r w:rsidR="007727EA">
        <w:t xml:space="preserve"> v systéme EKR</w:t>
      </w:r>
    </w:p>
    <w:p w14:paraId="34248946" w14:textId="77777777" w:rsidR="007727EA" w:rsidRDefault="007727EA" w:rsidP="005C75EA"/>
    <w:p w14:paraId="78B30AA8" w14:textId="77777777" w:rsidR="007727EA" w:rsidRDefault="00562671" w:rsidP="005C75EA">
      <w:r>
        <w:t>Metóda</w:t>
      </w:r>
      <w:r w:rsidR="007727EA">
        <w:t xml:space="preserve"> vráti inštanciu triedy </w:t>
      </w:r>
      <w:proofErr w:type="spellStart"/>
      <w:r w:rsidR="009D560F">
        <w:rPr>
          <w:rFonts w:ascii="Consolas" w:hAnsi="Consolas" w:cs="Consolas"/>
          <w:color w:val="2B91AF"/>
          <w:sz w:val="19"/>
          <w:szCs w:val="19"/>
        </w:rPr>
        <w:t>ConsignmentObjectSimpleDetail</w:t>
      </w:r>
      <w:proofErr w:type="spellEnd"/>
      <w:r w:rsidR="007727EA" w:rsidRPr="00F43804">
        <w:t>, ktorá obsahuje:</w:t>
      </w:r>
      <w:r w:rsidR="007727EA">
        <w:rPr>
          <w:rFonts w:ascii="Consolas" w:hAnsi="Consolas" w:cs="Consolas"/>
          <w:sz w:val="19"/>
          <w:szCs w:val="19"/>
        </w:rPr>
        <w:t xml:space="preserve"> </w:t>
      </w:r>
    </w:p>
    <w:p w14:paraId="07ACD322" w14:textId="77777777" w:rsidR="007727EA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="009D560F" w:rsidRPr="0043130F">
        <w:rPr>
          <w:rFonts w:ascii="Courier New" w:hAnsi="Courier New" w:cs="Courier New"/>
        </w:rPr>
        <w:t>ConsignmentExternalCode</w:t>
      </w:r>
      <w:proofErr w:type="spellEnd"/>
      <w:r w:rsidR="009D560F" w:rsidRPr="009D560F">
        <w:t xml:space="preserve"> </w:t>
      </w:r>
      <w:r>
        <w:t xml:space="preserve">– externý kód typu </w:t>
      </w:r>
      <w:r w:rsidR="009D560F">
        <w:t>zásielky</w:t>
      </w:r>
    </w:p>
    <w:p w14:paraId="0C2C7BD2" w14:textId="77777777" w:rsidR="009D560F" w:rsidRDefault="009D560F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="00395E39" w:rsidRPr="00B96C4C">
        <w:rPr>
          <w:color w:val="0000FF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>
        <w:t xml:space="preserve"> – </w:t>
      </w:r>
      <w:r w:rsidR="00395E39">
        <w:t>názov typu zásielky</w:t>
      </w:r>
    </w:p>
    <w:p w14:paraId="2196F12C" w14:textId="77777777" w:rsidR="007727EA" w:rsidRDefault="007727EA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36AEDC35" w14:textId="77777777" w:rsidR="007727EA" w:rsidRPr="006C2D5B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6D42B212" w14:textId="77777777" w:rsidR="007727EA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32B64E0E" w14:textId="77777777" w:rsidR="007727EA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 xml:space="preserve">– </w:t>
      </w:r>
      <w:r w:rsidR="0019382B">
        <w:t>identifikátor podateľne, ktorej sa zásielka týka</w:t>
      </w:r>
    </w:p>
    <w:p w14:paraId="16DD501F" w14:textId="77777777" w:rsidR="007727EA" w:rsidRDefault="007727EA" w:rsidP="005C75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 xml:space="preserve">– </w:t>
      </w:r>
      <w:r w:rsidR="00A77AF6">
        <w:t>evidenčné číslo ZOT</w:t>
      </w:r>
    </w:p>
    <w:p w14:paraId="4357715B" w14:textId="77777777" w:rsidR="007727EA" w:rsidRDefault="007727EA" w:rsidP="005C75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="009D560F" w:rsidRPr="00B96C4C">
        <w:rPr>
          <w:rFonts w:ascii="Courier New" w:hAnsi="Courier New"/>
        </w:rPr>
        <w:t>ConsignmentDescription</w:t>
      </w:r>
      <w:proofErr w:type="spellEnd"/>
      <w:r w:rsidR="009D560F" w:rsidRPr="009D560F">
        <w:t xml:space="preserve"> </w:t>
      </w:r>
      <w:r>
        <w:t xml:space="preserve">– </w:t>
      </w:r>
      <w:r w:rsidR="00A77AF6">
        <w:t>identifikátor biznis prípadu</w:t>
      </w:r>
      <w:r w:rsidR="004A56F3">
        <w:t xml:space="preserve"> zo zásielky</w:t>
      </w:r>
    </w:p>
    <w:p w14:paraId="0CA47D77" w14:textId="77777777" w:rsidR="007727EA" w:rsidRDefault="007727EA" w:rsidP="005C75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="009D560F" w:rsidRPr="0043130F">
        <w:rPr>
          <w:rFonts w:ascii="Courier New" w:hAnsi="Courier New" w:cs="Courier New"/>
        </w:rPr>
        <w:t>CreatedDateTime</w:t>
      </w:r>
      <w:proofErr w:type="spellEnd"/>
      <w:r w:rsidR="009D560F">
        <w:t xml:space="preserve"> </w:t>
      </w:r>
      <w:r>
        <w:t xml:space="preserve">– </w:t>
      </w:r>
      <w:r w:rsidR="002B32F4">
        <w:t>dátum a čas sprístupnenia v</w:t>
      </w:r>
      <w:r w:rsidR="00AD7C6A">
        <w:t> </w:t>
      </w:r>
      <w:r w:rsidR="002B32F4">
        <w:t>podateľni</w:t>
      </w:r>
      <w:r w:rsidR="00AD7C6A">
        <w:t xml:space="preserve"> (lokálny čas)</w:t>
      </w:r>
    </w:p>
    <w:p w14:paraId="1D6DE3B2" w14:textId="77777777" w:rsidR="007727EA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="009D560F" w:rsidRPr="0043130F">
        <w:rPr>
          <w:rFonts w:ascii="Courier New" w:hAnsi="Courier New" w:cs="Courier New"/>
        </w:rPr>
        <w:t>IsRead</w:t>
      </w:r>
      <w:proofErr w:type="spellEnd"/>
      <w:r>
        <w:t xml:space="preserve">– </w:t>
      </w:r>
      <w:r w:rsidR="00653A46">
        <w:t>p</w:t>
      </w:r>
      <w:r w:rsidR="00653A46" w:rsidRPr="00653A46">
        <w:t xml:space="preserve">ríznak vyjadrujúci, či sa jedná o zásielku, ktorá už bola prečítaná, </w:t>
      </w:r>
      <w:proofErr w:type="spellStart"/>
      <w:r w:rsidR="00653A46" w:rsidRPr="00653A46">
        <w:t>t.j</w:t>
      </w:r>
      <w:proofErr w:type="spellEnd"/>
      <w:r w:rsidR="00653A46" w:rsidRPr="00653A46">
        <w:t xml:space="preserve">. vyžiadaná </w:t>
      </w:r>
      <w:r w:rsidR="00562671">
        <w:t>metódou</w:t>
      </w:r>
      <w:r w:rsidR="00653A46" w:rsidRPr="00653A46">
        <w:t xml:space="preserve"> pre vrátenie detailu zásielky.</w:t>
      </w:r>
    </w:p>
    <w:p w14:paraId="1BC4F69D" w14:textId="77777777" w:rsidR="007727EA" w:rsidRDefault="007727EA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lastRenderedPageBreak/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 xml:space="preserve">– </w:t>
      </w:r>
      <w:r w:rsidR="00653A46">
        <w:t>dáta zásielky</w:t>
      </w:r>
    </w:p>
    <w:p w14:paraId="6E359B6E" w14:textId="77777777" w:rsidR="00AD01EA" w:rsidRDefault="00AD01EA" w:rsidP="00E310C0">
      <w:pPr>
        <w:pStyle w:val="Nadpis2"/>
      </w:pPr>
      <w:bookmarkStart w:id="183" w:name="_Toc140232926"/>
      <w:r>
        <w:t>Poskytnutie detailu zásielky pre EIDAS</w:t>
      </w:r>
      <w:bookmarkEnd w:id="183"/>
    </w:p>
    <w:p w14:paraId="1998C638" w14:textId="77777777" w:rsidR="00AD01EA" w:rsidRPr="00B96C4C" w:rsidRDefault="00AD01EA" w:rsidP="00AD01EA"/>
    <w:p w14:paraId="14F9248B" w14:textId="77777777" w:rsidR="00AD01EA" w:rsidRPr="00B96C4C" w:rsidRDefault="00AD01EA" w:rsidP="00AD01EA">
      <w:proofErr w:type="spellStart"/>
      <w:r w:rsidRPr="00AD01EA">
        <w:rPr>
          <w:color w:val="2B91AF"/>
        </w:rPr>
        <w:t>DetailZasielkaExternySystem</w:t>
      </w:r>
      <w:proofErr w:type="spellEnd"/>
      <w:r w:rsidRPr="00B96C4C">
        <w:t xml:space="preserve"> </w:t>
      </w:r>
      <w:r w:rsidRPr="005D7335">
        <w:t>ConsignmentGetEkr2</w:t>
      </w:r>
    </w:p>
    <w:p w14:paraId="34FBA5F0" w14:textId="77777777" w:rsidR="00AD01EA" w:rsidRPr="00B96C4C" w:rsidRDefault="00AD01EA" w:rsidP="00AD01EA">
      <w:r w:rsidRPr="00B96C4C">
        <w:t>(</w:t>
      </w:r>
    </w:p>
    <w:p w14:paraId="3519BFEE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consignmentIdentifier</w:t>
      </w:r>
      <w:proofErr w:type="spellEnd"/>
    </w:p>
    <w:p w14:paraId="37E4DBD6" w14:textId="77777777" w:rsidR="00AD01EA" w:rsidRPr="00B96C4C" w:rsidRDefault="00AD01EA" w:rsidP="00AD01EA">
      <w:r w:rsidRPr="00B96C4C">
        <w:t>)</w:t>
      </w:r>
    </w:p>
    <w:p w14:paraId="61D27A6E" w14:textId="77777777" w:rsidR="00AD01EA" w:rsidRDefault="00AD01EA" w:rsidP="00AD01EA"/>
    <w:p w14:paraId="62AFB80F" w14:textId="77777777" w:rsidR="00AD01EA" w:rsidRDefault="00AD01EA" w:rsidP="00AD01EA">
      <w:r>
        <w:t xml:space="preserve">Metóda vráti detail konkrétnej zásielky.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A34F916" w14:textId="77777777" w:rsidR="00AD01EA" w:rsidRPr="00E22C0C" w:rsidRDefault="00AD01EA" w:rsidP="00AD01EA"/>
    <w:p w14:paraId="2D44681B" w14:textId="77777777" w:rsidR="00AD01EA" w:rsidRDefault="00AD01EA" w:rsidP="00AD01EA">
      <w:r>
        <w:t>Vstupnými parametrami metódy sú:</w:t>
      </w:r>
    </w:p>
    <w:p w14:paraId="345AA69B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consignmentIdentifier</w:t>
      </w:r>
      <w:proofErr w:type="spellEnd"/>
      <w:r w:rsidRPr="009D560F">
        <w:rPr>
          <w:i/>
        </w:rPr>
        <w:t xml:space="preserve"> </w:t>
      </w:r>
      <w:r>
        <w:t>– jednoznačný identifikátor zásielky v systéme EKR</w:t>
      </w:r>
    </w:p>
    <w:p w14:paraId="14B65723" w14:textId="77777777" w:rsidR="00AD01EA" w:rsidRDefault="00AD01EA" w:rsidP="00AD01EA"/>
    <w:p w14:paraId="3239907D" w14:textId="77777777" w:rsidR="00AD01EA" w:rsidRDefault="00AD01EA" w:rsidP="00AD01EA">
      <w:r>
        <w:t xml:space="preserve">Metóda vráti inštanciu triedy </w:t>
      </w:r>
      <w:proofErr w:type="spellStart"/>
      <w:r w:rsidRPr="00AD01EA">
        <w:rPr>
          <w:color w:val="2B91AF"/>
        </w:rPr>
        <w:t>DetailZasielkaExternySystem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6568DCC8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9D560F">
        <w:t xml:space="preserve"> </w:t>
      </w:r>
      <w:r>
        <w:t>– externý kód typu zásielky</w:t>
      </w:r>
    </w:p>
    <w:p w14:paraId="02EAC88A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>
        <w:t xml:space="preserve"> – názov typu zásielky</w:t>
      </w:r>
    </w:p>
    <w:p w14:paraId="041C0E7C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AD01EA">
        <w:rPr>
          <w:rFonts w:ascii="Courier New" w:hAnsi="Courier New" w:cs="Courier New"/>
        </w:rPr>
        <w:t>ConsignmentType</w:t>
      </w:r>
      <w:proofErr w:type="spellEnd"/>
      <w:r>
        <w:rPr>
          <w:rFonts w:ascii="Courier New" w:hAnsi="Courier New" w:cs="Courier New"/>
        </w:rPr>
        <w:t xml:space="preserve"> </w:t>
      </w:r>
      <w:r>
        <w:t>– externý kód typu zásielky</w:t>
      </w:r>
    </w:p>
    <w:p w14:paraId="43644EF1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7A353E3E" w14:textId="77777777" w:rsidR="00AD01EA" w:rsidRPr="006C2D5B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67A1C51C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4413B54A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sa zásielka týka</w:t>
      </w:r>
    </w:p>
    <w:p w14:paraId="431EA3DC" w14:textId="77777777" w:rsidR="00AD01EA" w:rsidRDefault="00AD01EA" w:rsidP="00AD01EA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identifikátor biznis prípadu zo zásielky</w:t>
      </w:r>
    </w:p>
    <w:p w14:paraId="09810FCF" w14:textId="77777777" w:rsidR="00AD01EA" w:rsidRDefault="00AD01EA" w:rsidP="00AD01EA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9D560F">
        <w:t xml:space="preserve"> </w:t>
      </w:r>
      <w:r>
        <w:t xml:space="preserve">– evidenčné číslo ZOT </w:t>
      </w:r>
    </w:p>
    <w:p w14:paraId="3748265B" w14:textId="77777777" w:rsidR="00AD01EA" w:rsidRDefault="00AD01EA" w:rsidP="00AD01EA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>
        <w:t xml:space="preserve"> – dátum a čas sprístupnenia v podateľni (lokálny čas)</w:t>
      </w:r>
    </w:p>
    <w:p w14:paraId="65F446B3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>– p</w:t>
      </w:r>
      <w:r w:rsidRPr="00653A46">
        <w:t xml:space="preserve">ríznak vyjadrujúci, či sa jedná o zásielku, ktorá už bola prečítaná, </w:t>
      </w:r>
      <w:proofErr w:type="spellStart"/>
      <w:r w:rsidRPr="00653A46">
        <w:t>t.j</w:t>
      </w:r>
      <w:proofErr w:type="spellEnd"/>
      <w:r w:rsidRPr="00653A46">
        <w:t xml:space="preserve">. vyžiadaná </w:t>
      </w:r>
      <w:r>
        <w:t>metódou</w:t>
      </w:r>
      <w:r w:rsidRPr="00653A46">
        <w:t xml:space="preserve"> pre vrátenie detailu zásielky.</w:t>
      </w:r>
    </w:p>
    <w:p w14:paraId="67493277" w14:textId="77777777" w:rsidR="00AD01EA" w:rsidRDefault="00AD01EA" w:rsidP="00E310C0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AD01EA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zásielky</w:t>
      </w:r>
    </w:p>
    <w:p w14:paraId="7E21FF94" w14:textId="77777777" w:rsidR="005D7335" w:rsidRDefault="005D7335" w:rsidP="005D7335">
      <w:pPr>
        <w:pStyle w:val="Nadpis2"/>
      </w:pPr>
      <w:bookmarkStart w:id="184" w:name="_Toc140232927"/>
      <w:r>
        <w:t xml:space="preserve">Poskytnutie detailu zásielky pre </w:t>
      </w:r>
      <w:proofErr w:type="spellStart"/>
      <w:r>
        <w:t>eCommerce</w:t>
      </w:r>
      <w:bookmarkEnd w:id="184"/>
      <w:proofErr w:type="spellEnd"/>
    </w:p>
    <w:p w14:paraId="7956D6BC" w14:textId="77777777" w:rsidR="005D7335" w:rsidRPr="00B96C4C" w:rsidRDefault="005D7335" w:rsidP="005D7335"/>
    <w:p w14:paraId="1378E1D0" w14:textId="77777777" w:rsidR="005D7335" w:rsidRPr="00B96C4C" w:rsidRDefault="005D7335" w:rsidP="005D7335">
      <w:proofErr w:type="spellStart"/>
      <w:r w:rsidRPr="00AD01EA">
        <w:rPr>
          <w:color w:val="2B91AF"/>
        </w:rPr>
        <w:t>DetailZasielkaExternySystem</w:t>
      </w:r>
      <w:proofErr w:type="spellEnd"/>
      <w:r w:rsidRPr="00B96C4C">
        <w:t xml:space="preserve"> </w:t>
      </w:r>
      <w:proofErr w:type="spellStart"/>
      <w:r w:rsidRPr="005D7335">
        <w:t>ConsignmentGetECommerce</w:t>
      </w:r>
      <w:proofErr w:type="spellEnd"/>
    </w:p>
    <w:p w14:paraId="1F7B9140" w14:textId="77777777" w:rsidR="005D7335" w:rsidRPr="00B96C4C" w:rsidRDefault="005D7335" w:rsidP="005D7335">
      <w:r w:rsidRPr="00B96C4C">
        <w:t>(</w:t>
      </w:r>
    </w:p>
    <w:p w14:paraId="62800FED" w14:textId="77777777" w:rsidR="005D7335" w:rsidRPr="00B96C4C" w:rsidRDefault="005D7335" w:rsidP="005D7335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consignmentIdentifier</w:t>
      </w:r>
      <w:proofErr w:type="spellEnd"/>
    </w:p>
    <w:p w14:paraId="65EFE278" w14:textId="77777777" w:rsidR="005D7335" w:rsidRPr="00B96C4C" w:rsidRDefault="005D7335" w:rsidP="005D7335">
      <w:r w:rsidRPr="00B96C4C">
        <w:t>)</w:t>
      </w:r>
    </w:p>
    <w:p w14:paraId="3ECFFA99" w14:textId="77777777" w:rsidR="005D7335" w:rsidRDefault="005D7335" w:rsidP="005D7335"/>
    <w:p w14:paraId="4BCD93BA" w14:textId="77777777" w:rsidR="005D7335" w:rsidRDefault="005D7335" w:rsidP="005D7335">
      <w:r>
        <w:t xml:space="preserve">Metóda vráti detail konkrétnej zásielky.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8A91FBD" w14:textId="77777777" w:rsidR="005D7335" w:rsidRPr="00E22C0C" w:rsidRDefault="005D7335" w:rsidP="005D7335"/>
    <w:p w14:paraId="7B334EFA" w14:textId="77777777" w:rsidR="005D7335" w:rsidRDefault="005D7335" w:rsidP="005D7335">
      <w:r>
        <w:t>Vstupnými parametrami metódy sú:</w:t>
      </w:r>
    </w:p>
    <w:p w14:paraId="7A69CB4C" w14:textId="77777777" w:rsidR="005D7335" w:rsidRDefault="005D7335" w:rsidP="005D7335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consignmentIdentifier</w:t>
      </w:r>
      <w:proofErr w:type="spellEnd"/>
      <w:r w:rsidRPr="009D560F">
        <w:rPr>
          <w:i/>
        </w:rPr>
        <w:t xml:space="preserve"> </w:t>
      </w:r>
      <w:r>
        <w:t>– jednoznačný identifikátor zásielky v systéme EKR</w:t>
      </w:r>
    </w:p>
    <w:p w14:paraId="47A913D3" w14:textId="77777777" w:rsidR="005D7335" w:rsidRDefault="005D7335" w:rsidP="005D7335"/>
    <w:p w14:paraId="3C6A712D" w14:textId="77777777" w:rsidR="005D7335" w:rsidRDefault="005D7335" w:rsidP="005D7335">
      <w:r>
        <w:t xml:space="preserve">Metóda vráti inštanciu triedy </w:t>
      </w:r>
      <w:proofErr w:type="spellStart"/>
      <w:r w:rsidRPr="00AD01EA">
        <w:rPr>
          <w:color w:val="2B91AF"/>
        </w:rPr>
        <w:t>DetailZasielkaExternySystem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5A8497EC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9D560F">
        <w:t xml:space="preserve"> </w:t>
      </w:r>
      <w:r>
        <w:t>– externý kód typu zásielky</w:t>
      </w:r>
    </w:p>
    <w:p w14:paraId="2BC52B00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lastRenderedPageBreak/>
        <w:t>string</w:t>
      </w:r>
      <w:r w:rsidRPr="00B96C4C">
        <w:rPr>
          <w:color w:val="0000FF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>
        <w:t xml:space="preserve"> – názov typu zásielky</w:t>
      </w:r>
    </w:p>
    <w:p w14:paraId="460F78EA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AD01EA">
        <w:rPr>
          <w:rFonts w:ascii="Courier New" w:hAnsi="Courier New" w:cs="Courier New"/>
        </w:rPr>
        <w:t>ConsignmentType</w:t>
      </w:r>
      <w:proofErr w:type="spellEnd"/>
      <w:r>
        <w:rPr>
          <w:rFonts w:ascii="Courier New" w:hAnsi="Courier New" w:cs="Courier New"/>
        </w:rPr>
        <w:t xml:space="preserve"> </w:t>
      </w:r>
      <w:r>
        <w:t>– externý kód typu zásielky</w:t>
      </w:r>
    </w:p>
    <w:p w14:paraId="5A9E81A6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0DE09294" w14:textId="77777777" w:rsidR="005D7335" w:rsidRPr="006C2D5B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7B63E000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41954E98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sa zásielka týka</w:t>
      </w:r>
    </w:p>
    <w:p w14:paraId="17F4FAF5" w14:textId="77777777" w:rsidR="005D7335" w:rsidRDefault="005D7335" w:rsidP="005D7335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identifikátor biznis prípadu zo zásielky</w:t>
      </w:r>
    </w:p>
    <w:p w14:paraId="2C4C4566" w14:textId="77777777" w:rsidR="005D7335" w:rsidRDefault="005D7335" w:rsidP="005D7335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9D560F">
        <w:t xml:space="preserve"> </w:t>
      </w:r>
      <w:r>
        <w:t xml:space="preserve">– evidenčné číslo ZOT </w:t>
      </w:r>
    </w:p>
    <w:p w14:paraId="050F1CF8" w14:textId="77777777" w:rsidR="005D7335" w:rsidRDefault="005D7335" w:rsidP="005D7335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>
        <w:t xml:space="preserve"> – dátum a čas sprístupnenia v podateľni (lokálny čas)</w:t>
      </w:r>
    </w:p>
    <w:p w14:paraId="2FD71170" w14:textId="77777777" w:rsidR="005D7335" w:rsidRDefault="005D7335" w:rsidP="005D7335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>– p</w:t>
      </w:r>
      <w:r w:rsidRPr="00653A46">
        <w:t xml:space="preserve">ríznak vyjadrujúci, či sa jedná o zásielku, ktorá už bola prečítaná, </w:t>
      </w:r>
      <w:proofErr w:type="spellStart"/>
      <w:r w:rsidRPr="00653A46">
        <w:t>t.j</w:t>
      </w:r>
      <w:proofErr w:type="spellEnd"/>
      <w:r w:rsidRPr="00653A46">
        <w:t xml:space="preserve">. vyžiadaná </w:t>
      </w:r>
      <w:r>
        <w:t>metódou</w:t>
      </w:r>
      <w:r w:rsidRPr="00653A46">
        <w:t xml:space="preserve"> pre vrátenie detailu zásielky.</w:t>
      </w:r>
    </w:p>
    <w:p w14:paraId="68C4CA21" w14:textId="77777777" w:rsidR="005D7335" w:rsidRDefault="005D7335" w:rsidP="005D7335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AD01EA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zásielky</w:t>
      </w:r>
    </w:p>
    <w:p w14:paraId="608B4906" w14:textId="77777777" w:rsidR="006912B2" w:rsidRDefault="006912B2" w:rsidP="006912B2">
      <w:pPr>
        <w:pStyle w:val="Zoznamsodrkami"/>
        <w:numPr>
          <w:ilvl w:val="0"/>
          <w:numId w:val="0"/>
        </w:numPr>
        <w:ind w:left="360" w:hanging="360"/>
      </w:pPr>
    </w:p>
    <w:p w14:paraId="5A7D60BE" w14:textId="77777777" w:rsidR="006912B2" w:rsidRDefault="006912B2" w:rsidP="00E310C0">
      <w:pPr>
        <w:pStyle w:val="Nadpis2"/>
      </w:pPr>
      <w:bookmarkStart w:id="185" w:name="_Toc140232928"/>
      <w:r>
        <w:t>Poskytnutie detailu zásielky (prílohy)</w:t>
      </w:r>
      <w:bookmarkEnd w:id="185"/>
    </w:p>
    <w:p w14:paraId="16F532A4" w14:textId="77777777" w:rsidR="006912B2" w:rsidRPr="00B96C4C" w:rsidRDefault="006912B2" w:rsidP="006912B2"/>
    <w:p w14:paraId="57A47A58" w14:textId="77777777" w:rsidR="006912B2" w:rsidRPr="00B96C4C" w:rsidRDefault="006912B2" w:rsidP="006912B2">
      <w:proofErr w:type="spellStart"/>
      <w:r w:rsidRPr="006912B2">
        <w:rPr>
          <w:color w:val="2B91AF"/>
        </w:rPr>
        <w:t>ConsignmentObjectSimpleDetail</w:t>
      </w:r>
      <w:proofErr w:type="spellEnd"/>
      <w:r w:rsidRPr="00B96C4C">
        <w:t xml:space="preserve"> </w:t>
      </w:r>
      <w:proofErr w:type="spellStart"/>
      <w:r w:rsidRPr="006912B2">
        <w:t>ConsignmentWithAttachmentsGet</w:t>
      </w:r>
      <w:proofErr w:type="spellEnd"/>
    </w:p>
    <w:p w14:paraId="5BF667B8" w14:textId="77777777" w:rsidR="006912B2" w:rsidRPr="00B96C4C" w:rsidRDefault="006912B2" w:rsidP="006912B2">
      <w:r w:rsidRPr="00B96C4C">
        <w:t>(</w:t>
      </w:r>
    </w:p>
    <w:p w14:paraId="16F5F150" w14:textId="77777777" w:rsidR="006912B2" w:rsidRPr="00B96C4C" w:rsidRDefault="006912B2" w:rsidP="006912B2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consignmentIdentifier</w:t>
      </w:r>
      <w:proofErr w:type="spellEnd"/>
    </w:p>
    <w:p w14:paraId="74373A04" w14:textId="77777777" w:rsidR="006912B2" w:rsidRPr="00B96C4C" w:rsidRDefault="006912B2" w:rsidP="006912B2">
      <w:r w:rsidRPr="00B96C4C">
        <w:t>)</w:t>
      </w:r>
    </w:p>
    <w:p w14:paraId="05B98EE3" w14:textId="77777777" w:rsidR="006912B2" w:rsidRDefault="006912B2" w:rsidP="006912B2"/>
    <w:p w14:paraId="3AAB4F71" w14:textId="77777777" w:rsidR="006912B2" w:rsidRDefault="006912B2" w:rsidP="006912B2">
      <w:r>
        <w:t xml:space="preserve">Metóda vráti detail konkrétnej zásielky.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91365A3" w14:textId="77777777" w:rsidR="006912B2" w:rsidRPr="00E22C0C" w:rsidRDefault="006912B2" w:rsidP="006912B2"/>
    <w:p w14:paraId="582EF1E9" w14:textId="77777777" w:rsidR="006912B2" w:rsidRDefault="006912B2" w:rsidP="006912B2">
      <w:r>
        <w:t>Vstupnými parametrami metódy sú:</w:t>
      </w:r>
    </w:p>
    <w:p w14:paraId="1C034D5D" w14:textId="77777777" w:rsidR="006912B2" w:rsidRDefault="006912B2" w:rsidP="006912B2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consignmentIdentifier</w:t>
      </w:r>
      <w:proofErr w:type="spellEnd"/>
      <w:r w:rsidRPr="009D560F">
        <w:rPr>
          <w:i/>
        </w:rPr>
        <w:t xml:space="preserve"> </w:t>
      </w:r>
      <w:r>
        <w:t>– jednoznačný identifikátor zásielky v systéme EKR</w:t>
      </w:r>
    </w:p>
    <w:p w14:paraId="45BBBAD5" w14:textId="77777777" w:rsidR="006912B2" w:rsidRDefault="006912B2" w:rsidP="006912B2"/>
    <w:p w14:paraId="4DFB533F" w14:textId="77777777" w:rsidR="006912B2" w:rsidRDefault="006912B2" w:rsidP="006912B2">
      <w:r>
        <w:t xml:space="preserve">Metóda vráti inštanciu triedy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ConsignmentObjectSimpleDetail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3DB577DF" w14:textId="77777777" w:rsidR="006912B2" w:rsidRDefault="006912B2" w:rsidP="006912B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9D560F">
        <w:t xml:space="preserve"> </w:t>
      </w:r>
      <w:r>
        <w:t>– externý kód typu zásielky</w:t>
      </w:r>
    </w:p>
    <w:p w14:paraId="75C473A2" w14:textId="77777777" w:rsidR="006912B2" w:rsidRDefault="006912B2" w:rsidP="006912B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>
        <w:t xml:space="preserve"> – názov typu zásielky</w:t>
      </w:r>
    </w:p>
    <w:p w14:paraId="0C9514F3" w14:textId="77777777" w:rsidR="006912B2" w:rsidRDefault="006912B2" w:rsidP="006912B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4E5174EF" w14:textId="77777777" w:rsidR="006912B2" w:rsidRPr="006C2D5B" w:rsidRDefault="006912B2" w:rsidP="006912B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25FFD9AE" w14:textId="77777777" w:rsidR="006912B2" w:rsidRDefault="006912B2" w:rsidP="006912B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634EAE6B" w14:textId="77777777" w:rsidR="006912B2" w:rsidRDefault="006912B2" w:rsidP="006912B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sa zásielka týka</w:t>
      </w:r>
    </w:p>
    <w:p w14:paraId="5C862047" w14:textId="77777777" w:rsidR="006912B2" w:rsidRDefault="006912B2" w:rsidP="006912B2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evidenčné číslo ZOT</w:t>
      </w:r>
    </w:p>
    <w:p w14:paraId="209122BB" w14:textId="77777777" w:rsidR="006912B2" w:rsidRDefault="006912B2" w:rsidP="006912B2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9D560F">
        <w:t xml:space="preserve"> </w:t>
      </w:r>
      <w:r>
        <w:t>– identifikátor biznis prípadu zo zásielky</w:t>
      </w:r>
    </w:p>
    <w:p w14:paraId="7AEE18BA" w14:textId="77777777" w:rsidR="006912B2" w:rsidRDefault="006912B2" w:rsidP="006912B2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>
        <w:t xml:space="preserve"> – dátum a čas sprístupnenia v podateľni (lokálny čas)</w:t>
      </w:r>
    </w:p>
    <w:p w14:paraId="1B378BA3" w14:textId="77777777" w:rsidR="006912B2" w:rsidRDefault="006912B2" w:rsidP="006912B2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>– p</w:t>
      </w:r>
      <w:r w:rsidRPr="00653A46">
        <w:t xml:space="preserve">ríznak vyjadrujúci, či sa jedná o zásielku, ktorá už bola prečítaná, </w:t>
      </w:r>
      <w:proofErr w:type="spellStart"/>
      <w:r w:rsidRPr="00653A46">
        <w:t>t.j</w:t>
      </w:r>
      <w:proofErr w:type="spellEnd"/>
      <w:r w:rsidRPr="00653A46">
        <w:t xml:space="preserve">. vyžiadaná </w:t>
      </w:r>
      <w:r>
        <w:t>metódou</w:t>
      </w:r>
      <w:r w:rsidRPr="00653A46">
        <w:t xml:space="preserve"> pre vrátenie detailu zásielky.</w:t>
      </w:r>
    </w:p>
    <w:p w14:paraId="3CF4ADA1" w14:textId="77777777" w:rsidR="006912B2" w:rsidRDefault="006912B2" w:rsidP="006912B2">
      <w:pPr>
        <w:pStyle w:val="Zoznamsodrkami"/>
        <w:numPr>
          <w:ilvl w:val="0"/>
          <w:numId w:val="0"/>
        </w:numPr>
        <w:ind w:left="360" w:hanging="360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zásielky</w:t>
      </w:r>
    </w:p>
    <w:p w14:paraId="11B5C2EC" w14:textId="77777777" w:rsidR="004243F1" w:rsidRDefault="004243F1" w:rsidP="005C75EA"/>
    <w:p w14:paraId="05038B84" w14:textId="77777777" w:rsidR="00CE02EE" w:rsidRDefault="00CE02EE" w:rsidP="00CE02EE">
      <w:pPr>
        <w:pStyle w:val="Nadpis2"/>
      </w:pPr>
      <w:bookmarkStart w:id="186" w:name="_Toc140232929"/>
      <w:r>
        <w:lastRenderedPageBreak/>
        <w:t>Poskytnutie detailu zásielky pre EIDAS (prílohy)</w:t>
      </w:r>
      <w:bookmarkEnd w:id="186"/>
    </w:p>
    <w:p w14:paraId="740BE7C5" w14:textId="77777777" w:rsidR="00CE02EE" w:rsidRPr="00B96C4C" w:rsidRDefault="00CE02EE" w:rsidP="00CE02EE"/>
    <w:p w14:paraId="07C75FD7" w14:textId="77777777" w:rsidR="00CE02EE" w:rsidRPr="00B96C4C" w:rsidRDefault="00CE02EE" w:rsidP="00CE02EE">
      <w:proofErr w:type="spellStart"/>
      <w:r w:rsidRPr="00AD01EA">
        <w:rPr>
          <w:color w:val="2B91AF"/>
        </w:rPr>
        <w:t>DetailZasielkaExternySystem</w:t>
      </w:r>
      <w:proofErr w:type="spellEnd"/>
      <w:r w:rsidRPr="00B96C4C">
        <w:t xml:space="preserve"> </w:t>
      </w:r>
      <w:r w:rsidRPr="00DD27F9">
        <w:t>ConsignmentWithAttachmentsGetEkr2</w:t>
      </w:r>
    </w:p>
    <w:p w14:paraId="06B4648B" w14:textId="77777777" w:rsidR="00CE02EE" w:rsidRPr="00B96C4C" w:rsidRDefault="00CE02EE" w:rsidP="00CE02EE">
      <w:r w:rsidRPr="00B96C4C">
        <w:t>(</w:t>
      </w:r>
    </w:p>
    <w:p w14:paraId="5181ED21" w14:textId="77777777" w:rsidR="00CE02EE" w:rsidRPr="00B96C4C" w:rsidRDefault="00CE02EE" w:rsidP="00CE02EE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consignmentIdentifier</w:t>
      </w:r>
      <w:proofErr w:type="spellEnd"/>
    </w:p>
    <w:p w14:paraId="0072F384" w14:textId="77777777" w:rsidR="00CE02EE" w:rsidRPr="00B96C4C" w:rsidRDefault="00CE02EE" w:rsidP="00CE02EE">
      <w:r w:rsidRPr="00B96C4C">
        <w:t>)</w:t>
      </w:r>
    </w:p>
    <w:p w14:paraId="54F4D157" w14:textId="77777777" w:rsidR="00CE02EE" w:rsidRDefault="00CE02EE" w:rsidP="00CE02EE"/>
    <w:p w14:paraId="4F0FCDE6" w14:textId="77777777" w:rsidR="00CE02EE" w:rsidRDefault="00CE02EE" w:rsidP="00CE02EE">
      <w:r>
        <w:t xml:space="preserve">Metóda vráti detail konkrétnej zásielky. 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C5AC6F3" w14:textId="77777777" w:rsidR="00CE02EE" w:rsidRPr="00E22C0C" w:rsidRDefault="00CE02EE" w:rsidP="00CE02EE"/>
    <w:p w14:paraId="318F1C50" w14:textId="77777777" w:rsidR="00CE02EE" w:rsidRDefault="00CE02EE" w:rsidP="00CE02EE">
      <w:r>
        <w:t>Vstupnými parametrami metódy sú:</w:t>
      </w:r>
    </w:p>
    <w:p w14:paraId="5A3E0034" w14:textId="77777777" w:rsidR="00CE02EE" w:rsidRDefault="00CE02EE" w:rsidP="00CE02EE">
      <w:pPr>
        <w:pStyle w:val="Zoznamsodrkami"/>
      </w:pPr>
      <w:proofErr w:type="spellStart"/>
      <w:r w:rsidRPr="0043130F">
        <w:rPr>
          <w:rFonts w:ascii="Courier New" w:hAnsi="Courier New" w:cs="Courier New"/>
        </w:rPr>
        <w:t>consignmentIdentifier</w:t>
      </w:r>
      <w:proofErr w:type="spellEnd"/>
      <w:r w:rsidRPr="009D560F">
        <w:rPr>
          <w:i/>
        </w:rPr>
        <w:t xml:space="preserve"> </w:t>
      </w:r>
      <w:r>
        <w:t>– jednoznačný identifikátor zásielky v systéme EKR</w:t>
      </w:r>
    </w:p>
    <w:p w14:paraId="179AAE40" w14:textId="77777777" w:rsidR="00CE02EE" w:rsidRDefault="00CE02EE" w:rsidP="00CE02EE"/>
    <w:p w14:paraId="241B7B2F" w14:textId="77777777" w:rsidR="00CE02EE" w:rsidRDefault="00CE02EE" w:rsidP="00CE02EE">
      <w:r>
        <w:t xml:space="preserve">Metóda vráti inštanciu triedy </w:t>
      </w:r>
      <w:proofErr w:type="spellStart"/>
      <w:r w:rsidRPr="00AD01EA">
        <w:rPr>
          <w:color w:val="2B91AF"/>
        </w:rPr>
        <w:t>DetailZasielkaExternySystem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4D517AD0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ConsignmentExternalCode</w:t>
      </w:r>
      <w:proofErr w:type="spellEnd"/>
      <w:r w:rsidRPr="009D560F">
        <w:t xml:space="preserve"> </w:t>
      </w:r>
      <w:r>
        <w:t>– externý kód typu zásielky</w:t>
      </w:r>
    </w:p>
    <w:p w14:paraId="49E15501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FA151B">
        <w:rPr>
          <w:rFonts w:ascii="Courier New" w:hAnsi="Courier New" w:cs="Courier New"/>
        </w:rPr>
        <w:t>ConsignmentTypeName</w:t>
      </w:r>
      <w:proofErr w:type="spellEnd"/>
      <w:r>
        <w:t xml:space="preserve"> – názov typu zásielky</w:t>
      </w:r>
    </w:p>
    <w:p w14:paraId="6486E03A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B96C4C">
        <w:rPr>
          <w:color w:val="0000FF"/>
        </w:rPr>
        <w:t xml:space="preserve"> </w:t>
      </w:r>
      <w:proofErr w:type="spellStart"/>
      <w:r w:rsidRPr="00AD01EA">
        <w:rPr>
          <w:rFonts w:ascii="Courier New" w:hAnsi="Courier New" w:cs="Courier New"/>
        </w:rPr>
        <w:t>ConsignmentType</w:t>
      </w:r>
      <w:proofErr w:type="spellEnd"/>
      <w:r>
        <w:rPr>
          <w:rFonts w:ascii="Courier New" w:hAnsi="Courier New" w:cs="Courier New"/>
        </w:rPr>
        <w:t xml:space="preserve"> </w:t>
      </w:r>
      <w:r>
        <w:t>– externý kód typu zásielky</w:t>
      </w:r>
    </w:p>
    <w:p w14:paraId="2554FB3F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FA151B">
        <w:rPr>
          <w:rFonts w:ascii="Courier New" w:hAnsi="Courier New" w:cs="Courier New"/>
        </w:rPr>
        <w:t>SubjectType</w:t>
      </w:r>
      <w:proofErr w:type="spellEnd"/>
      <w:r>
        <w:t xml:space="preserve"> – typ subjektu</w:t>
      </w:r>
    </w:p>
    <w:p w14:paraId="48376220" w14:textId="77777777" w:rsidR="00CE02EE" w:rsidRPr="006C2D5B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SubjectID</w:t>
      </w:r>
      <w:proofErr w:type="spellEnd"/>
      <w:r>
        <w:t xml:space="preserve"> – jednoznačný identifikátor subjektu</w:t>
      </w:r>
    </w:p>
    <w:p w14:paraId="0FBC2EFC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SubjectName</w:t>
      </w:r>
      <w:proofErr w:type="spellEnd"/>
      <w:r>
        <w:t xml:space="preserve"> – názov subjektu</w:t>
      </w:r>
    </w:p>
    <w:p w14:paraId="4163265B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PodatelnaID</w:t>
      </w:r>
      <w:proofErr w:type="spellEnd"/>
      <w:r w:rsidRPr="00821A54">
        <w:t xml:space="preserve"> </w:t>
      </w:r>
      <w:r>
        <w:t>– identifikátor podateľne, ktorej sa zásielka týka</w:t>
      </w:r>
    </w:p>
    <w:p w14:paraId="13C33C5D" w14:textId="77777777" w:rsidR="00CE02EE" w:rsidRDefault="00CE02EE" w:rsidP="00CE02EE">
      <w:pPr>
        <w:pStyle w:val="Zoznamsodrkami"/>
      </w:pPr>
      <w:r w:rsidRPr="00FA151B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FA151B">
        <w:rPr>
          <w:rFonts w:ascii="Courier New" w:hAnsi="Courier New" w:cs="Courier New"/>
        </w:rPr>
        <w:t>BusinessIdentifier</w:t>
      </w:r>
      <w:proofErr w:type="spellEnd"/>
      <w:r w:rsidRPr="00821A54">
        <w:t xml:space="preserve"> </w:t>
      </w:r>
      <w:r>
        <w:t>– identifikátor biznis prípadu zo zásielky</w:t>
      </w:r>
    </w:p>
    <w:p w14:paraId="43EF8451" w14:textId="77777777" w:rsidR="00CE02EE" w:rsidRDefault="00CE02EE" w:rsidP="00CE02EE">
      <w:pPr>
        <w:pStyle w:val="Zoznamsodrkami"/>
      </w:pPr>
      <w:proofErr w:type="spellStart"/>
      <w:r w:rsidRPr="00B96C4C">
        <w:rPr>
          <w:rFonts w:ascii="Courier New" w:hAnsi="Courier New"/>
          <w:color w:val="0000FF"/>
        </w:rPr>
        <w:t>string</w:t>
      </w:r>
      <w:proofErr w:type="spellEnd"/>
      <w:r w:rsidRPr="00AD6217">
        <w:t xml:space="preserve"> </w:t>
      </w:r>
      <w:proofErr w:type="spellStart"/>
      <w:r w:rsidRPr="00B96C4C">
        <w:rPr>
          <w:rFonts w:ascii="Courier New" w:hAnsi="Courier New"/>
        </w:rPr>
        <w:t>ConsignmentDescription</w:t>
      </w:r>
      <w:proofErr w:type="spellEnd"/>
      <w:r w:rsidRPr="009D560F">
        <w:t xml:space="preserve"> </w:t>
      </w:r>
      <w:r>
        <w:t xml:space="preserve">– evidenčné číslo ZOT </w:t>
      </w:r>
    </w:p>
    <w:p w14:paraId="56B3EAAC" w14:textId="77777777" w:rsidR="00CE02EE" w:rsidRDefault="00CE02EE" w:rsidP="00CE02EE">
      <w:pPr>
        <w:pStyle w:val="Zoznamsodrkami"/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Pr="0043130F">
        <w:rPr>
          <w:rFonts w:ascii="Courier New" w:hAnsi="Courier New" w:cs="Courier New"/>
        </w:rPr>
        <w:t>CreatedDateTime</w:t>
      </w:r>
      <w:proofErr w:type="spellEnd"/>
      <w:r>
        <w:t xml:space="preserve"> – dátum a čas sprístupnenia v podateľni (lokálny čas)</w:t>
      </w:r>
    </w:p>
    <w:p w14:paraId="4F3E9AC1" w14:textId="77777777" w:rsidR="00CE02EE" w:rsidRDefault="00CE02EE" w:rsidP="00CE02EE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43130F">
        <w:rPr>
          <w:rFonts w:ascii="Courier New" w:hAnsi="Courier New" w:cs="Courier New"/>
        </w:rPr>
        <w:t>IsRead</w:t>
      </w:r>
      <w:proofErr w:type="spellEnd"/>
      <w:r>
        <w:t>– p</w:t>
      </w:r>
      <w:r w:rsidRPr="00653A46">
        <w:t xml:space="preserve">ríznak vyjadrujúci, či sa jedná o zásielku, ktorá už bola prečítaná, </w:t>
      </w:r>
      <w:proofErr w:type="spellStart"/>
      <w:r w:rsidRPr="00653A46">
        <w:t>t.j</w:t>
      </w:r>
      <w:proofErr w:type="spellEnd"/>
      <w:r w:rsidRPr="00653A46">
        <w:t xml:space="preserve">. vyžiadaná </w:t>
      </w:r>
      <w:r>
        <w:t>metódou</w:t>
      </w:r>
      <w:r w:rsidRPr="00653A46">
        <w:t xml:space="preserve"> pre vrátenie detailu zásielky.</w:t>
      </w:r>
    </w:p>
    <w:p w14:paraId="2FC3C8E3" w14:textId="77777777" w:rsidR="00CE02EE" w:rsidRDefault="00CE02EE" w:rsidP="00762CFA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>string</w:t>
      </w:r>
      <w:r w:rsidRPr="00AD6217">
        <w:t xml:space="preserve"> </w:t>
      </w:r>
      <w:proofErr w:type="spellStart"/>
      <w:r w:rsidRPr="00AD01EA">
        <w:rPr>
          <w:rFonts w:ascii="Courier New" w:hAnsi="Courier New" w:cs="Courier New"/>
        </w:rPr>
        <w:t>XmlData</w:t>
      </w:r>
      <w:proofErr w:type="spellEnd"/>
      <w:r w:rsidRPr="00A172D5">
        <w:t xml:space="preserve"> </w:t>
      </w:r>
      <w:r>
        <w:t>– dáta zásielky</w:t>
      </w:r>
    </w:p>
    <w:p w14:paraId="04FE8017" w14:textId="77777777" w:rsidR="00DD27F9" w:rsidRDefault="00DD27F9" w:rsidP="00DD27F9">
      <w:pPr>
        <w:pStyle w:val="Zoznamsodrkami"/>
        <w:numPr>
          <w:ilvl w:val="0"/>
          <w:numId w:val="0"/>
        </w:numPr>
        <w:ind w:left="360"/>
      </w:pPr>
    </w:p>
    <w:p w14:paraId="32849ABE" w14:textId="77777777" w:rsidR="005E6FBF" w:rsidRDefault="005E6FBF" w:rsidP="00E310C0">
      <w:pPr>
        <w:pStyle w:val="Nadpis2"/>
      </w:pPr>
      <w:bookmarkStart w:id="187" w:name="_Toc418151195"/>
      <w:bookmarkStart w:id="188" w:name="_Toc424730385"/>
      <w:bookmarkStart w:id="189" w:name="_Toc424807065"/>
      <w:bookmarkStart w:id="190" w:name="_Toc424807111"/>
      <w:bookmarkStart w:id="191" w:name="_Toc140232930"/>
      <w:r>
        <w:t>Overenie podpis</w:t>
      </w:r>
      <w:r w:rsidR="00DA6F2F">
        <w:t>u</w:t>
      </w:r>
      <w:r>
        <w:t xml:space="preserve"> v </w:t>
      </w:r>
      <w:r w:rsidR="00DA6F2F">
        <w:t>dokumente</w:t>
      </w:r>
      <w:bookmarkEnd w:id="187"/>
      <w:bookmarkEnd w:id="188"/>
      <w:bookmarkEnd w:id="189"/>
      <w:bookmarkEnd w:id="190"/>
      <w:bookmarkEnd w:id="191"/>
    </w:p>
    <w:p w14:paraId="24314131" w14:textId="77777777" w:rsidR="001F5F1F" w:rsidRPr="00B96C4C" w:rsidRDefault="001F5F1F" w:rsidP="005C75EA"/>
    <w:p w14:paraId="109ECA4C" w14:textId="77777777" w:rsidR="001F5F1F" w:rsidRPr="00B96C4C" w:rsidRDefault="0094396A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VerifySignature</w:t>
      </w:r>
      <w:proofErr w:type="spellEnd"/>
    </w:p>
    <w:p w14:paraId="36C382C0" w14:textId="77777777" w:rsidR="001F5F1F" w:rsidRPr="00B96C4C" w:rsidRDefault="0094396A" w:rsidP="005C75EA">
      <w:r w:rsidRPr="00B96C4C">
        <w:t>(</w:t>
      </w:r>
    </w:p>
    <w:p w14:paraId="057BE1FC" w14:textId="77777777" w:rsidR="001F5F1F" w:rsidRPr="00B96C4C" w:rsidRDefault="0094396A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documentData</w:t>
      </w:r>
      <w:proofErr w:type="spellEnd"/>
    </w:p>
    <w:p w14:paraId="7C99390A" w14:textId="77777777" w:rsidR="0094396A" w:rsidRDefault="0094396A" w:rsidP="005C75EA">
      <w:r w:rsidRPr="00B96C4C">
        <w:t>)</w:t>
      </w:r>
    </w:p>
    <w:p w14:paraId="1D2E3330" w14:textId="77777777" w:rsidR="001F5F1F" w:rsidRDefault="001F5F1F" w:rsidP="005C75EA"/>
    <w:p w14:paraId="106E8A56" w14:textId="77777777" w:rsidR="00284CA8" w:rsidRDefault="00562671" w:rsidP="005C75EA">
      <w:r>
        <w:t>Metóda</w:t>
      </w:r>
      <w:r w:rsidR="005E6FBF" w:rsidRPr="0033195C">
        <w:t xml:space="preserve"> </w:t>
      </w:r>
      <w:r w:rsidR="005E6FBF">
        <w:t>overí podpis dokument</w:t>
      </w:r>
      <w:r w:rsidR="00DA6F2F">
        <w:t>u</w:t>
      </w:r>
      <w:r w:rsidR="005E6FBF">
        <w:t xml:space="preserve">. </w:t>
      </w:r>
    </w:p>
    <w:p w14:paraId="7BBDCD2C" w14:textId="77777777" w:rsidR="00284CA8" w:rsidRDefault="00284CA8" w:rsidP="005C75EA">
      <w:r>
        <w:t xml:space="preserve">V prípade úspechu vráti </w:t>
      </w:r>
      <w:proofErr w:type="spellStart"/>
      <w:r w:rsidRPr="0043130F">
        <w:rPr>
          <w:rFonts w:ascii="Courier New" w:hAnsi="Courier New" w:cs="Courier New"/>
        </w:rPr>
        <w:t>true</w:t>
      </w:r>
      <w:proofErr w:type="spellEnd"/>
      <w:r>
        <w:t>,</w:t>
      </w:r>
      <w:r w:rsidRPr="00D631DF">
        <w:t xml:space="preserve"> v </w:t>
      </w:r>
      <w:r w:rsidRPr="00AC5120">
        <w:t>prípade neúspechu vráti</w:t>
      </w:r>
      <w:r w:rsidR="00ED3EE1" w:rsidRPr="00D631DF">
        <w:t xml:space="preserve"> </w:t>
      </w:r>
      <w:proofErr w:type="spellStart"/>
      <w:r w:rsidR="00ED3EE1" w:rsidRPr="0043130F">
        <w:rPr>
          <w:rFonts w:ascii="Courier New" w:hAnsi="Courier New" w:cs="Courier New"/>
        </w:rPr>
        <w:t>false</w:t>
      </w:r>
      <w:proofErr w:type="spellEnd"/>
      <w:r w:rsidR="00ED3EE1" w:rsidRPr="00D631DF">
        <w:t xml:space="preserve">, </w:t>
      </w:r>
      <w:r w:rsidR="00ED3EE1">
        <w:t>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ED3EE1">
        <w:t xml:space="preserve"> inštancie </w:t>
      </w:r>
      <w:proofErr w:type="spellStart"/>
      <w:r w:rsidR="00ED3EE1" w:rsidRPr="00AC56EF">
        <w:t>Communication</w:t>
      </w:r>
      <w:proofErr w:type="spellEnd"/>
      <w:r w:rsidR="00ED3EE1">
        <w:t>.</w:t>
      </w:r>
    </w:p>
    <w:p w14:paraId="3B74F936" w14:textId="77777777" w:rsidR="00284CA8" w:rsidRDefault="00284CA8" w:rsidP="005C75EA"/>
    <w:p w14:paraId="11895992" w14:textId="77777777" w:rsidR="005E6FBF" w:rsidRDefault="005E6FBF" w:rsidP="005C75EA">
      <w:r>
        <w:t>Vstupné parametre:</w:t>
      </w:r>
    </w:p>
    <w:p w14:paraId="5D3DFE6B" w14:textId="77777777" w:rsidR="00AA750B" w:rsidRDefault="001F5F1F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documentData</w:t>
      </w:r>
      <w:proofErr w:type="spellEnd"/>
      <w:r w:rsidR="0043130F">
        <w:t xml:space="preserve"> - Dáta dokumentu (</w:t>
      </w:r>
    </w:p>
    <w:p w14:paraId="2E563A8B" w14:textId="77777777" w:rsidR="00F87A79" w:rsidRDefault="00F87A79" w:rsidP="005C75EA"/>
    <w:p w14:paraId="3D10C103" w14:textId="77777777" w:rsidR="00F87A79" w:rsidRDefault="00F74454" w:rsidP="005C75EA">
      <w:pPr>
        <w:pStyle w:val="Nadpis1"/>
      </w:pPr>
      <w:bookmarkStart w:id="192" w:name="_Toc418151196"/>
      <w:bookmarkStart w:id="193" w:name="_Toc424730386"/>
      <w:bookmarkStart w:id="194" w:name="_Toc424807066"/>
      <w:bookmarkStart w:id="195" w:name="_Toc424807112"/>
      <w:bookmarkStart w:id="196" w:name="_Toc140232931"/>
      <w:r>
        <w:lastRenderedPageBreak/>
        <w:t>Metódy</w:t>
      </w:r>
      <w:r w:rsidR="001F5102">
        <w:t xml:space="preserve"> pre prezeranie obsahu podaní / zásielok</w:t>
      </w:r>
      <w:bookmarkEnd w:id="192"/>
      <w:bookmarkEnd w:id="193"/>
      <w:bookmarkEnd w:id="194"/>
      <w:bookmarkEnd w:id="195"/>
      <w:bookmarkEnd w:id="196"/>
    </w:p>
    <w:p w14:paraId="46C953C0" w14:textId="77777777" w:rsidR="00F87A79" w:rsidRDefault="00F87A79" w:rsidP="005C75EA"/>
    <w:p w14:paraId="349EC76A" w14:textId="77777777" w:rsidR="00163E38" w:rsidRPr="00497599" w:rsidRDefault="00163E38" w:rsidP="005C75EA">
      <w:pPr>
        <w:rPr>
          <w:i/>
        </w:rPr>
      </w:pPr>
      <w:r>
        <w:t>P</w:t>
      </w:r>
      <w:r w:rsidRPr="00800B03">
        <w:t>racuje</w:t>
      </w:r>
      <w:r>
        <w:t xml:space="preserve"> sa</w:t>
      </w:r>
      <w:r w:rsidRPr="00800B03">
        <w:t xml:space="preserve"> s inštanciou </w:t>
      </w:r>
      <w:proofErr w:type="spellStart"/>
      <w:r w:rsidRPr="00B96C4C">
        <w:t>Ditec.Cep.Ekr.Interface.Communication.</w:t>
      </w:r>
      <w:r w:rsidRPr="00B96C4C">
        <w:rPr>
          <w:b/>
        </w:rPr>
        <w:t>Communication</w:t>
      </w:r>
      <w:proofErr w:type="spellEnd"/>
      <w:r w:rsidRPr="00497599">
        <w:rPr>
          <w:i/>
        </w:rPr>
        <w:t xml:space="preserve"> </w:t>
      </w:r>
    </w:p>
    <w:p w14:paraId="4A54FF1B" w14:textId="77777777" w:rsidR="00163E38" w:rsidRDefault="00163E38" w:rsidP="005C75EA">
      <w:r w:rsidRPr="00800B03">
        <w:t>(pre COM rozhranie “</w:t>
      </w:r>
      <w:proofErr w:type="spellStart"/>
      <w:r w:rsidRPr="00B96C4C">
        <w:t>Ditec.Cep.Ekr.Interface.Communication</w:t>
      </w:r>
      <w:proofErr w:type="spellEnd"/>
      <w:r w:rsidRPr="00800B03">
        <w:t>”).</w:t>
      </w:r>
    </w:p>
    <w:p w14:paraId="39CB813B" w14:textId="77777777" w:rsidR="00163E38" w:rsidRDefault="00163E38" w:rsidP="005C75EA"/>
    <w:p w14:paraId="4F2986C7" w14:textId="77777777" w:rsidR="00546DEC" w:rsidRDefault="00F12225" w:rsidP="00E310C0">
      <w:pPr>
        <w:pStyle w:val="Nadpis2"/>
      </w:pPr>
      <w:bookmarkStart w:id="197" w:name="_Toc418151197"/>
      <w:bookmarkStart w:id="198" w:name="_Toc424730387"/>
      <w:bookmarkStart w:id="199" w:name="_Toc424807067"/>
      <w:bookmarkStart w:id="200" w:name="_Toc424807113"/>
      <w:bookmarkStart w:id="201" w:name="_Toc140232932"/>
      <w:r>
        <w:t>Prezeranie obsahu podania/</w:t>
      </w:r>
      <w:r w:rsidR="00546DEC" w:rsidRPr="00546DEC">
        <w:t>zásielky</w:t>
      </w:r>
      <w:bookmarkEnd w:id="197"/>
      <w:bookmarkEnd w:id="198"/>
      <w:bookmarkEnd w:id="199"/>
      <w:bookmarkEnd w:id="200"/>
      <w:bookmarkEnd w:id="201"/>
    </w:p>
    <w:p w14:paraId="0724720A" w14:textId="77777777" w:rsidR="00E85B88" w:rsidRPr="00B96C4C" w:rsidRDefault="00E85B88" w:rsidP="005C75EA"/>
    <w:p w14:paraId="1C3792C5" w14:textId="77777777" w:rsidR="00E85B88" w:rsidRPr="00B96C4C" w:rsidRDefault="00E85B88" w:rsidP="005C75EA">
      <w:proofErr w:type="spellStart"/>
      <w:r w:rsidRPr="00B96C4C">
        <w:rPr>
          <w:color w:val="2B91AF"/>
        </w:rPr>
        <w:t>RegistrationInfo</w:t>
      </w:r>
      <w:proofErr w:type="spellEnd"/>
      <w:r w:rsidRPr="00B96C4C">
        <w:t xml:space="preserve"> </w:t>
      </w:r>
      <w:proofErr w:type="spellStart"/>
      <w:r w:rsidRPr="00B96C4C">
        <w:t>RegistrationInfoGet</w:t>
      </w:r>
      <w:proofErr w:type="spellEnd"/>
    </w:p>
    <w:p w14:paraId="1B065EB1" w14:textId="77777777" w:rsidR="00E85B88" w:rsidRPr="00B96C4C" w:rsidRDefault="00E85B88" w:rsidP="005C75EA">
      <w:r w:rsidRPr="00B96C4C">
        <w:t>(</w:t>
      </w:r>
    </w:p>
    <w:p w14:paraId="5E6B7EF2" w14:textId="77777777" w:rsidR="00E85B88" w:rsidRPr="00B96C4C" w:rsidRDefault="00E85B88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xmlData</w:t>
      </w:r>
      <w:proofErr w:type="spellEnd"/>
    </w:p>
    <w:p w14:paraId="5CF1F12A" w14:textId="77777777" w:rsidR="00E85B88" w:rsidRPr="00B96C4C" w:rsidRDefault="00E85B88" w:rsidP="005C75EA">
      <w:r w:rsidRPr="00B96C4C">
        <w:t>)</w:t>
      </w:r>
    </w:p>
    <w:p w14:paraId="48BDBDA3" w14:textId="77777777" w:rsidR="00E85B88" w:rsidRDefault="00E85B88" w:rsidP="005C75EA"/>
    <w:p w14:paraId="3220E6D7" w14:textId="77777777" w:rsidR="00203370" w:rsidRDefault="00562671" w:rsidP="005C75EA">
      <w:r>
        <w:t>Metóda</w:t>
      </w:r>
      <w:r w:rsidR="00203370">
        <w:t xml:space="preserve"> vráti obsah konkrétneho podania alebo zásielky. V prípade neúspechu vráti </w:t>
      </w:r>
      <w:proofErr w:type="spellStart"/>
      <w:r w:rsidR="00203370" w:rsidRPr="00574258">
        <w:rPr>
          <w:rFonts w:ascii="Courier New" w:hAnsi="Courier New" w:cs="Courier New"/>
        </w:rPr>
        <w:t>null</w:t>
      </w:r>
      <w:proofErr w:type="spellEnd"/>
      <w:r w:rsidR="00203370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203370">
        <w:t xml:space="preserve"> inštancie </w:t>
      </w:r>
      <w:proofErr w:type="spellStart"/>
      <w:r w:rsidR="00203370" w:rsidRPr="00AC56EF">
        <w:t>Communication</w:t>
      </w:r>
      <w:proofErr w:type="spellEnd"/>
      <w:r w:rsidR="00203370">
        <w:t>.</w:t>
      </w:r>
    </w:p>
    <w:p w14:paraId="33448AAA" w14:textId="77777777" w:rsidR="00203370" w:rsidRPr="00E22C0C" w:rsidRDefault="00203370" w:rsidP="005C75EA"/>
    <w:p w14:paraId="67887D50" w14:textId="77777777" w:rsidR="00203370" w:rsidRDefault="00203370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7A3C52EE" w14:textId="77777777" w:rsidR="00203370" w:rsidRDefault="00203370" w:rsidP="005C75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203370">
        <w:rPr>
          <w:i/>
        </w:rPr>
        <w:t xml:space="preserve"> </w:t>
      </w:r>
      <w:r>
        <w:t xml:space="preserve">– </w:t>
      </w:r>
      <w:proofErr w:type="spellStart"/>
      <w:r>
        <w:t>xmlData</w:t>
      </w:r>
      <w:proofErr w:type="spellEnd"/>
      <w:r>
        <w:t xml:space="preserve"> získané volaním poskytnutia detailu podania/zásielky </w:t>
      </w:r>
      <w:r w:rsidRPr="00D631DF">
        <w:t>(</w:t>
      </w:r>
      <w:r w:rsidR="00014FC3">
        <w:t xml:space="preserve">kap. </w:t>
      </w:r>
      <w:r w:rsidR="00AD01EA">
        <w:t>5</w:t>
      </w:r>
      <w:r w:rsidR="00014FC3">
        <w:t>.</w:t>
      </w:r>
      <w:r w:rsidR="00AD01EA">
        <w:t>4</w:t>
      </w:r>
      <w:r w:rsidR="00014FC3">
        <w:t xml:space="preserve"> resp.</w:t>
      </w:r>
      <w:r w:rsidRPr="00FB18FA">
        <w:t xml:space="preserve"> kap. </w:t>
      </w:r>
      <w:r w:rsidR="00AD01EA">
        <w:t>6</w:t>
      </w:r>
      <w:r w:rsidRPr="00FB18FA">
        <w:t>.</w:t>
      </w:r>
      <w:r w:rsidR="00AD01EA">
        <w:t>4</w:t>
      </w:r>
      <w:r w:rsidRPr="00D631DF">
        <w:t>)</w:t>
      </w:r>
    </w:p>
    <w:p w14:paraId="774671BD" w14:textId="77777777" w:rsidR="00203370" w:rsidRDefault="00203370" w:rsidP="005C75EA"/>
    <w:p w14:paraId="64865479" w14:textId="77777777" w:rsidR="00203370" w:rsidRDefault="00562671" w:rsidP="005C75EA">
      <w:r>
        <w:t>Metóda</w:t>
      </w:r>
      <w:r w:rsidR="00203370">
        <w:t xml:space="preserve"> vráti inštanciu triedy </w:t>
      </w:r>
      <w:proofErr w:type="spellStart"/>
      <w:r w:rsidR="00471706">
        <w:rPr>
          <w:rFonts w:ascii="Consolas" w:hAnsi="Consolas" w:cs="Consolas"/>
          <w:color w:val="2B91AF"/>
          <w:sz w:val="19"/>
          <w:szCs w:val="19"/>
        </w:rPr>
        <w:t>RegistrationInfo</w:t>
      </w:r>
      <w:proofErr w:type="spellEnd"/>
      <w:r w:rsidR="00203370" w:rsidRPr="00F43804">
        <w:t>, ktorá obsahuje:</w:t>
      </w:r>
      <w:r w:rsidR="00203370">
        <w:rPr>
          <w:rFonts w:ascii="Consolas" w:hAnsi="Consolas" w:cs="Consolas"/>
          <w:sz w:val="19"/>
          <w:szCs w:val="19"/>
        </w:rPr>
        <w:t xml:space="preserve"> </w:t>
      </w:r>
    </w:p>
    <w:p w14:paraId="106386B1" w14:textId="77777777" w:rsidR="00203370" w:rsidRDefault="00203370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="0056409D" w:rsidRPr="0043130F">
        <w:rPr>
          <w:rFonts w:ascii="Courier New" w:hAnsi="Courier New" w:cs="Courier New"/>
        </w:rPr>
        <w:t>BusinessIdentifier</w:t>
      </w:r>
      <w:proofErr w:type="spellEnd"/>
      <w:r w:rsidR="0056409D" w:rsidRPr="0056409D">
        <w:t xml:space="preserve"> </w:t>
      </w:r>
      <w:r>
        <w:t xml:space="preserve">– </w:t>
      </w:r>
      <w:r w:rsidR="00DE5159">
        <w:t>identifikátor biznis prípadu</w:t>
      </w:r>
      <w:r w:rsidR="004371EB">
        <w:t xml:space="preserve"> </w:t>
      </w:r>
    </w:p>
    <w:p w14:paraId="5532FAE2" w14:textId="77777777" w:rsidR="0056409D" w:rsidRDefault="0056409D" w:rsidP="005C75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43130F">
        <w:rPr>
          <w:rFonts w:ascii="Courier New" w:hAnsi="Courier New" w:cs="Courier New"/>
        </w:rPr>
        <w:t>Description</w:t>
      </w:r>
      <w:proofErr w:type="spellEnd"/>
      <w:r>
        <w:t xml:space="preserve"> –</w:t>
      </w:r>
      <w:r w:rsidR="000531F0">
        <w:t xml:space="preserve"> </w:t>
      </w:r>
      <w:r w:rsidR="00DE5159">
        <w:t>popis podania/zásielky</w:t>
      </w:r>
    </w:p>
    <w:p w14:paraId="1FCF8DFD" w14:textId="77777777" w:rsidR="0056409D" w:rsidRDefault="0056409D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DocumentInfo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43130F">
        <w:rPr>
          <w:rFonts w:ascii="Courier New" w:hAnsi="Courier New" w:cs="Courier New"/>
        </w:rPr>
        <w:t>DocumentInfoList</w:t>
      </w:r>
      <w:proofErr w:type="spellEnd"/>
      <w:r>
        <w:t xml:space="preserve"> –</w:t>
      </w:r>
      <w:r w:rsidR="000531F0">
        <w:t xml:space="preserve"> </w:t>
      </w:r>
      <w:r w:rsidR="00DE5159">
        <w:t xml:space="preserve">zoznam </w:t>
      </w:r>
      <w:r w:rsidR="00293D33">
        <w:t>dokumentov</w:t>
      </w:r>
    </w:p>
    <w:p w14:paraId="7886ED3C" w14:textId="77777777" w:rsidR="0056409D" w:rsidRPr="0056409D" w:rsidRDefault="0056409D" w:rsidP="005C75EA">
      <w:pPr>
        <w:pStyle w:val="Zoznamsodrkami"/>
      </w:pPr>
      <w:r w:rsidRPr="0056409D">
        <w:rPr>
          <w:noProof/>
          <w:color w:val="0000FF"/>
        </w:rPr>
        <w:t>int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DocumentInfoListCount</w:t>
      </w:r>
      <w:proofErr w:type="spellEnd"/>
      <w:r>
        <w:t xml:space="preserve"> –</w:t>
      </w:r>
      <w:r w:rsidR="00DE5159">
        <w:t xml:space="preserve"> počet dokumentov </w:t>
      </w:r>
    </w:p>
    <w:p w14:paraId="6B481E31" w14:textId="77777777" w:rsidR="0056409D" w:rsidRPr="0056409D" w:rsidRDefault="0056409D" w:rsidP="005C75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ExternalIdentifier</w:t>
      </w:r>
      <w:proofErr w:type="spellEnd"/>
      <w:r>
        <w:t xml:space="preserve"> –</w:t>
      </w:r>
      <w:r w:rsidR="000531F0">
        <w:t xml:space="preserve"> </w:t>
      </w:r>
      <w:r w:rsidR="00DE5159">
        <w:t>externý kód typu podania/zásielky</w:t>
      </w:r>
    </w:p>
    <w:p w14:paraId="48BB2055" w14:textId="77777777" w:rsidR="0056409D" w:rsidRPr="0056409D" w:rsidRDefault="0056409D" w:rsidP="005C75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>
        <w:t xml:space="preserve"> </w:t>
      </w:r>
      <w:r w:rsidRPr="0043130F">
        <w:rPr>
          <w:rFonts w:ascii="Courier New" w:hAnsi="Courier New" w:cs="Courier New"/>
        </w:rPr>
        <w:t>Id</w:t>
      </w:r>
      <w:r>
        <w:t xml:space="preserve"> –</w:t>
      </w:r>
      <w:r w:rsidR="000531F0">
        <w:t xml:space="preserve"> </w:t>
      </w:r>
      <w:r w:rsidR="00014FC3">
        <w:t>identifikátor podania</w:t>
      </w:r>
    </w:p>
    <w:p w14:paraId="4DD43153" w14:textId="77777777" w:rsidR="0056409D" w:rsidRPr="0056409D" w:rsidRDefault="0056409D" w:rsidP="005C75EA">
      <w:pPr>
        <w:pStyle w:val="Zoznamsodrkami"/>
      </w:pPr>
      <w:r w:rsidRPr="0056409D">
        <w:rPr>
          <w:noProof/>
          <w:color w:val="0000FF"/>
        </w:rPr>
        <w:t>string</w:t>
      </w:r>
      <w:r>
        <w:t xml:space="preserve"> </w:t>
      </w:r>
      <w:proofErr w:type="spellStart"/>
      <w:r w:rsidRPr="0043130F">
        <w:rPr>
          <w:rFonts w:ascii="Courier New" w:hAnsi="Courier New" w:cs="Courier New"/>
        </w:rPr>
        <w:t>Uri</w:t>
      </w:r>
      <w:proofErr w:type="spellEnd"/>
      <w:r>
        <w:t xml:space="preserve"> –</w:t>
      </w:r>
      <w:r w:rsidR="000531F0">
        <w:t xml:space="preserve"> </w:t>
      </w:r>
      <w:proofErr w:type="spellStart"/>
      <w:r w:rsidR="00014FC3">
        <w:t>uri</w:t>
      </w:r>
      <w:proofErr w:type="spellEnd"/>
    </w:p>
    <w:p w14:paraId="60750BD3" w14:textId="77777777" w:rsidR="0056409D" w:rsidRPr="00B96C4C" w:rsidRDefault="0056409D" w:rsidP="005C75EA"/>
    <w:p w14:paraId="05539338" w14:textId="77777777" w:rsidR="0056409D" w:rsidRDefault="006B5B6C" w:rsidP="005C75EA">
      <w:r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DocumentInfo</w:t>
      </w:r>
      <w:proofErr w:type="spellEnd"/>
      <w:r>
        <w:t xml:space="preserve"> </w:t>
      </w:r>
      <w:r w:rsidRPr="00F43804">
        <w:t>obsahuje</w:t>
      </w:r>
      <w:r>
        <w:t>:</w:t>
      </w:r>
    </w:p>
    <w:p w14:paraId="72437E98" w14:textId="77777777" w:rsidR="006B5B6C" w:rsidRPr="00014FC3" w:rsidRDefault="006B5B6C" w:rsidP="005C75EA">
      <w:pPr>
        <w:pStyle w:val="Zoznamsodrkami"/>
        <w:rPr>
          <w:lang w:val="en-US"/>
        </w:rPr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Data</w:t>
      </w:r>
      <w:proofErr w:type="spellEnd"/>
      <w:r w:rsidRPr="006B5B6C">
        <w:t xml:space="preserve"> </w:t>
      </w:r>
      <w:r>
        <w:t>–</w:t>
      </w:r>
      <w:r w:rsidR="00DF0C55">
        <w:t xml:space="preserve"> </w:t>
      </w:r>
      <w:r w:rsidR="00014FC3">
        <w:t>dáta dokumentu</w:t>
      </w:r>
    </w:p>
    <w:p w14:paraId="225C705A" w14:textId="77777777" w:rsidR="00293D33" w:rsidRDefault="006B5B6C" w:rsidP="005C75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43130F">
        <w:rPr>
          <w:rFonts w:ascii="Courier New" w:hAnsi="Courier New" w:cs="Courier New"/>
        </w:rPr>
        <w:t>DocumentType</w:t>
      </w:r>
      <w:proofErr w:type="spellEnd"/>
      <w:r>
        <w:t xml:space="preserve"> –</w:t>
      </w:r>
      <w:r w:rsidR="00AC1B56">
        <w:t xml:space="preserve"> </w:t>
      </w:r>
      <w:r w:rsidR="00014FC3">
        <w:t>typ dokumentu</w:t>
      </w:r>
      <w:r w:rsidR="00293D33">
        <w:t xml:space="preserve"> </w:t>
      </w:r>
      <w:r w:rsidR="00293D33" w:rsidRPr="00D631DF">
        <w:rPr>
          <w:lang w:val="de-DE"/>
        </w:rPr>
        <w:t>(</w:t>
      </w:r>
      <w:r w:rsidR="00293D33">
        <w:t>0– zložený elektronický podpis,1 – dokument bez autorizácie,-1 – neznámy typ dokumentu)</w:t>
      </w:r>
    </w:p>
    <w:p w14:paraId="4F4EEC29" w14:textId="77777777" w:rsidR="0056409D" w:rsidRPr="00E85B88" w:rsidRDefault="0056409D" w:rsidP="005C75EA"/>
    <w:p w14:paraId="21C6B4F7" w14:textId="77777777" w:rsidR="009F458A" w:rsidRDefault="009F458A" w:rsidP="006211A9">
      <w:pPr>
        <w:pStyle w:val="Nadpis3"/>
        <w:numPr>
          <w:ilvl w:val="2"/>
          <w:numId w:val="10"/>
        </w:numPr>
      </w:pPr>
      <w:bookmarkStart w:id="202" w:name="_Toc424730388"/>
      <w:bookmarkStart w:id="203" w:name="_Toc424807068"/>
      <w:bookmarkStart w:id="204" w:name="_Toc424807114"/>
      <w:bookmarkStart w:id="205" w:name="_Toc140232933"/>
      <w:bookmarkStart w:id="206" w:name="_Toc418151198"/>
      <w:r>
        <w:t>Poskytnutie</w:t>
      </w:r>
      <w:r w:rsidRPr="005E4BA1">
        <w:t xml:space="preserve"> konkrétne</w:t>
      </w:r>
      <w:r w:rsidR="0054238A">
        <w:t>ho</w:t>
      </w:r>
      <w:r w:rsidRPr="005E4BA1">
        <w:t xml:space="preserve"> </w:t>
      </w:r>
      <w:r w:rsidR="0054238A">
        <w:t>dokumentu</w:t>
      </w:r>
      <w:r w:rsidRPr="005E4BA1">
        <w:t xml:space="preserve"> zo zoznamu</w:t>
      </w:r>
      <w:r w:rsidR="0054238A">
        <w:t xml:space="preserve"> dokumentov</w:t>
      </w:r>
      <w:bookmarkEnd w:id="202"/>
      <w:bookmarkEnd w:id="203"/>
      <w:bookmarkEnd w:id="204"/>
      <w:bookmarkEnd w:id="205"/>
    </w:p>
    <w:p w14:paraId="5F1939ED" w14:textId="77777777" w:rsidR="0054238A" w:rsidRDefault="0054238A" w:rsidP="0054238A">
      <w:pPr>
        <w:rPr>
          <w:color w:val="2B91AF"/>
        </w:rPr>
      </w:pPr>
    </w:p>
    <w:p w14:paraId="65D01CE6" w14:textId="77777777" w:rsidR="0089619E" w:rsidRDefault="0089619E" w:rsidP="0089619E">
      <w:pPr>
        <w:rPr>
          <w:rFonts w:ascii="Consolas" w:hAnsi="Consolas" w:cs="Consolas"/>
          <w:sz w:val="19"/>
          <w:szCs w:val="19"/>
        </w:rPr>
      </w:pPr>
      <w:proofErr w:type="spellStart"/>
      <w:r w:rsidRPr="0089619E">
        <w:rPr>
          <w:color w:val="2B91AF"/>
        </w:rPr>
        <w:t>DocumentInfo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89619E">
        <w:t>DocumentInfoListDetail</w:t>
      </w:r>
      <w:proofErr w:type="spellEnd"/>
    </w:p>
    <w:p w14:paraId="7BF1A1A8" w14:textId="77777777" w:rsidR="0089619E" w:rsidRDefault="0089619E" w:rsidP="0089619E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(</w:t>
      </w:r>
    </w:p>
    <w:p w14:paraId="7FD39EC4" w14:textId="77777777" w:rsidR="0089619E" w:rsidRDefault="0089619E" w:rsidP="0089619E">
      <w:pPr>
        <w:ind w:firstLine="720"/>
        <w:rPr>
          <w:rFonts w:ascii="Consolas" w:hAnsi="Consolas" w:cs="Consolas"/>
          <w:sz w:val="19"/>
          <w:szCs w:val="19"/>
        </w:rPr>
      </w:pPr>
      <w:proofErr w:type="spellStart"/>
      <w:r w:rsidRPr="0089619E">
        <w:rPr>
          <w:color w:val="2B91AF"/>
        </w:rPr>
        <w:t>DocumentInfo</w:t>
      </w:r>
      <w:proofErr w:type="spellEnd"/>
      <w:r w:rsidRPr="0089619E">
        <w:rPr>
          <w:color w:val="2B91AF"/>
        </w:rPr>
        <w:t>[</w:t>
      </w:r>
      <w:r>
        <w:rPr>
          <w:color w:val="2B91AF"/>
        </w:rPr>
        <w:t xml:space="preserve"> </w:t>
      </w:r>
      <w:r w:rsidRPr="0089619E">
        <w:rPr>
          <w:color w:val="2B91AF"/>
        </w:rPr>
        <w:t>]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89619E">
        <w:t>documentInfoList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</w:p>
    <w:p w14:paraId="747EC567" w14:textId="77777777" w:rsidR="0089619E" w:rsidRDefault="0089619E" w:rsidP="0089619E">
      <w:pPr>
        <w:ind w:firstLine="720"/>
        <w:rPr>
          <w:rFonts w:ascii="Consolas" w:hAnsi="Consolas" w:cs="Consolas"/>
          <w:sz w:val="19"/>
          <w:szCs w:val="19"/>
        </w:rPr>
      </w:pPr>
      <w:proofErr w:type="spellStart"/>
      <w:r w:rsidRPr="0089619E">
        <w:rPr>
          <w:color w:val="0000FF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89619E">
        <w:t>index</w:t>
      </w:r>
    </w:p>
    <w:p w14:paraId="3E67F887" w14:textId="77777777" w:rsidR="0089619E" w:rsidRDefault="0089619E" w:rsidP="0089619E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)</w:t>
      </w:r>
    </w:p>
    <w:p w14:paraId="35B6337A" w14:textId="77777777" w:rsidR="0054238A" w:rsidRPr="005C75EA" w:rsidRDefault="0054238A" w:rsidP="0054238A"/>
    <w:p w14:paraId="29E1A065" w14:textId="77777777" w:rsidR="0054238A" w:rsidRPr="00B96C4C" w:rsidRDefault="0054238A" w:rsidP="0054238A"/>
    <w:p w14:paraId="4FD30AB2" w14:textId="77777777" w:rsidR="0054238A" w:rsidRPr="006874A5" w:rsidRDefault="0054238A" w:rsidP="0054238A">
      <w:r>
        <w:t>Metóda</w:t>
      </w:r>
      <w:r w:rsidRPr="005C7D62">
        <w:t xml:space="preserve"> vráti konkrétn</w:t>
      </w:r>
      <w:r w:rsidR="005C14EE">
        <w:t>y</w:t>
      </w:r>
      <w:r w:rsidRPr="005C7D62">
        <w:t xml:space="preserve"> </w:t>
      </w:r>
      <w:r w:rsidR="005C14EE">
        <w:t>dokument</w:t>
      </w:r>
      <w:r>
        <w:t xml:space="preserve"> (trieda </w:t>
      </w:r>
      <w:r w:rsidR="005C14EE" w:rsidRPr="005C14EE">
        <w:rPr>
          <w:rFonts w:ascii="Courier New" w:hAnsi="Courier New" w:cs="Courier New"/>
          <w:noProof/>
          <w:color w:val="2B91AF"/>
        </w:rPr>
        <w:t>DocumentInfo</w:t>
      </w:r>
      <w:r w:rsidRPr="00D631DF">
        <w:rPr>
          <w:rFonts w:ascii="Courier New" w:hAnsi="Courier New" w:cs="Courier New"/>
          <w:noProof/>
          <w:color w:val="2B91AF"/>
        </w:rPr>
        <w:t>)</w:t>
      </w:r>
      <w:r w:rsidRPr="005C7D62">
        <w:t xml:space="preserve"> zo zoznamu </w:t>
      </w:r>
      <w:r w:rsidR="005C14EE">
        <w:t>dokumentov</w:t>
      </w:r>
      <w:r w:rsidRPr="005C7D62">
        <w:t xml:space="preserve"> na základe indexu. </w:t>
      </w:r>
    </w:p>
    <w:p w14:paraId="6E4E3DDB" w14:textId="77777777" w:rsidR="0054238A" w:rsidRDefault="0054238A" w:rsidP="0054238A"/>
    <w:p w14:paraId="4AA7E9AD" w14:textId="77777777" w:rsidR="0054238A" w:rsidRDefault="0054238A" w:rsidP="0054238A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6BC7A13" w14:textId="77777777" w:rsidR="0054238A" w:rsidRDefault="0054238A" w:rsidP="0054238A"/>
    <w:p w14:paraId="27A3F7C8" w14:textId="77777777" w:rsidR="0054238A" w:rsidRPr="006874A5" w:rsidRDefault="0054238A" w:rsidP="0054238A">
      <w:r w:rsidRPr="0082145C">
        <w:t>Vstupnými</w:t>
      </w:r>
      <w:r w:rsidRPr="005C7D62">
        <w:t xml:space="preserve"> parametrami sú:</w:t>
      </w:r>
    </w:p>
    <w:p w14:paraId="58657511" w14:textId="77777777" w:rsidR="0054238A" w:rsidRDefault="005D68FA" w:rsidP="005C14EE">
      <w:pPr>
        <w:pStyle w:val="Zoznamsodrkami"/>
      </w:pPr>
      <w:proofErr w:type="spellStart"/>
      <w:r>
        <w:rPr>
          <w:rFonts w:ascii="Courier New" w:hAnsi="Courier New" w:cs="Courier New"/>
        </w:rPr>
        <w:t>d</w:t>
      </w:r>
      <w:r w:rsidR="005C14EE" w:rsidRPr="005C14EE">
        <w:rPr>
          <w:rFonts w:ascii="Courier New" w:hAnsi="Courier New" w:cs="Courier New"/>
        </w:rPr>
        <w:t>ocumentInfoList</w:t>
      </w:r>
      <w:proofErr w:type="spellEnd"/>
      <w:r w:rsidR="0054238A" w:rsidRPr="00A30C5E">
        <w:rPr>
          <w:i/>
        </w:rPr>
        <w:t xml:space="preserve"> </w:t>
      </w:r>
      <w:r w:rsidR="0054238A" w:rsidRPr="005C7D62">
        <w:t xml:space="preserve">– získaný zoznam </w:t>
      </w:r>
      <w:r w:rsidR="007636FD">
        <w:t>doku</w:t>
      </w:r>
      <w:r w:rsidR="005C14EE">
        <w:t>m</w:t>
      </w:r>
      <w:r w:rsidR="007636FD">
        <w:t>e</w:t>
      </w:r>
      <w:r w:rsidR="005C14EE">
        <w:t>ntov</w:t>
      </w:r>
    </w:p>
    <w:p w14:paraId="4748FCF8" w14:textId="77777777" w:rsidR="0054238A" w:rsidRPr="005C7D62" w:rsidRDefault="0054238A" w:rsidP="0054238A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Pr="005C7D62">
        <w:t xml:space="preserve">udáva poradové číslo </w:t>
      </w:r>
      <w:r w:rsidR="005C14EE">
        <w:t>zásielky, prvý</w:t>
      </w:r>
      <w:r w:rsidRPr="005C7D62">
        <w:t xml:space="preserve"> </w:t>
      </w:r>
      <w:r w:rsidR="005C14EE">
        <w:t>dokument</w:t>
      </w:r>
      <w:r w:rsidRPr="005C7D62">
        <w:t xml:space="preserve"> = 0</w:t>
      </w:r>
    </w:p>
    <w:p w14:paraId="561D903B" w14:textId="77777777" w:rsidR="0054238A" w:rsidRDefault="0054238A" w:rsidP="0054238A"/>
    <w:p w14:paraId="473314FB" w14:textId="77777777" w:rsidR="00361E11" w:rsidRDefault="00361E11" w:rsidP="00361E11">
      <w:r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DocumentInfo</w:t>
      </w:r>
      <w:proofErr w:type="spellEnd"/>
      <w:r>
        <w:t xml:space="preserve"> </w:t>
      </w:r>
      <w:r w:rsidRPr="00F43804">
        <w:t>obsahuje</w:t>
      </w:r>
      <w:r>
        <w:t>:</w:t>
      </w:r>
    </w:p>
    <w:p w14:paraId="0DB8AA18" w14:textId="77777777" w:rsidR="00361E11" w:rsidRPr="00014FC3" w:rsidRDefault="00361E11" w:rsidP="00361E11">
      <w:pPr>
        <w:pStyle w:val="Zoznamsodrkami"/>
        <w:rPr>
          <w:lang w:val="en-US"/>
        </w:rPr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43130F">
        <w:rPr>
          <w:rFonts w:ascii="Courier New" w:hAnsi="Courier New" w:cs="Courier New"/>
        </w:rPr>
        <w:t>Data</w:t>
      </w:r>
      <w:proofErr w:type="spellEnd"/>
      <w:r w:rsidRPr="006B5B6C">
        <w:t xml:space="preserve"> </w:t>
      </w:r>
      <w:r>
        <w:t>– dáta dokumentu</w:t>
      </w:r>
    </w:p>
    <w:p w14:paraId="00620415" w14:textId="77777777" w:rsidR="0054238A" w:rsidRDefault="00361E11" w:rsidP="006211A9">
      <w:pPr>
        <w:pStyle w:val="Zoznamsodrkami"/>
      </w:pPr>
      <w:r w:rsidRPr="00361E11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361E11">
        <w:rPr>
          <w:rFonts w:ascii="Courier New" w:hAnsi="Courier New" w:cs="Courier New"/>
        </w:rPr>
        <w:t>DocumentType</w:t>
      </w:r>
      <w:proofErr w:type="spellEnd"/>
      <w:r>
        <w:t xml:space="preserve"> – typ dokumentu </w:t>
      </w:r>
      <w:r w:rsidRPr="00361E11">
        <w:rPr>
          <w:lang w:val="de-DE"/>
        </w:rPr>
        <w:t>(</w:t>
      </w:r>
      <w:r>
        <w:t>0– zložený elektronický podpis,1 – dokument bez autorizácie,-1 – neznámy typ dokumentu)</w:t>
      </w:r>
    </w:p>
    <w:p w14:paraId="4B43574B" w14:textId="77777777" w:rsidR="00AD01EA" w:rsidRDefault="00AD01EA" w:rsidP="00E310C0">
      <w:pPr>
        <w:pStyle w:val="Nadpis2"/>
      </w:pPr>
      <w:bookmarkStart w:id="207" w:name="_Toc140232934"/>
      <w:r>
        <w:t>Prezeranie obsahu podania/</w:t>
      </w:r>
      <w:r w:rsidRPr="00546DEC">
        <w:t>zásielky</w:t>
      </w:r>
      <w:r>
        <w:t xml:space="preserve"> EIDAS</w:t>
      </w:r>
      <w:r w:rsidR="00DD27F9">
        <w:t>/</w:t>
      </w:r>
      <w:proofErr w:type="spellStart"/>
      <w:r w:rsidR="00DD27F9">
        <w:t>eCommerce</w:t>
      </w:r>
      <w:bookmarkEnd w:id="207"/>
      <w:proofErr w:type="spellEnd"/>
    </w:p>
    <w:p w14:paraId="7178C4E4" w14:textId="77777777" w:rsidR="00AD01EA" w:rsidRPr="00B96C4C" w:rsidRDefault="00AD01EA" w:rsidP="00AD01EA"/>
    <w:p w14:paraId="41265597" w14:textId="77777777" w:rsidR="00AD01EA" w:rsidRPr="00B96C4C" w:rsidRDefault="000C5240" w:rsidP="00AD01EA">
      <w:proofErr w:type="spellStart"/>
      <w:r w:rsidRPr="000C5240">
        <w:rPr>
          <w:color w:val="2B91AF"/>
        </w:rPr>
        <w:t>MessageContainerInfo</w:t>
      </w:r>
      <w:proofErr w:type="spellEnd"/>
      <w:r w:rsidRPr="000C5240">
        <w:rPr>
          <w:color w:val="2B91AF"/>
        </w:rPr>
        <w:t xml:space="preserve"> </w:t>
      </w:r>
      <w:proofErr w:type="spellStart"/>
      <w:r w:rsidR="00AD01EA" w:rsidRPr="00AD01EA">
        <w:t>MessageContainerInfoGet</w:t>
      </w:r>
      <w:proofErr w:type="spellEnd"/>
    </w:p>
    <w:p w14:paraId="76AE57F2" w14:textId="77777777" w:rsidR="00AD01EA" w:rsidRPr="00B96C4C" w:rsidRDefault="00AD01EA" w:rsidP="00AD01EA">
      <w:r w:rsidRPr="00B96C4C">
        <w:t>(</w:t>
      </w:r>
    </w:p>
    <w:p w14:paraId="1970D3CE" w14:textId="77777777" w:rsidR="00AD01EA" w:rsidRPr="00B96C4C" w:rsidRDefault="00AD01EA" w:rsidP="00AD01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xmlData</w:t>
      </w:r>
      <w:proofErr w:type="spellEnd"/>
    </w:p>
    <w:p w14:paraId="187A471A" w14:textId="77777777" w:rsidR="00AD01EA" w:rsidRPr="00B96C4C" w:rsidRDefault="00AD01EA" w:rsidP="00AD01EA">
      <w:r w:rsidRPr="00B96C4C">
        <w:t>)</w:t>
      </w:r>
    </w:p>
    <w:p w14:paraId="26066BF1" w14:textId="77777777" w:rsidR="00AD01EA" w:rsidRDefault="00AD01EA" w:rsidP="00AD01EA"/>
    <w:p w14:paraId="5F67B891" w14:textId="77777777" w:rsidR="00AD01EA" w:rsidRDefault="00AD01EA" w:rsidP="00AD01EA">
      <w:r>
        <w:t xml:space="preserve">Metóda vráti obsah konkrétneho podania alebo zásielky. V prípade neúspechu vráti </w:t>
      </w:r>
      <w:proofErr w:type="spellStart"/>
      <w:r w:rsidRPr="00574258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29207F79" w14:textId="77777777" w:rsidR="00AD01EA" w:rsidRPr="00E22C0C" w:rsidRDefault="00AD01EA" w:rsidP="00AD01EA"/>
    <w:p w14:paraId="5EC714E7" w14:textId="77777777" w:rsidR="00AD01EA" w:rsidRDefault="00AD01EA" w:rsidP="00AD01EA">
      <w:r>
        <w:t>Vstupnými parametrami metódy sú:</w:t>
      </w:r>
    </w:p>
    <w:p w14:paraId="1679DADB" w14:textId="77777777" w:rsidR="00AD01EA" w:rsidRDefault="00AD01EA" w:rsidP="00AD01EA">
      <w:pPr>
        <w:pStyle w:val="Zoznamsodrkami"/>
      </w:pPr>
      <w:proofErr w:type="spellStart"/>
      <w:r w:rsidRPr="0043130F">
        <w:rPr>
          <w:rFonts w:ascii="Courier New" w:hAnsi="Courier New" w:cs="Courier New"/>
        </w:rPr>
        <w:t>xmlData</w:t>
      </w:r>
      <w:proofErr w:type="spellEnd"/>
      <w:r w:rsidRPr="00203370">
        <w:rPr>
          <w:i/>
        </w:rPr>
        <w:t xml:space="preserve"> </w:t>
      </w:r>
      <w:r>
        <w:t xml:space="preserve">– </w:t>
      </w:r>
      <w:proofErr w:type="spellStart"/>
      <w:r>
        <w:t>xmlData</w:t>
      </w:r>
      <w:proofErr w:type="spellEnd"/>
      <w:r>
        <w:t xml:space="preserve"> získané volaním poskytnutia detailu podania/zásielky </w:t>
      </w:r>
      <w:r w:rsidRPr="00D631DF">
        <w:t>(</w:t>
      </w:r>
      <w:r>
        <w:t>kap. 6.5 resp.</w:t>
      </w:r>
      <w:r w:rsidRPr="00FB18FA">
        <w:t xml:space="preserve"> kap. </w:t>
      </w:r>
      <w:r>
        <w:t>6</w:t>
      </w:r>
      <w:r w:rsidRPr="00FB18FA">
        <w:t>.</w:t>
      </w:r>
      <w:r>
        <w:t>5</w:t>
      </w:r>
      <w:r w:rsidRPr="00D631DF">
        <w:t>)</w:t>
      </w:r>
    </w:p>
    <w:p w14:paraId="5BCDBD7A" w14:textId="77777777" w:rsidR="00AD01EA" w:rsidRDefault="00AD01EA" w:rsidP="00AD01EA"/>
    <w:p w14:paraId="7EEADAD1" w14:textId="77777777" w:rsidR="00AD01EA" w:rsidRDefault="00AD01EA" w:rsidP="00AD01EA">
      <w:r>
        <w:t xml:space="preserve">Metóda vráti inštanciu triedy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MessageContainerInfo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12D97A8A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MessageId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– identifikátor biznis prípadu </w:t>
      </w:r>
    </w:p>
    <w:p w14:paraId="3C3EC84A" w14:textId="77777777" w:rsidR="00AD01EA" w:rsidRDefault="00AD01EA" w:rsidP="00E310C0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AD01EA">
        <w:rPr>
          <w:rFonts w:ascii="Consolas" w:hAnsi="Consolas" w:cs="Consolas"/>
          <w:color w:val="000000"/>
          <w:sz w:val="19"/>
          <w:szCs w:val="19"/>
        </w:rPr>
        <w:t>SenderId</w:t>
      </w:r>
      <w:proofErr w:type="spellEnd"/>
      <w:r w:rsidRPr="00AD01EA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j</w:t>
      </w:r>
      <w:r w:rsidRPr="00AD01EA">
        <w:t>ednozna</w:t>
      </w:r>
      <w:r>
        <w:t>č</w:t>
      </w:r>
      <w:r w:rsidRPr="00AD01EA">
        <w:t>n</w:t>
      </w:r>
      <w:r>
        <w:t>ý</w:t>
      </w:r>
      <w:r w:rsidRPr="00AD01EA">
        <w:t xml:space="preserve"> identifik</w:t>
      </w:r>
      <w:r>
        <w:t>átor</w:t>
      </w:r>
      <w:r w:rsidRPr="00AD01EA">
        <w:t xml:space="preserve"> </w:t>
      </w:r>
      <w:r>
        <w:t>odosielateľa</w:t>
      </w:r>
    </w:p>
    <w:p w14:paraId="4F9695A6" w14:textId="77777777" w:rsidR="00AD01EA" w:rsidRDefault="00AD01EA" w:rsidP="00E310C0">
      <w:pPr>
        <w:pStyle w:val="Zoznamsodrkami"/>
      </w:pPr>
      <w:r w:rsidRPr="00AD01EA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AD01EA">
        <w:rPr>
          <w:rFonts w:ascii="Consolas" w:hAnsi="Consolas" w:cs="Consolas"/>
          <w:color w:val="000000"/>
          <w:sz w:val="19"/>
          <w:szCs w:val="19"/>
        </w:rPr>
        <w:t>RecipientId</w:t>
      </w:r>
      <w:proofErr w:type="spellEnd"/>
      <w:r w:rsidRPr="00AD01EA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jednoznačný identifikátor prijímateľa</w:t>
      </w:r>
    </w:p>
    <w:p w14:paraId="5EF7E82E" w14:textId="77777777" w:rsidR="00AD01EA" w:rsidRDefault="00AD01EA" w:rsidP="00AD01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MessageType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identifikovaný typ elektronickej správy</w:t>
      </w:r>
    </w:p>
    <w:p w14:paraId="6793159C" w14:textId="77777777" w:rsidR="00AD01EA" w:rsidRDefault="00AD01EA" w:rsidP="00AD01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MessageSubject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predmet elektronickej správy</w:t>
      </w:r>
    </w:p>
    <w:p w14:paraId="10B0E6E7" w14:textId="77777777" w:rsidR="00AD01EA" w:rsidRDefault="00AD01EA" w:rsidP="00AD01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SenderBusinessReference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spisová značka odosielateľa</w:t>
      </w:r>
    </w:p>
    <w:p w14:paraId="6D96EE9A" w14:textId="77777777" w:rsidR="00AD01EA" w:rsidRDefault="00AD01EA" w:rsidP="00AD01EA">
      <w:pPr>
        <w:pStyle w:val="Zoznamsodrkami"/>
      </w:pPr>
      <w:r w:rsidRPr="0056409D">
        <w:rPr>
          <w:rFonts w:ascii="Courier New" w:hAnsi="Courier New" w:cs="Courier New"/>
          <w:noProof/>
          <w:color w:val="0000FF"/>
        </w:rPr>
        <w:t>string</w:t>
      </w:r>
      <w:r w:rsidRPr="0056409D">
        <w:t xml:space="preserve"> </w:t>
      </w:r>
      <w:proofErr w:type="spellStart"/>
      <w:r w:rsidRPr="00AD01EA">
        <w:rPr>
          <w:rFonts w:ascii="Consolas" w:hAnsi="Consolas" w:cs="Consolas"/>
          <w:color w:val="000000"/>
          <w:sz w:val="19"/>
          <w:szCs w:val="19"/>
        </w:rPr>
        <w:t>RecipientBusinessReference</w:t>
      </w:r>
      <w:proofErr w:type="spellEnd"/>
      <w:r>
        <w:t xml:space="preserve">– </w:t>
      </w:r>
      <w:r w:rsidRPr="00AD01EA">
        <w:t xml:space="preserve">V prípade začiatku novej komunikácie sa tento údaj neuvádza. Ak sa jedná o odpoveď v existujúcej komunikácii, tak preberá hodnotu </w:t>
      </w:r>
      <w:proofErr w:type="spellStart"/>
      <w:r w:rsidRPr="00AD01EA">
        <w:t>SenderBusinessReference</w:t>
      </w:r>
      <w:proofErr w:type="spellEnd"/>
      <w:r w:rsidRPr="00AD01EA">
        <w:t xml:space="preserve"> prijatej správy, na ktorú odpovedá</w:t>
      </w:r>
    </w:p>
    <w:p w14:paraId="524C7D1C" w14:textId="77777777" w:rsidR="00AD01EA" w:rsidRDefault="00AD01EA" w:rsidP="00AD01EA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ObjectInfo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ObjectInfoList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t>– zoznam objektov v kontajneri</w:t>
      </w:r>
    </w:p>
    <w:p w14:paraId="5B687C0E" w14:textId="77777777" w:rsidR="00AD01EA" w:rsidRPr="00B96C4C" w:rsidRDefault="00AD01EA" w:rsidP="00AD01EA">
      <w:pPr>
        <w:pStyle w:val="Zoznamsodrkami"/>
        <w:numPr>
          <w:ilvl w:val="0"/>
          <w:numId w:val="0"/>
        </w:numPr>
        <w:ind w:left="360" w:hanging="360"/>
      </w:pPr>
    </w:p>
    <w:p w14:paraId="526BF99B" w14:textId="77777777" w:rsidR="00AD01EA" w:rsidRDefault="00AD01EA" w:rsidP="00AD01EA">
      <w:r>
        <w:t xml:space="preserve">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ObjectInfo</w:t>
      </w:r>
      <w:proofErr w:type="spellEnd"/>
      <w:r w:rsidRPr="00F43804">
        <w:t xml:space="preserve"> obsahuje</w:t>
      </w:r>
      <w:r>
        <w:t>:</w:t>
      </w:r>
    </w:p>
    <w:p w14:paraId="135384F4" w14:textId="77777777" w:rsidR="0054238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lastRenderedPageBreak/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ObjectData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dáta objektu kontajnera. Pri </w:t>
      </w:r>
      <w:proofErr w:type="spellStart"/>
      <w:r>
        <w:t>Asic</w:t>
      </w:r>
      <w:proofErr w:type="spellEnd"/>
      <w:r>
        <w:t xml:space="preserve"> podpise je to base64 </w:t>
      </w:r>
      <w:proofErr w:type="spellStart"/>
      <w:r>
        <w:t>string</w:t>
      </w:r>
      <w:proofErr w:type="spellEnd"/>
    </w:p>
    <w:p w14:paraId="06204FB9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r w:rsidRPr="00AD01EA">
        <w:rPr>
          <w:rFonts w:ascii="Courier New" w:hAnsi="Courier New" w:cs="Courier New"/>
        </w:rPr>
        <w:t>Id</w:t>
      </w:r>
      <w:r>
        <w:rPr>
          <w:rFonts w:ascii="Courier New" w:hAnsi="Courier New" w:cs="Courier New"/>
        </w:rPr>
        <w:t xml:space="preserve"> </w:t>
      </w:r>
      <w:r>
        <w:t>– identifikátor objektu v kontajneri</w:t>
      </w:r>
    </w:p>
    <w:p w14:paraId="209F1FD6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Name</w:t>
      </w:r>
      <w:proofErr w:type="spellEnd"/>
      <w:r>
        <w:rPr>
          <w:rFonts w:ascii="Courier New" w:hAnsi="Courier New" w:cs="Courier New"/>
        </w:rPr>
        <w:t xml:space="preserve"> </w:t>
      </w:r>
      <w:r>
        <w:t>– názov objektu</w:t>
      </w:r>
    </w:p>
    <w:p w14:paraId="13950DFE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Description</w:t>
      </w:r>
      <w:proofErr w:type="spellEnd"/>
      <w:r>
        <w:rPr>
          <w:rFonts w:ascii="Courier New" w:hAnsi="Courier New" w:cs="Courier New"/>
        </w:rPr>
        <w:t xml:space="preserve"> </w:t>
      </w:r>
      <w:r>
        <w:t>– voľný popis objektu</w:t>
      </w:r>
    </w:p>
    <w:p w14:paraId="5846740E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Class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>– t</w:t>
      </w:r>
      <w:r w:rsidRPr="00AD01EA">
        <w:t>rieda objektu, slúži na identifikovanie typu alebo účelu</w:t>
      </w:r>
    </w:p>
    <w:p w14:paraId="21DF326D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IsSigned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>– príznak, či je objekt podpísaný</w:t>
      </w:r>
    </w:p>
    <w:p w14:paraId="0A9E444F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MimeType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>–</w:t>
      </w:r>
      <w:r w:rsidRPr="00AD01EA">
        <w:t xml:space="preserve"> štandardný </w:t>
      </w:r>
      <w:proofErr w:type="spellStart"/>
      <w:r w:rsidRPr="00AD01EA">
        <w:t>mimetype</w:t>
      </w:r>
      <w:proofErr w:type="spellEnd"/>
      <w:r w:rsidRPr="00AD01EA">
        <w:t xml:space="preserve"> obsahu, určuje dátový formát objektu</w:t>
      </w:r>
    </w:p>
    <w:p w14:paraId="74AF53D4" w14:textId="77777777" w:rsidR="00AD01EA" w:rsidRDefault="00AD01EA" w:rsidP="00AD01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AD01EA">
        <w:rPr>
          <w:rFonts w:ascii="Courier New" w:hAnsi="Courier New" w:cs="Courier New"/>
        </w:rPr>
        <w:t>Encoding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kódovanie obsahu elementu objektu. </w:t>
      </w:r>
      <w:proofErr w:type="spellStart"/>
      <w:r>
        <w:t>Asic</w:t>
      </w:r>
      <w:proofErr w:type="spellEnd"/>
      <w:r>
        <w:t xml:space="preserve"> bude mat base64</w:t>
      </w:r>
    </w:p>
    <w:p w14:paraId="052FD0A6" w14:textId="77777777" w:rsidR="00C716BE" w:rsidRDefault="00C716BE" w:rsidP="00C716BE">
      <w:pPr>
        <w:pStyle w:val="Zoznamsodrkami"/>
        <w:numPr>
          <w:ilvl w:val="0"/>
          <w:numId w:val="0"/>
        </w:numPr>
        <w:rPr>
          <w:rFonts w:ascii="Courier New" w:hAnsi="Courier New" w:cs="Courier New"/>
          <w:noProof/>
          <w:color w:val="0000FF"/>
        </w:rPr>
      </w:pPr>
    </w:p>
    <w:p w14:paraId="166421AF" w14:textId="77777777" w:rsidR="00C716BE" w:rsidRDefault="00C716BE" w:rsidP="00C716BE">
      <w:pPr>
        <w:pStyle w:val="Nadpis3"/>
        <w:numPr>
          <w:ilvl w:val="2"/>
          <w:numId w:val="10"/>
        </w:numPr>
      </w:pPr>
      <w:bookmarkStart w:id="208" w:name="_Toc140232935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r>
        <w:t>objektu</w:t>
      </w:r>
      <w:r w:rsidRPr="005E4BA1">
        <w:t xml:space="preserve"> zo zoznamu</w:t>
      </w:r>
      <w:r>
        <w:t xml:space="preserve"> objektov v </w:t>
      </w:r>
      <w:proofErr w:type="spellStart"/>
      <w:r>
        <w:t>MessageContaineri</w:t>
      </w:r>
      <w:bookmarkEnd w:id="208"/>
      <w:proofErr w:type="spellEnd"/>
    </w:p>
    <w:p w14:paraId="1A6D04F4" w14:textId="77777777" w:rsidR="00C716BE" w:rsidRDefault="00C716BE" w:rsidP="00C716BE">
      <w:pPr>
        <w:autoSpaceDE w:val="0"/>
        <w:autoSpaceDN w:val="0"/>
        <w:adjustRightInd w:val="0"/>
        <w:spacing w:before="0" w:after="0"/>
      </w:pPr>
    </w:p>
    <w:p w14:paraId="6363B7F7" w14:textId="77777777" w:rsidR="00C716BE" w:rsidRPr="002D0BFD" w:rsidRDefault="00C716BE" w:rsidP="00C716BE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2D0BFD">
        <w:rPr>
          <w:rFonts w:cs="Arial"/>
          <w:color w:val="2B91AF"/>
        </w:rPr>
        <w:t>ObjectInfo</w:t>
      </w:r>
      <w:proofErr w:type="spellEnd"/>
      <w:r w:rsidRPr="002D0BFD">
        <w:rPr>
          <w:rFonts w:cs="Arial"/>
        </w:rPr>
        <w:t xml:space="preserve"> </w:t>
      </w:r>
      <w:proofErr w:type="spellStart"/>
      <w:r w:rsidRPr="002D0BFD">
        <w:rPr>
          <w:rFonts w:cs="Arial"/>
        </w:rPr>
        <w:t>ObjectInfoListDetail</w:t>
      </w:r>
      <w:proofErr w:type="spellEnd"/>
    </w:p>
    <w:p w14:paraId="039568D5" w14:textId="77777777" w:rsidR="00C716BE" w:rsidRPr="002D0BFD" w:rsidRDefault="00C716BE" w:rsidP="00C716BE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(</w:t>
      </w:r>
    </w:p>
    <w:p w14:paraId="15E36EA6" w14:textId="77777777" w:rsidR="00C716BE" w:rsidRPr="002D0BFD" w:rsidRDefault="00C716BE" w:rsidP="00C716BE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2B91AF"/>
        </w:rPr>
        <w:t>ObjectInfo</w:t>
      </w:r>
      <w:proofErr w:type="spellEnd"/>
      <w:r w:rsidRPr="002D0BFD">
        <w:rPr>
          <w:rFonts w:cs="Arial"/>
        </w:rPr>
        <w:t>[</w:t>
      </w:r>
      <w:r>
        <w:rPr>
          <w:rFonts w:cs="Arial"/>
        </w:rPr>
        <w:t xml:space="preserve"> </w:t>
      </w:r>
      <w:r w:rsidRPr="002D0BFD">
        <w:rPr>
          <w:rFonts w:cs="Arial"/>
        </w:rPr>
        <w:t xml:space="preserve">] </w:t>
      </w:r>
      <w:proofErr w:type="spellStart"/>
      <w:r w:rsidR="00EE5689">
        <w:rPr>
          <w:rFonts w:cs="Arial"/>
        </w:rPr>
        <w:t>o</w:t>
      </w:r>
      <w:r w:rsidRPr="002D0BFD">
        <w:rPr>
          <w:rFonts w:cs="Arial"/>
        </w:rPr>
        <w:t>bjectInfoList</w:t>
      </w:r>
      <w:proofErr w:type="spellEnd"/>
      <w:r w:rsidRPr="002D0BFD">
        <w:rPr>
          <w:rFonts w:cs="Arial"/>
        </w:rPr>
        <w:t xml:space="preserve">, </w:t>
      </w:r>
    </w:p>
    <w:p w14:paraId="5118A3C8" w14:textId="77777777" w:rsidR="00C716BE" w:rsidRPr="002D0BFD" w:rsidRDefault="00C716BE" w:rsidP="00C716BE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0000FF"/>
        </w:rPr>
        <w:t>int</w:t>
      </w:r>
      <w:proofErr w:type="spellEnd"/>
      <w:r w:rsidRPr="002D0BFD">
        <w:rPr>
          <w:rFonts w:cs="Arial"/>
        </w:rPr>
        <w:t xml:space="preserve"> index</w:t>
      </w:r>
    </w:p>
    <w:p w14:paraId="39500274" w14:textId="77777777" w:rsidR="00C716BE" w:rsidRPr="002D0BFD" w:rsidRDefault="00C716BE" w:rsidP="00C716BE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)</w:t>
      </w:r>
    </w:p>
    <w:p w14:paraId="4D7AEAF7" w14:textId="77777777" w:rsidR="00C716BE" w:rsidRPr="00B96C4C" w:rsidRDefault="00C716BE" w:rsidP="00C716BE"/>
    <w:p w14:paraId="7F94E2DD" w14:textId="77777777" w:rsidR="00C716BE" w:rsidRPr="006874A5" w:rsidRDefault="00C716BE" w:rsidP="00C716BE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>
        <w:t xml:space="preserve">záznam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0DD03006" w14:textId="77777777" w:rsidR="00C716BE" w:rsidRDefault="00C716BE" w:rsidP="00C716BE"/>
    <w:p w14:paraId="06CF13D9" w14:textId="77777777" w:rsidR="00C716BE" w:rsidRDefault="00C716BE" w:rsidP="00C716BE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139321D" w14:textId="77777777" w:rsidR="00C716BE" w:rsidRDefault="00C716BE" w:rsidP="00C716BE"/>
    <w:p w14:paraId="1A446AEA" w14:textId="77777777" w:rsidR="00C716BE" w:rsidRPr="006874A5" w:rsidRDefault="00C716BE" w:rsidP="00C716BE">
      <w:r w:rsidRPr="0082145C">
        <w:t>Vstupnými</w:t>
      </w:r>
      <w:r w:rsidRPr="005C7D62">
        <w:t xml:space="preserve"> parametrami sú:</w:t>
      </w:r>
    </w:p>
    <w:p w14:paraId="4DC64775" w14:textId="77777777" w:rsidR="00C716BE" w:rsidRDefault="00C716BE" w:rsidP="00C716BE">
      <w:pPr>
        <w:pStyle w:val="Zoznamsodrkami"/>
      </w:pPr>
      <w:proofErr w:type="spellStart"/>
      <w:r w:rsidRPr="007F17EF">
        <w:rPr>
          <w:rFonts w:ascii="Courier New" w:hAnsi="Courier New" w:cs="Courier New"/>
        </w:rPr>
        <w:t>ObjectInfoList</w:t>
      </w:r>
      <w:proofErr w:type="spellEnd"/>
      <w:r w:rsidRPr="007F17EF">
        <w:rPr>
          <w:rFonts w:ascii="Courier New" w:hAnsi="Courier New" w:cs="Courier New"/>
        </w:rPr>
        <w:t xml:space="preserve"> </w:t>
      </w:r>
      <w:r>
        <w:t>– získaný zoznam objektov z </w:t>
      </w:r>
      <w:proofErr w:type="spellStart"/>
      <w:r w:rsidRPr="00AD01EA">
        <w:t>MessageContainerInfoGet</w:t>
      </w:r>
      <w:proofErr w:type="spellEnd"/>
      <w:r>
        <w:t xml:space="preserve">() metódy </w:t>
      </w:r>
      <w:r>
        <w:rPr>
          <w:lang w:val="en-US"/>
        </w:rPr>
        <w:t>(</w:t>
      </w:r>
      <w:proofErr w:type="spellStart"/>
      <w:r w:rsidRPr="00420DCD">
        <w:rPr>
          <w:rFonts w:ascii="Courier New" w:hAnsi="Courier New" w:cs="Courier New"/>
        </w:rPr>
        <w:t>MessageContainerInfo.ObjectInfo</w:t>
      </w:r>
      <w:proofErr w:type="spellEnd"/>
      <w:r w:rsidRPr="00420DCD">
        <w:rPr>
          <w:rFonts w:ascii="Courier New" w:hAnsi="Courier New" w:cs="Courier New"/>
        </w:rPr>
        <w:t>[]</w:t>
      </w:r>
      <w:r>
        <w:rPr>
          <w:rFonts w:ascii="Courier New" w:hAnsi="Courier New" w:cs="Courier New"/>
        </w:rPr>
        <w:t>)</w:t>
      </w:r>
    </w:p>
    <w:p w14:paraId="4AB0330A" w14:textId="77777777" w:rsidR="00C716BE" w:rsidRDefault="00C716BE" w:rsidP="00C716BE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64A2D0CF" w14:textId="77777777" w:rsidR="00C716BE" w:rsidRPr="0054238A" w:rsidRDefault="00C716BE" w:rsidP="00C716BE">
      <w:pPr>
        <w:pStyle w:val="Zoznamsodrkami"/>
        <w:numPr>
          <w:ilvl w:val="0"/>
          <w:numId w:val="0"/>
        </w:numPr>
      </w:pPr>
    </w:p>
    <w:p w14:paraId="55318EA8" w14:textId="77777777" w:rsidR="00546DEC" w:rsidRDefault="00F12225" w:rsidP="00E310C0">
      <w:pPr>
        <w:pStyle w:val="Nadpis2"/>
      </w:pPr>
      <w:bookmarkStart w:id="209" w:name="_Toc424730389"/>
      <w:bookmarkStart w:id="210" w:name="_Toc424807069"/>
      <w:bookmarkStart w:id="211" w:name="_Toc424807115"/>
      <w:bookmarkStart w:id="212" w:name="_Toc140232936"/>
      <w:r>
        <w:t xml:space="preserve">Prezeranie obsahu podania/zásielky v </w:t>
      </w:r>
      <w:proofErr w:type="spellStart"/>
      <w:r>
        <w:t>xml</w:t>
      </w:r>
      <w:proofErr w:type="spellEnd"/>
      <w:r>
        <w:t>/</w:t>
      </w:r>
      <w:r w:rsidR="00B63A2D">
        <w:t>JSON formáte</w:t>
      </w:r>
      <w:bookmarkEnd w:id="206"/>
      <w:bookmarkEnd w:id="209"/>
      <w:bookmarkEnd w:id="210"/>
      <w:bookmarkEnd w:id="211"/>
      <w:bookmarkEnd w:id="212"/>
    </w:p>
    <w:p w14:paraId="693AADBA" w14:textId="77777777" w:rsidR="00276D0B" w:rsidRPr="00B96C4C" w:rsidRDefault="00276D0B" w:rsidP="005C75EA"/>
    <w:p w14:paraId="0B27AB97" w14:textId="77777777" w:rsidR="00276D0B" w:rsidRPr="0048314C" w:rsidRDefault="00276D0B" w:rsidP="005C75EA">
      <w:pPr>
        <w:rPr>
          <w:lang w:val="en-US"/>
        </w:rPr>
      </w:pPr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RegistrationInfoGet</w:t>
      </w:r>
      <w:r w:rsidR="0048314C">
        <w:t>ByType</w:t>
      </w:r>
      <w:proofErr w:type="spellEnd"/>
    </w:p>
    <w:p w14:paraId="0BEE6C5E" w14:textId="77777777" w:rsidR="00276D0B" w:rsidRPr="00B96C4C" w:rsidRDefault="00276D0B" w:rsidP="005C75EA">
      <w:r w:rsidRPr="00B96C4C">
        <w:t>(</w:t>
      </w:r>
    </w:p>
    <w:p w14:paraId="54C00194" w14:textId="77777777" w:rsidR="00276D0B" w:rsidRPr="00B96C4C" w:rsidRDefault="00276D0B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xmlDataRegistration</w:t>
      </w:r>
      <w:proofErr w:type="spellEnd"/>
      <w:r w:rsidRPr="00B96C4C">
        <w:t xml:space="preserve">, </w:t>
      </w:r>
    </w:p>
    <w:p w14:paraId="650963C7" w14:textId="77777777" w:rsidR="00276D0B" w:rsidRPr="00B96C4C" w:rsidRDefault="00276D0B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outputType</w:t>
      </w:r>
      <w:proofErr w:type="spellEnd"/>
    </w:p>
    <w:p w14:paraId="3445C167" w14:textId="77777777" w:rsidR="00276D0B" w:rsidRPr="00B96C4C" w:rsidRDefault="007A426C" w:rsidP="005C75EA">
      <w:r w:rsidRPr="00B96C4C">
        <w:t>)</w:t>
      </w:r>
    </w:p>
    <w:p w14:paraId="73196CC6" w14:textId="77777777" w:rsidR="00276D0B" w:rsidRDefault="00276D0B" w:rsidP="005C75EA"/>
    <w:p w14:paraId="316ED866" w14:textId="77777777" w:rsidR="00DB2FB8" w:rsidRDefault="00562671" w:rsidP="005C75EA">
      <w:r>
        <w:t>Metóda</w:t>
      </w:r>
      <w:r w:rsidR="00DB2FB8">
        <w:t xml:space="preserve"> vráti obsah konkrétneho podania alebo zásielky v požadovanom formáte. V prípade neúspechu vráti prázdny reťazec,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DB2FB8">
        <w:t xml:space="preserve"> inštancie </w:t>
      </w:r>
      <w:proofErr w:type="spellStart"/>
      <w:r w:rsidR="00DB2FB8" w:rsidRPr="00AC56EF">
        <w:t>Communication</w:t>
      </w:r>
      <w:proofErr w:type="spellEnd"/>
      <w:r w:rsidR="00DB2FB8">
        <w:t>.</w:t>
      </w:r>
    </w:p>
    <w:p w14:paraId="04708D43" w14:textId="77777777" w:rsidR="00DB2FB8" w:rsidRPr="00E22C0C" w:rsidRDefault="00DB2FB8" w:rsidP="005C75EA"/>
    <w:p w14:paraId="6CE7EC66" w14:textId="77777777" w:rsidR="00DB2FB8" w:rsidRDefault="00DB2FB8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1864F394" w14:textId="77777777" w:rsidR="00DB2FB8" w:rsidRPr="00DB2FB8" w:rsidRDefault="00DB2FB8" w:rsidP="005C75EA">
      <w:pPr>
        <w:pStyle w:val="Zoznamsodrkami"/>
      </w:pPr>
      <w:proofErr w:type="spellStart"/>
      <w:r w:rsidRPr="00574258">
        <w:rPr>
          <w:rFonts w:ascii="Courier New" w:hAnsi="Courier New" w:cs="Courier New"/>
        </w:rPr>
        <w:t>xmlData</w:t>
      </w:r>
      <w:proofErr w:type="spellEnd"/>
      <w:r w:rsidRPr="00203370">
        <w:rPr>
          <w:i/>
        </w:rPr>
        <w:t xml:space="preserve"> </w:t>
      </w:r>
      <w:r>
        <w:t xml:space="preserve">– </w:t>
      </w:r>
      <w:proofErr w:type="spellStart"/>
      <w:r>
        <w:t>xmlData</w:t>
      </w:r>
      <w:proofErr w:type="spellEnd"/>
      <w:r>
        <w:t xml:space="preserve"> získané volaním poskytnutia detailu podania/zásielky </w:t>
      </w:r>
      <w:r w:rsidRPr="00D631DF">
        <w:t>(</w:t>
      </w:r>
      <w:r w:rsidRPr="00FB18FA">
        <w:t xml:space="preserve">kap. </w:t>
      </w:r>
      <w:r w:rsidR="00AD01EA">
        <w:t>5</w:t>
      </w:r>
      <w:r w:rsidRPr="00FB18FA">
        <w:t>.</w:t>
      </w:r>
      <w:r w:rsidR="00AD01EA">
        <w:t>4</w:t>
      </w:r>
      <w:r w:rsidRPr="00FB18FA">
        <w:t xml:space="preserve"> / kap. </w:t>
      </w:r>
      <w:r w:rsidR="00AD01EA">
        <w:t>6</w:t>
      </w:r>
      <w:r w:rsidRPr="00FB18FA">
        <w:t>.</w:t>
      </w:r>
      <w:r w:rsidR="00AD01EA">
        <w:t>4</w:t>
      </w:r>
      <w:r w:rsidRPr="00D631DF">
        <w:t>)</w:t>
      </w:r>
    </w:p>
    <w:p w14:paraId="73E1253E" w14:textId="77777777" w:rsidR="00DB2FB8" w:rsidRDefault="00DB2FB8" w:rsidP="005C75EA">
      <w:pPr>
        <w:pStyle w:val="Zoznamsodrkami"/>
      </w:pPr>
      <w:proofErr w:type="spellStart"/>
      <w:r w:rsidRPr="00574258">
        <w:rPr>
          <w:rFonts w:ascii="Courier New" w:hAnsi="Courier New" w:cs="Courier New"/>
        </w:rPr>
        <w:t>outputType</w:t>
      </w:r>
      <w:proofErr w:type="spellEnd"/>
      <w:r>
        <w:rPr>
          <w:i/>
        </w:rPr>
        <w:t xml:space="preserve"> </w:t>
      </w:r>
      <w:r>
        <w:t xml:space="preserve">– formát výstupu: </w:t>
      </w:r>
      <w:r w:rsidRPr="00DB2FB8">
        <w:t>0=</w:t>
      </w:r>
      <w:proofErr w:type="spellStart"/>
      <w:r w:rsidRPr="00DB2FB8">
        <w:t>xml</w:t>
      </w:r>
      <w:proofErr w:type="spellEnd"/>
      <w:r w:rsidRPr="00DB2FB8">
        <w:t>, 1=</w:t>
      </w:r>
      <w:proofErr w:type="spellStart"/>
      <w:r w:rsidRPr="00DB2FB8">
        <w:t>json</w:t>
      </w:r>
      <w:proofErr w:type="spellEnd"/>
    </w:p>
    <w:p w14:paraId="1F5EA95F" w14:textId="77777777" w:rsidR="00DB2FB8" w:rsidRPr="00276D0B" w:rsidRDefault="00DB2FB8" w:rsidP="005C75EA"/>
    <w:p w14:paraId="0D946015" w14:textId="77777777" w:rsidR="00546DEC" w:rsidRDefault="00546DEC" w:rsidP="00E310C0">
      <w:pPr>
        <w:pStyle w:val="Nadpis2"/>
      </w:pPr>
      <w:bookmarkStart w:id="213" w:name="_Toc418151199"/>
      <w:bookmarkStart w:id="214" w:name="_Toc424730390"/>
      <w:bookmarkStart w:id="215" w:name="_Toc424807070"/>
      <w:bookmarkStart w:id="216" w:name="_Toc424807116"/>
      <w:bookmarkStart w:id="217" w:name="_Toc140232937"/>
      <w:r w:rsidRPr="00546DEC">
        <w:t>Prezerani</w:t>
      </w:r>
      <w:r w:rsidR="00F12225">
        <w:t xml:space="preserve">e obsahu </w:t>
      </w:r>
      <w:r w:rsidR="009C0169">
        <w:t>zloženého elektronického podpisu</w:t>
      </w:r>
      <w:bookmarkEnd w:id="213"/>
      <w:bookmarkEnd w:id="214"/>
      <w:bookmarkEnd w:id="215"/>
      <w:bookmarkEnd w:id="216"/>
      <w:bookmarkEnd w:id="217"/>
    </w:p>
    <w:p w14:paraId="1036AC72" w14:textId="77777777" w:rsidR="007A426C" w:rsidRDefault="007A426C" w:rsidP="005C75EA"/>
    <w:p w14:paraId="1C824857" w14:textId="77777777" w:rsidR="007A426C" w:rsidRPr="00B96C4C" w:rsidRDefault="007A426C" w:rsidP="005C75EA">
      <w:proofErr w:type="spellStart"/>
      <w:r w:rsidRPr="00761E56">
        <w:rPr>
          <w:color w:val="2B91AF"/>
        </w:rPr>
        <w:t>DataSignaturesInfo</w:t>
      </w:r>
      <w:proofErr w:type="spellEnd"/>
      <w:r w:rsidRPr="00B96C4C">
        <w:t xml:space="preserve"> </w:t>
      </w:r>
      <w:proofErr w:type="spellStart"/>
      <w:r w:rsidRPr="00B96C4C">
        <w:t>DocumentInfoGet</w:t>
      </w:r>
      <w:proofErr w:type="spellEnd"/>
    </w:p>
    <w:p w14:paraId="4D1DEA8D" w14:textId="77777777" w:rsidR="007A426C" w:rsidRPr="00B96C4C" w:rsidRDefault="007A426C" w:rsidP="005C75EA">
      <w:r w:rsidRPr="00B96C4C">
        <w:t>(</w:t>
      </w:r>
    </w:p>
    <w:p w14:paraId="0FBBFEDD" w14:textId="77777777" w:rsidR="007A426C" w:rsidRPr="00B96C4C" w:rsidRDefault="007A426C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xmlDataSignature</w:t>
      </w:r>
      <w:proofErr w:type="spellEnd"/>
    </w:p>
    <w:p w14:paraId="3A2D1D62" w14:textId="77777777" w:rsidR="007A426C" w:rsidRPr="00B96C4C" w:rsidRDefault="007A426C" w:rsidP="005C75EA">
      <w:r w:rsidRPr="00B96C4C">
        <w:t>)</w:t>
      </w:r>
    </w:p>
    <w:p w14:paraId="6FCCFBCF" w14:textId="77777777" w:rsidR="007A426C" w:rsidRDefault="007A426C" w:rsidP="005C75EA"/>
    <w:p w14:paraId="25E531C8" w14:textId="77777777" w:rsidR="009E56B5" w:rsidRDefault="00562671" w:rsidP="005C75EA">
      <w:r>
        <w:t>Metóda</w:t>
      </w:r>
      <w:r w:rsidR="009E56B5">
        <w:t xml:space="preserve"> vráti </w:t>
      </w:r>
      <w:r w:rsidR="009C0169" w:rsidRPr="009C0169">
        <w:t>informácie o štruktúre zloženého podpisu</w:t>
      </w:r>
      <w:r w:rsidR="009E56B5">
        <w:t xml:space="preserve">. V prípade neúspechu vráti </w:t>
      </w:r>
      <w:proofErr w:type="spellStart"/>
      <w:r w:rsidR="009E56B5" w:rsidRPr="00574258">
        <w:rPr>
          <w:rFonts w:ascii="Courier New" w:hAnsi="Courier New" w:cs="Courier New"/>
        </w:rPr>
        <w:t>null</w:t>
      </w:r>
      <w:proofErr w:type="spellEnd"/>
      <w:r w:rsidR="009E56B5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9E56B5">
        <w:t xml:space="preserve"> inštancie </w:t>
      </w:r>
      <w:proofErr w:type="spellStart"/>
      <w:r w:rsidR="009E56B5" w:rsidRPr="00AC56EF">
        <w:t>Communication</w:t>
      </w:r>
      <w:proofErr w:type="spellEnd"/>
      <w:r w:rsidR="009E56B5">
        <w:t>.</w:t>
      </w:r>
    </w:p>
    <w:p w14:paraId="64B3899D" w14:textId="77777777" w:rsidR="009E56B5" w:rsidRPr="00E22C0C" w:rsidRDefault="009E56B5" w:rsidP="005C75EA"/>
    <w:p w14:paraId="56B34292" w14:textId="77777777" w:rsidR="009E56B5" w:rsidRDefault="009E56B5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360DC284" w14:textId="77777777" w:rsidR="009E56B5" w:rsidRDefault="009E56B5" w:rsidP="005C75EA">
      <w:pPr>
        <w:pStyle w:val="Zoznamsodrkami"/>
      </w:pPr>
      <w:proofErr w:type="spellStart"/>
      <w:r w:rsidRPr="00574258">
        <w:rPr>
          <w:rFonts w:ascii="Courier New" w:hAnsi="Courier New" w:cs="Courier New"/>
        </w:rPr>
        <w:t>xmlDataSignature</w:t>
      </w:r>
      <w:proofErr w:type="spellEnd"/>
      <w:r w:rsidRPr="009E56B5">
        <w:rPr>
          <w:i/>
        </w:rPr>
        <w:t xml:space="preserve"> </w:t>
      </w:r>
      <w:r>
        <w:t xml:space="preserve">– </w:t>
      </w:r>
      <w:proofErr w:type="spellStart"/>
      <w:r>
        <w:t>xml</w:t>
      </w:r>
      <w:proofErr w:type="spellEnd"/>
      <w:r>
        <w:t xml:space="preserve"> dáta</w:t>
      </w:r>
      <w:r w:rsidR="00BF1674">
        <w:t xml:space="preserve"> (</w:t>
      </w:r>
      <w:proofErr w:type="spellStart"/>
      <w:r w:rsidR="00BF1674">
        <w:t>DataSignature</w:t>
      </w:r>
      <w:proofErr w:type="spellEnd"/>
      <w:r w:rsidR="00BF1674">
        <w:t>)</w:t>
      </w:r>
      <w:r>
        <w:t xml:space="preserve"> získané v detaile obsahu konkrétneho podania/zásielky </w:t>
      </w:r>
      <w:r w:rsidRPr="00D631DF">
        <w:t>(</w:t>
      </w:r>
      <w:proofErr w:type="spellStart"/>
      <w:r w:rsidRPr="00EA5BBC">
        <w:rPr>
          <w:rFonts w:ascii="Courier New" w:hAnsi="Courier New" w:cs="Courier New"/>
        </w:rPr>
        <w:t>DocumentInfo</w:t>
      </w:r>
      <w:r>
        <w:rPr>
          <w:rFonts w:ascii="Consolas" w:hAnsi="Consolas" w:cs="Consolas"/>
          <w:color w:val="2B91AF"/>
          <w:sz w:val="19"/>
          <w:szCs w:val="19"/>
        </w:rPr>
        <w:t>.</w:t>
      </w:r>
      <w:r w:rsidRPr="00EA5BBC">
        <w:rPr>
          <w:rFonts w:ascii="Courier New" w:hAnsi="Courier New" w:cs="Courier New"/>
        </w:rPr>
        <w:t>Data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BF2F81">
        <w:t>z kapitoly 7</w:t>
      </w:r>
      <w:r w:rsidRPr="009E56B5">
        <w:t>.1</w:t>
      </w:r>
      <w:r w:rsidR="00EA5BBC">
        <w:t xml:space="preserve">, kde </w:t>
      </w:r>
      <w:proofErr w:type="spellStart"/>
      <w:r w:rsidR="00EA5BBC" w:rsidRPr="00EA5BBC">
        <w:rPr>
          <w:rFonts w:ascii="Courier New" w:hAnsi="Courier New" w:cs="Courier New"/>
        </w:rPr>
        <w:t>DocumentType</w:t>
      </w:r>
      <w:proofErr w:type="spellEnd"/>
      <w:r w:rsidR="00EA5BBC">
        <w:t xml:space="preserve"> </w:t>
      </w:r>
      <w:r w:rsidR="00EA5BBC" w:rsidRPr="00D631DF">
        <w:t>= 0</w:t>
      </w:r>
      <w:r w:rsidRPr="00D631DF">
        <w:t>)</w:t>
      </w:r>
    </w:p>
    <w:p w14:paraId="48EC15DF" w14:textId="77777777" w:rsidR="009E56B5" w:rsidRDefault="009E56B5" w:rsidP="005C75EA"/>
    <w:p w14:paraId="240FF6A3" w14:textId="77777777" w:rsidR="00DD328E" w:rsidRDefault="00562671" w:rsidP="005C75EA">
      <w:r>
        <w:t>Metóda</w:t>
      </w:r>
      <w:r w:rsidR="00DD328E">
        <w:t xml:space="preserve"> vráti inštanciu triedy </w:t>
      </w:r>
      <w:proofErr w:type="spellStart"/>
      <w:r w:rsidR="00E83A57">
        <w:rPr>
          <w:rFonts w:ascii="Consolas" w:hAnsi="Consolas" w:cs="Consolas"/>
          <w:color w:val="2B91AF"/>
          <w:sz w:val="19"/>
          <w:szCs w:val="19"/>
        </w:rPr>
        <w:t>DataSignaturesInfo</w:t>
      </w:r>
      <w:proofErr w:type="spellEnd"/>
      <w:r w:rsidR="00DD328E" w:rsidRPr="00F43804">
        <w:t>, ktorá obsahuje:</w:t>
      </w:r>
      <w:r w:rsidR="00DD328E">
        <w:rPr>
          <w:rFonts w:ascii="Consolas" w:hAnsi="Consolas" w:cs="Consolas"/>
          <w:sz w:val="19"/>
          <w:szCs w:val="19"/>
        </w:rPr>
        <w:t xml:space="preserve"> </w:t>
      </w:r>
    </w:p>
    <w:p w14:paraId="137590E7" w14:textId="77777777" w:rsidR="009E56B5" w:rsidRDefault="00DD328E" w:rsidP="005C75EA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proofErr w:type="spellStart"/>
      <w:r w:rsidRPr="00C263B1">
        <w:rPr>
          <w:rFonts w:ascii="Courier New" w:hAnsi="Courier New" w:cs="Courier New"/>
        </w:rPr>
        <w:t>BusinessIdentifier</w:t>
      </w:r>
      <w:proofErr w:type="spellEnd"/>
      <w:r w:rsidRPr="0056409D">
        <w:t xml:space="preserve"> </w:t>
      </w:r>
      <w:r>
        <w:t>–</w:t>
      </w:r>
      <w:r w:rsidR="00014FC3">
        <w:t xml:space="preserve"> </w:t>
      </w:r>
      <w:r w:rsidR="00FC6643" w:rsidRPr="00FC6643">
        <w:t xml:space="preserve">atribút </w:t>
      </w:r>
      <w:proofErr w:type="spellStart"/>
      <w:r w:rsidR="00FC6643" w:rsidRPr="0056409D">
        <w:t>BusinessIdentifier</w:t>
      </w:r>
      <w:proofErr w:type="spellEnd"/>
      <w:r w:rsidR="00FC6643" w:rsidRPr="0056409D">
        <w:t xml:space="preserve"> </w:t>
      </w:r>
      <w:r w:rsidR="00FC6643" w:rsidRPr="00FC6643">
        <w:t xml:space="preserve">z </w:t>
      </w:r>
      <w:proofErr w:type="spellStart"/>
      <w:r w:rsidR="00FC6643" w:rsidRPr="00FC6643">
        <w:t>DataSignatures</w:t>
      </w:r>
      <w:proofErr w:type="spellEnd"/>
    </w:p>
    <w:p w14:paraId="20449E8C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Id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t>–</w:t>
      </w:r>
      <w:r w:rsidR="00014FC3">
        <w:t xml:space="preserve"> </w:t>
      </w:r>
      <w:r w:rsidR="00FC6643" w:rsidRPr="00FC6643">
        <w:t xml:space="preserve">atribút Id z </w:t>
      </w:r>
      <w:proofErr w:type="spellStart"/>
      <w:r w:rsidR="00FC6643" w:rsidRPr="00FC6643">
        <w:t>DataSignatures</w:t>
      </w:r>
      <w:proofErr w:type="spellEnd"/>
    </w:p>
    <w:p w14:paraId="03833648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t>–</w:t>
      </w:r>
      <w:r w:rsidR="00014FC3">
        <w:t xml:space="preserve"> </w:t>
      </w:r>
      <w:r w:rsidR="00FC6643" w:rsidRPr="00FC6643">
        <w:t xml:space="preserve">atribút </w:t>
      </w:r>
      <w:proofErr w:type="spellStart"/>
      <w:r w:rsidR="00FC6643" w:rsidRPr="00FC6643">
        <w:t>Description</w:t>
      </w:r>
      <w:proofErr w:type="spellEnd"/>
      <w:r w:rsidR="00FC6643" w:rsidRPr="00FC6643">
        <w:t xml:space="preserve"> z </w:t>
      </w:r>
      <w:proofErr w:type="spellStart"/>
      <w:r w:rsidR="00FC6643" w:rsidRPr="00FC6643">
        <w:t>DataSignatures</w:t>
      </w:r>
      <w:proofErr w:type="spellEnd"/>
    </w:p>
    <w:p w14:paraId="5BC61E54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Uri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FC6643">
        <w:t xml:space="preserve">atribút URI z </w:t>
      </w:r>
      <w:proofErr w:type="spellStart"/>
      <w:r w:rsidR="00FC6643" w:rsidRPr="00FC6643">
        <w:t>DataSignatures</w:t>
      </w:r>
      <w:proofErr w:type="spellEnd"/>
    </w:p>
    <w:p w14:paraId="5A8662DE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DataEnvelopeList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674E0F">
        <w:t xml:space="preserve">zoznam </w:t>
      </w:r>
      <w:proofErr w:type="spellStart"/>
      <w:r w:rsidR="00674E0F">
        <w:t>DataEnvelope</w:t>
      </w:r>
      <w:proofErr w:type="spellEnd"/>
    </w:p>
    <w:p w14:paraId="708BBD21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96C4C">
        <w:t>DataEnvelopeListCount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674E0F">
        <w:t xml:space="preserve">počet </w:t>
      </w:r>
      <w:proofErr w:type="spellStart"/>
      <w:r w:rsidR="00674E0F">
        <w:t>DataEnvelope</w:t>
      </w:r>
      <w:proofErr w:type="spellEnd"/>
    </w:p>
    <w:p w14:paraId="3BE39D10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ObjectIdList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 xml:space="preserve">zoznam Id atribútov objektov (mimo </w:t>
      </w:r>
      <w:proofErr w:type="spellStart"/>
      <w:r w:rsidR="00FC6643">
        <w:t>dispatchnotes</w:t>
      </w:r>
      <w:proofErr w:type="spellEnd"/>
      <w:r w:rsidR="00FC6643">
        <w:t xml:space="preserve"> objektov)</w:t>
      </w:r>
    </w:p>
    <w:p w14:paraId="260D553E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674E0F">
        <w:t xml:space="preserve">počet </w:t>
      </w:r>
      <w:r w:rsidR="00FC6643">
        <w:t xml:space="preserve">Id atribútov objektov (mimo </w:t>
      </w:r>
      <w:proofErr w:type="spellStart"/>
      <w:r w:rsidR="00FC6643">
        <w:t>dispatchnotes</w:t>
      </w:r>
      <w:proofErr w:type="spellEnd"/>
      <w:r w:rsidR="00FC6643">
        <w:t xml:space="preserve"> objektov)</w:t>
      </w:r>
    </w:p>
    <w:p w14:paraId="688BEA9C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SignatureIdList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>zoznam Id atribútov objektov</w:t>
      </w:r>
    </w:p>
    <w:p w14:paraId="5AB460A0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SignatureIdListCount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674E0F">
        <w:t>počet identifikátorov podpisu</w:t>
      </w:r>
    </w:p>
    <w:p w14:paraId="54EBC0ED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SignatureInfo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SignatureInfoList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>zoznam podpisov</w:t>
      </w:r>
    </w:p>
    <w:p w14:paraId="73552607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96C4C">
        <w:t>SignatureInfoListCount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>počet podpisov</w:t>
      </w:r>
    </w:p>
    <w:p w14:paraId="24A0C3E5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DispatchObjectInfo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DispatchObjectInfoList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 xml:space="preserve">zoznam </w:t>
      </w:r>
      <w:proofErr w:type="spellStart"/>
      <w:r w:rsidR="00FC6643">
        <w:t>dispatch</w:t>
      </w:r>
      <w:proofErr w:type="spellEnd"/>
      <w:r w:rsidR="00FC6643">
        <w:t xml:space="preserve"> objektov</w:t>
      </w:r>
    </w:p>
    <w:p w14:paraId="4687EAA7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96C4C">
        <w:t>DispatchObjectInfoListCount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 xml:space="preserve">počet </w:t>
      </w:r>
      <w:proofErr w:type="spellStart"/>
      <w:r w:rsidR="00FC6643">
        <w:t>dispatch</w:t>
      </w:r>
      <w:proofErr w:type="spellEnd"/>
      <w:r w:rsidR="00FC6643">
        <w:t xml:space="preserve"> objektov</w:t>
      </w:r>
    </w:p>
    <w:p w14:paraId="6741E6ED" w14:textId="77777777" w:rsidR="00ED59D2" w:rsidRDefault="00ED59D2" w:rsidP="005C75EA"/>
    <w:p w14:paraId="6644FF44" w14:textId="77777777" w:rsidR="00ED59D2" w:rsidRDefault="00ED59D2" w:rsidP="005C75EA">
      <w:r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SignatureInfo</w:t>
      </w:r>
      <w:proofErr w:type="spellEnd"/>
      <w:r w:rsidRPr="00F43804">
        <w:t xml:space="preserve"> obsahuje</w:t>
      </w:r>
      <w:r>
        <w:t>:</w:t>
      </w:r>
    </w:p>
    <w:p w14:paraId="0001C67F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SignatureId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>Id atribút konkrétneho podpisu</w:t>
      </w:r>
    </w:p>
    <w:p w14:paraId="5F28B41A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X509CertificateDataBase64</w:t>
      </w:r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 xml:space="preserve">podpisový certifikát v base64 </w:t>
      </w:r>
    </w:p>
    <w:p w14:paraId="37922B9B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SignedObjectInfo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SignedObjectInfoList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 xml:space="preserve">zoznam </w:t>
      </w:r>
      <w:r w:rsidR="00C852D6">
        <w:t>podpísaných</w:t>
      </w:r>
      <w:r w:rsidR="00FC6643">
        <w:t xml:space="preserve"> objektov</w:t>
      </w:r>
    </w:p>
    <w:p w14:paraId="7D9F98B2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SignedObjectInfoListCount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>
        <w:t>počet podpísaných objektov</w:t>
      </w:r>
    </w:p>
    <w:p w14:paraId="6EB1D820" w14:textId="77777777" w:rsidR="00ED59D2" w:rsidRDefault="00ED59D2" w:rsidP="005C75EA"/>
    <w:p w14:paraId="37BD4062" w14:textId="77777777" w:rsidR="00ED59D2" w:rsidRDefault="00ED59D2" w:rsidP="00F2080E">
      <w:r>
        <w:t xml:space="preserve">Trieda </w:t>
      </w:r>
      <w:proofErr w:type="spellStart"/>
      <w:r w:rsidRPr="00F2080E">
        <w:rPr>
          <w:rFonts w:ascii="Consolas" w:hAnsi="Consolas" w:cs="Consolas"/>
          <w:color w:val="2B91AF"/>
          <w:sz w:val="19"/>
          <w:szCs w:val="19"/>
        </w:rPr>
        <w:t>DispatchObjectInfo</w:t>
      </w:r>
      <w:proofErr w:type="spellEnd"/>
      <w:r w:rsidRPr="00B96C4C">
        <w:t xml:space="preserve"> </w:t>
      </w:r>
      <w:r w:rsidRPr="00F43804">
        <w:t>obsahuje</w:t>
      </w:r>
      <w:r>
        <w:t>:</w:t>
      </w:r>
    </w:p>
    <w:p w14:paraId="725BB3B5" w14:textId="77777777" w:rsidR="00ED59D2" w:rsidRDefault="00ED59D2" w:rsidP="005C75EA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proofErr w:type="spellStart"/>
      <w:r w:rsidRPr="00C263B1">
        <w:rPr>
          <w:rFonts w:ascii="Courier New" w:hAnsi="Courier New" w:cs="Courier New"/>
        </w:rPr>
        <w:t>Data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dáta objektu</w:t>
      </w:r>
    </w:p>
    <w:p w14:paraId="430A2B3A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Encoding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kódovanie dát v</w:t>
      </w:r>
      <w:r w:rsidR="00FC6643">
        <w:t> </w:t>
      </w:r>
      <w:r w:rsidR="00FC6643" w:rsidRPr="00323853">
        <w:t>objekte</w:t>
      </w:r>
    </w:p>
    <w:p w14:paraId="78292F4D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proofErr w:type="spellStart"/>
      <w:r w:rsidR="00FC6643" w:rsidRPr="00323853">
        <w:t>mimetype</w:t>
      </w:r>
      <w:proofErr w:type="spellEnd"/>
      <w:r w:rsidR="00FC6643" w:rsidRPr="00323853">
        <w:t xml:space="preserve"> objektu</w:t>
      </w:r>
    </w:p>
    <w:p w14:paraId="5F089801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Id objektu</w:t>
      </w:r>
    </w:p>
    <w:p w14:paraId="67BC4217" w14:textId="77777777" w:rsidR="00ED59D2" w:rsidRDefault="00ED59D2" w:rsidP="005C75EA"/>
    <w:p w14:paraId="3C40637E" w14:textId="77777777" w:rsidR="00ED59D2" w:rsidRDefault="00ED59D2" w:rsidP="005C75EA">
      <w:pPr>
        <w:pStyle w:val="Zoznamsodrkami"/>
      </w:pPr>
      <w:r>
        <w:lastRenderedPageBreak/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SignedObjectInfo</w:t>
      </w:r>
      <w:proofErr w:type="spellEnd"/>
      <w:r w:rsidRPr="00F43804">
        <w:t xml:space="preserve"> obsahuje</w:t>
      </w:r>
      <w:r>
        <w:t>:</w:t>
      </w:r>
    </w:p>
    <w:p w14:paraId="0D35AB46" w14:textId="77777777" w:rsidR="00ED59D2" w:rsidRDefault="00ED59D2" w:rsidP="005C75EA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proofErr w:type="spellStart"/>
      <w:r w:rsidRPr="00C263B1">
        <w:rPr>
          <w:rFonts w:ascii="Courier New" w:hAnsi="Courier New" w:cs="Courier New"/>
        </w:rPr>
        <w:t>Data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dáta objektu</w:t>
      </w:r>
    </w:p>
    <w:p w14:paraId="5EF84F61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popis objektu</w:t>
      </w:r>
    </w:p>
    <w:p w14:paraId="770A29DB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Encoding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kódovanie dát v</w:t>
      </w:r>
      <w:r w:rsidR="00FC6643">
        <w:t> </w:t>
      </w:r>
      <w:r w:rsidR="00FC6643" w:rsidRPr="00323853">
        <w:t>objekte</w:t>
      </w:r>
    </w:p>
    <w:p w14:paraId="5BF4ACCB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proofErr w:type="spellStart"/>
      <w:r w:rsidR="00FC6643" w:rsidRPr="00323853">
        <w:t>mimetype</w:t>
      </w:r>
      <w:proofErr w:type="spellEnd"/>
      <w:r w:rsidR="00FC6643" w:rsidRPr="00323853">
        <w:t xml:space="preserve"> objektu</w:t>
      </w:r>
    </w:p>
    <w:p w14:paraId="5495D9DC" w14:textId="77777777" w:rsidR="00ED59D2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Id objektu</w:t>
      </w:r>
    </w:p>
    <w:p w14:paraId="13D3BF44" w14:textId="77777777" w:rsidR="00ED59D2" w:rsidRPr="00AD01EA" w:rsidRDefault="00ED59D2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ObjectIdentifier</w:t>
      </w:r>
      <w:proofErr w:type="spellEnd"/>
      <w:r w:rsidR="00EE4776" w:rsidRPr="0056409D">
        <w:t xml:space="preserve"> </w:t>
      </w:r>
      <w:r w:rsidR="00EE4776">
        <w:t>–</w:t>
      </w:r>
      <w:r w:rsidR="00014FC3">
        <w:t xml:space="preserve"> </w:t>
      </w:r>
      <w:r w:rsidR="00FC6643" w:rsidRPr="00323853">
        <w:t>identifikátor objektu</w:t>
      </w:r>
    </w:p>
    <w:p w14:paraId="3D5D4E39" w14:textId="77777777" w:rsidR="00AD01EA" w:rsidRDefault="00AD01EA" w:rsidP="00AD01EA">
      <w:pPr>
        <w:pStyle w:val="Zoznamsodrkami"/>
        <w:numPr>
          <w:ilvl w:val="0"/>
          <w:numId w:val="0"/>
        </w:numPr>
        <w:ind w:left="360" w:hanging="360"/>
        <w:rPr>
          <w:rFonts w:ascii="Consolas" w:hAnsi="Consolas" w:cs="Consolas"/>
          <w:sz w:val="19"/>
          <w:szCs w:val="19"/>
        </w:rPr>
      </w:pPr>
    </w:p>
    <w:p w14:paraId="3F8EB53A" w14:textId="77777777" w:rsidR="00AD01EA" w:rsidRDefault="00AD01EA" w:rsidP="00AD01EA">
      <w:pPr>
        <w:pStyle w:val="Zoznamsodrkami"/>
        <w:numPr>
          <w:ilvl w:val="0"/>
          <w:numId w:val="0"/>
        </w:numPr>
        <w:ind w:left="360" w:hanging="360"/>
        <w:rPr>
          <w:rFonts w:ascii="Consolas" w:hAnsi="Consolas" w:cs="Consolas"/>
          <w:sz w:val="19"/>
          <w:szCs w:val="19"/>
        </w:rPr>
      </w:pPr>
    </w:p>
    <w:p w14:paraId="60CB47B6" w14:textId="77777777" w:rsidR="00ED59D2" w:rsidRPr="007A426C" w:rsidRDefault="00ED59D2" w:rsidP="005C75EA">
      <w:bookmarkStart w:id="218" w:name="_Toc418151200"/>
    </w:p>
    <w:p w14:paraId="718B028E" w14:textId="77777777" w:rsidR="00990BE7" w:rsidRDefault="00990BE7" w:rsidP="00990BE7">
      <w:pPr>
        <w:pStyle w:val="Nadpis3"/>
        <w:numPr>
          <w:ilvl w:val="2"/>
          <w:numId w:val="10"/>
        </w:numPr>
      </w:pPr>
      <w:bookmarkStart w:id="219" w:name="_Toc424730391"/>
      <w:bookmarkStart w:id="220" w:name="_Toc424807071"/>
      <w:bookmarkStart w:id="221" w:name="_Toc424807117"/>
      <w:bookmarkStart w:id="222" w:name="_Toc140232938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>
        <w:t>DataEnvelope</w:t>
      </w:r>
      <w:proofErr w:type="spellEnd"/>
      <w:r w:rsidRPr="005E4BA1">
        <w:t xml:space="preserve"> zo zoznamu</w:t>
      </w:r>
      <w:r>
        <w:t xml:space="preserve"> </w:t>
      </w:r>
      <w:proofErr w:type="spellStart"/>
      <w:r>
        <w:t>DataEnvelope</w:t>
      </w:r>
      <w:bookmarkEnd w:id="219"/>
      <w:bookmarkEnd w:id="220"/>
      <w:bookmarkEnd w:id="221"/>
      <w:bookmarkEnd w:id="222"/>
      <w:proofErr w:type="spellEnd"/>
    </w:p>
    <w:p w14:paraId="7CEE01EF" w14:textId="77777777" w:rsidR="00E61E92" w:rsidRPr="00E61E92" w:rsidRDefault="00E61E92" w:rsidP="00E61E92"/>
    <w:p w14:paraId="51CD33DF" w14:textId="77777777" w:rsidR="00801E3F" w:rsidRPr="00801E3F" w:rsidRDefault="00801E3F" w:rsidP="00801E3F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 xml:space="preserve"> </w:t>
      </w:r>
      <w:proofErr w:type="spellStart"/>
      <w:r w:rsidRPr="00801E3F">
        <w:rPr>
          <w:rFonts w:cs="Arial"/>
        </w:rPr>
        <w:t>DataEnvelopeListDetail</w:t>
      </w:r>
      <w:proofErr w:type="spellEnd"/>
    </w:p>
    <w:p w14:paraId="484BCA34" w14:textId="77777777" w:rsidR="00801E3F" w:rsidRPr="00801E3F" w:rsidRDefault="00801E3F" w:rsidP="00801E3F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(</w:t>
      </w:r>
    </w:p>
    <w:p w14:paraId="1E98FEB7" w14:textId="77777777" w:rsidR="00801E3F" w:rsidRPr="00801E3F" w:rsidRDefault="00801E3F" w:rsidP="00801E3F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>[</w:t>
      </w:r>
      <w:r>
        <w:rPr>
          <w:rFonts w:cs="Arial"/>
        </w:rPr>
        <w:t xml:space="preserve"> </w:t>
      </w:r>
      <w:r w:rsidRPr="00801E3F">
        <w:rPr>
          <w:rFonts w:cs="Arial"/>
        </w:rPr>
        <w:t xml:space="preserve">] </w:t>
      </w:r>
      <w:proofErr w:type="spellStart"/>
      <w:r w:rsidRPr="00801E3F">
        <w:rPr>
          <w:rFonts w:cs="Arial"/>
        </w:rPr>
        <w:t>dataEnvelopeList</w:t>
      </w:r>
      <w:proofErr w:type="spellEnd"/>
      <w:r w:rsidRPr="00801E3F">
        <w:rPr>
          <w:rFonts w:cs="Arial"/>
        </w:rPr>
        <w:t xml:space="preserve">, </w:t>
      </w:r>
    </w:p>
    <w:p w14:paraId="6E707371" w14:textId="77777777" w:rsidR="00801E3F" w:rsidRPr="00801E3F" w:rsidRDefault="00801E3F" w:rsidP="00801E3F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int</w:t>
      </w:r>
      <w:proofErr w:type="spellEnd"/>
      <w:r w:rsidRPr="00801E3F">
        <w:rPr>
          <w:rFonts w:cs="Arial"/>
        </w:rPr>
        <w:t xml:space="preserve"> index</w:t>
      </w:r>
    </w:p>
    <w:p w14:paraId="6B09A265" w14:textId="77777777" w:rsidR="00E61E92" w:rsidRPr="00801E3F" w:rsidRDefault="00801E3F" w:rsidP="00801E3F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)</w:t>
      </w:r>
    </w:p>
    <w:p w14:paraId="6BA7EFB4" w14:textId="77777777" w:rsidR="00E61E92" w:rsidRPr="00B96C4C" w:rsidRDefault="00E61E92" w:rsidP="00E61E92"/>
    <w:p w14:paraId="24A3C5B4" w14:textId="77777777" w:rsidR="00E61E92" w:rsidRPr="006874A5" w:rsidRDefault="00E61E92" w:rsidP="00E61E92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proofErr w:type="spellStart"/>
      <w:r w:rsidR="00B74301">
        <w:t>DataEnvelope</w:t>
      </w:r>
      <w:proofErr w:type="spellEnd"/>
      <w:r>
        <w:t xml:space="preserve"> </w:t>
      </w:r>
      <w:r w:rsidRPr="005C7D62">
        <w:t>zo zoznamu</w:t>
      </w:r>
      <w:r w:rsidR="00B74301">
        <w:t>,</w:t>
      </w:r>
      <w:r w:rsidRPr="005C7D62">
        <w:t xml:space="preserve"> na základe indexu. </w:t>
      </w:r>
    </w:p>
    <w:p w14:paraId="39E440DD" w14:textId="77777777" w:rsidR="00E61E92" w:rsidRDefault="00E61E92" w:rsidP="00E61E92"/>
    <w:p w14:paraId="04993A27" w14:textId="77777777" w:rsidR="00E61E92" w:rsidRDefault="00E61E92" w:rsidP="00E61E92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55891CF" w14:textId="77777777" w:rsidR="00E61E92" w:rsidRDefault="00E61E92" w:rsidP="00E61E92"/>
    <w:p w14:paraId="31DE690C" w14:textId="77777777" w:rsidR="00E61E92" w:rsidRPr="006874A5" w:rsidRDefault="00E61E92" w:rsidP="00E61E92">
      <w:r w:rsidRPr="0082145C">
        <w:t>Vstupnými</w:t>
      </w:r>
      <w:r w:rsidRPr="005C7D62">
        <w:t xml:space="preserve"> parametrami sú:</w:t>
      </w:r>
    </w:p>
    <w:p w14:paraId="3C70C9B3" w14:textId="77777777" w:rsidR="00E61E92" w:rsidRDefault="00B74301" w:rsidP="00B74301">
      <w:pPr>
        <w:pStyle w:val="Zoznamsodrkami"/>
      </w:pPr>
      <w:proofErr w:type="spellStart"/>
      <w:r w:rsidRPr="00B74301">
        <w:rPr>
          <w:rFonts w:ascii="Courier New" w:hAnsi="Courier New" w:cs="Courier New"/>
        </w:rPr>
        <w:t>dataEnvelopeList</w:t>
      </w:r>
      <w:proofErr w:type="spellEnd"/>
      <w:r w:rsidRPr="00B74301">
        <w:rPr>
          <w:rFonts w:ascii="Courier New" w:hAnsi="Courier New" w:cs="Courier New"/>
        </w:rPr>
        <w:t xml:space="preserve"> </w:t>
      </w:r>
      <w:r>
        <w:t>– získaný zoznam</w:t>
      </w:r>
    </w:p>
    <w:p w14:paraId="4DF6B7C9" w14:textId="77777777" w:rsidR="00E61E92" w:rsidRPr="005C7D62" w:rsidRDefault="00E61E92" w:rsidP="00E61E92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="00B74301">
        <w:t>udáva poradové číslo</w:t>
      </w:r>
      <w:r>
        <w:t>, prvý</w:t>
      </w:r>
      <w:r w:rsidRPr="005C7D62">
        <w:t xml:space="preserve"> </w:t>
      </w:r>
      <w:r w:rsidR="00B74301">
        <w:t>v poradí</w:t>
      </w:r>
      <w:r w:rsidRPr="005C7D62">
        <w:t xml:space="preserve"> = 0</w:t>
      </w:r>
    </w:p>
    <w:p w14:paraId="0CF5791B" w14:textId="77777777" w:rsidR="00E61E92" w:rsidRPr="00E61E92" w:rsidRDefault="00E61E92" w:rsidP="00E61E92"/>
    <w:p w14:paraId="4033C78B" w14:textId="77777777" w:rsidR="00990BE7" w:rsidRDefault="00990BE7" w:rsidP="00990BE7">
      <w:pPr>
        <w:pStyle w:val="Nadpis3"/>
        <w:numPr>
          <w:ilvl w:val="2"/>
          <w:numId w:val="10"/>
        </w:numPr>
      </w:pPr>
      <w:bookmarkStart w:id="223" w:name="_Toc424730392"/>
      <w:bookmarkStart w:id="224" w:name="_Toc424807072"/>
      <w:bookmarkStart w:id="225" w:name="_Toc424807118"/>
      <w:bookmarkStart w:id="226" w:name="_Toc140232939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>
        <w:t>ObjectId</w:t>
      </w:r>
      <w:proofErr w:type="spellEnd"/>
      <w:r w:rsidRPr="005E4BA1">
        <w:t xml:space="preserve"> zo zoznamu</w:t>
      </w:r>
      <w:r>
        <w:t xml:space="preserve"> </w:t>
      </w:r>
      <w:proofErr w:type="spellStart"/>
      <w:r>
        <w:t>ObjectId</w:t>
      </w:r>
      <w:bookmarkEnd w:id="223"/>
      <w:bookmarkEnd w:id="224"/>
      <w:bookmarkEnd w:id="225"/>
      <w:bookmarkEnd w:id="226"/>
      <w:proofErr w:type="spellEnd"/>
    </w:p>
    <w:p w14:paraId="1D7AE4F5" w14:textId="77777777" w:rsidR="00E61E92" w:rsidRPr="00E61E92" w:rsidRDefault="00E61E92" w:rsidP="00E61E92"/>
    <w:p w14:paraId="0EAE4D18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 xml:space="preserve"> </w:t>
      </w:r>
      <w:proofErr w:type="spellStart"/>
      <w:r>
        <w:rPr>
          <w:rFonts w:cs="Arial"/>
        </w:rPr>
        <w:t>ObjectId</w:t>
      </w:r>
      <w:r w:rsidRPr="00801E3F">
        <w:rPr>
          <w:rFonts w:cs="Arial"/>
        </w:rPr>
        <w:t>ListDetail</w:t>
      </w:r>
      <w:proofErr w:type="spellEnd"/>
    </w:p>
    <w:p w14:paraId="4FD04D23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(</w:t>
      </w:r>
    </w:p>
    <w:p w14:paraId="052C1322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>[</w:t>
      </w:r>
      <w:r>
        <w:rPr>
          <w:rFonts w:cs="Arial"/>
        </w:rPr>
        <w:t xml:space="preserve"> </w:t>
      </w:r>
      <w:r w:rsidRPr="00801E3F">
        <w:rPr>
          <w:rFonts w:cs="Arial"/>
        </w:rPr>
        <w:t xml:space="preserve">] </w:t>
      </w:r>
      <w:proofErr w:type="spellStart"/>
      <w:r>
        <w:rPr>
          <w:rFonts w:cs="Arial"/>
        </w:rPr>
        <w:t>objectId</w:t>
      </w:r>
      <w:r w:rsidRPr="00801E3F">
        <w:rPr>
          <w:rFonts w:cs="Arial"/>
        </w:rPr>
        <w:t>List</w:t>
      </w:r>
      <w:proofErr w:type="spellEnd"/>
      <w:r w:rsidRPr="00801E3F">
        <w:rPr>
          <w:rFonts w:cs="Arial"/>
        </w:rPr>
        <w:t xml:space="preserve">, </w:t>
      </w:r>
    </w:p>
    <w:p w14:paraId="06E6A38C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int</w:t>
      </w:r>
      <w:proofErr w:type="spellEnd"/>
      <w:r w:rsidRPr="00801E3F">
        <w:rPr>
          <w:rFonts w:cs="Arial"/>
        </w:rPr>
        <w:t xml:space="preserve"> index</w:t>
      </w:r>
    </w:p>
    <w:p w14:paraId="591CDB12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)</w:t>
      </w:r>
    </w:p>
    <w:p w14:paraId="430D17A2" w14:textId="77777777" w:rsidR="00B74301" w:rsidRPr="00B96C4C" w:rsidRDefault="00B74301" w:rsidP="00B74301"/>
    <w:p w14:paraId="68507060" w14:textId="77777777" w:rsidR="00B74301" w:rsidRPr="006874A5" w:rsidRDefault="00B74301" w:rsidP="00B74301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proofErr w:type="spellStart"/>
      <w:r>
        <w:t>ObjectId</w:t>
      </w:r>
      <w:proofErr w:type="spellEnd"/>
      <w:r>
        <w:t xml:space="preserve">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70F3FA80" w14:textId="77777777" w:rsidR="00B74301" w:rsidRDefault="00B74301" w:rsidP="00B74301"/>
    <w:p w14:paraId="5ADDE25B" w14:textId="77777777" w:rsidR="00B74301" w:rsidRDefault="00B74301" w:rsidP="00B74301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D419F98" w14:textId="77777777" w:rsidR="00B74301" w:rsidRDefault="00B74301" w:rsidP="00B74301"/>
    <w:p w14:paraId="2994383A" w14:textId="77777777" w:rsidR="00B74301" w:rsidRPr="006874A5" w:rsidRDefault="00B74301" w:rsidP="00B74301">
      <w:r w:rsidRPr="0082145C">
        <w:t>Vstupnými</w:t>
      </w:r>
      <w:r w:rsidRPr="005C7D62">
        <w:t xml:space="preserve"> parametrami sú:</w:t>
      </w:r>
    </w:p>
    <w:p w14:paraId="363DD0C7" w14:textId="77777777" w:rsidR="00B74301" w:rsidRDefault="00B74301" w:rsidP="00B74301">
      <w:pPr>
        <w:pStyle w:val="Zoznamsodrkami"/>
      </w:pPr>
      <w:proofErr w:type="spellStart"/>
      <w:r w:rsidRPr="00B74301">
        <w:rPr>
          <w:rFonts w:ascii="Courier New" w:hAnsi="Courier New" w:cs="Courier New"/>
        </w:rPr>
        <w:t>objectIdList</w:t>
      </w:r>
      <w:proofErr w:type="spellEnd"/>
      <w:r w:rsidRPr="00B74301">
        <w:rPr>
          <w:rFonts w:ascii="Courier New" w:hAnsi="Courier New" w:cs="Courier New"/>
        </w:rPr>
        <w:t xml:space="preserve"> </w:t>
      </w:r>
      <w:r>
        <w:t>– získaný zoznam</w:t>
      </w:r>
    </w:p>
    <w:p w14:paraId="7C7F359C" w14:textId="77777777" w:rsidR="00E61E92" w:rsidRDefault="00B74301" w:rsidP="00B74301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3738A147" w14:textId="77777777" w:rsidR="00E61E92" w:rsidRPr="00E61E92" w:rsidRDefault="00E61E92" w:rsidP="00E61E92"/>
    <w:p w14:paraId="128FE129" w14:textId="77777777" w:rsidR="00990BE7" w:rsidRDefault="00990BE7" w:rsidP="00990BE7">
      <w:pPr>
        <w:pStyle w:val="Nadpis3"/>
        <w:numPr>
          <w:ilvl w:val="2"/>
          <w:numId w:val="10"/>
        </w:numPr>
      </w:pPr>
      <w:bookmarkStart w:id="227" w:name="_Toc424730393"/>
      <w:bookmarkStart w:id="228" w:name="_Toc424807073"/>
      <w:bookmarkStart w:id="229" w:name="_Toc424807119"/>
      <w:bookmarkStart w:id="230" w:name="_Toc140232940"/>
      <w:r>
        <w:lastRenderedPageBreak/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>
        <w:t>SignatureId</w:t>
      </w:r>
      <w:proofErr w:type="spellEnd"/>
      <w:r w:rsidRPr="005E4BA1">
        <w:t xml:space="preserve"> zo zoznamu</w:t>
      </w:r>
      <w:r>
        <w:t xml:space="preserve"> </w:t>
      </w:r>
      <w:proofErr w:type="spellStart"/>
      <w:r>
        <w:t>SignatureId</w:t>
      </w:r>
      <w:bookmarkEnd w:id="227"/>
      <w:bookmarkEnd w:id="228"/>
      <w:bookmarkEnd w:id="229"/>
      <w:bookmarkEnd w:id="230"/>
      <w:proofErr w:type="spellEnd"/>
    </w:p>
    <w:p w14:paraId="34BD967F" w14:textId="77777777" w:rsidR="00E61E92" w:rsidRPr="00E61E92" w:rsidRDefault="00E61E92" w:rsidP="00E61E92"/>
    <w:p w14:paraId="68434D3E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 xml:space="preserve"> </w:t>
      </w:r>
      <w:proofErr w:type="spellStart"/>
      <w:r>
        <w:rPr>
          <w:rFonts w:cs="Arial"/>
        </w:rPr>
        <w:t>SignatureId</w:t>
      </w:r>
      <w:r w:rsidRPr="00801E3F">
        <w:rPr>
          <w:rFonts w:cs="Arial"/>
        </w:rPr>
        <w:t>ListDetail</w:t>
      </w:r>
      <w:proofErr w:type="spellEnd"/>
    </w:p>
    <w:p w14:paraId="78F72BD2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(</w:t>
      </w:r>
    </w:p>
    <w:p w14:paraId="3D59117F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string</w:t>
      </w:r>
      <w:proofErr w:type="spellEnd"/>
      <w:r w:rsidRPr="00801E3F">
        <w:rPr>
          <w:rFonts w:cs="Arial"/>
        </w:rPr>
        <w:t>[</w:t>
      </w:r>
      <w:r>
        <w:rPr>
          <w:rFonts w:cs="Arial"/>
        </w:rPr>
        <w:t xml:space="preserve"> </w:t>
      </w:r>
      <w:r w:rsidRPr="00801E3F">
        <w:rPr>
          <w:rFonts w:cs="Arial"/>
        </w:rPr>
        <w:t xml:space="preserve">] </w:t>
      </w:r>
      <w:proofErr w:type="spellStart"/>
      <w:r>
        <w:rPr>
          <w:rFonts w:cs="Arial"/>
        </w:rPr>
        <w:t>signatureId</w:t>
      </w:r>
      <w:r w:rsidRPr="00801E3F">
        <w:rPr>
          <w:rFonts w:cs="Arial"/>
        </w:rPr>
        <w:t>List</w:t>
      </w:r>
      <w:proofErr w:type="spellEnd"/>
      <w:r w:rsidRPr="00801E3F">
        <w:rPr>
          <w:rFonts w:cs="Arial"/>
        </w:rPr>
        <w:t xml:space="preserve">, </w:t>
      </w:r>
    </w:p>
    <w:p w14:paraId="1D0118DE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801E3F">
        <w:rPr>
          <w:rFonts w:cs="Arial"/>
          <w:color w:val="0000FF"/>
        </w:rPr>
        <w:t>int</w:t>
      </w:r>
      <w:proofErr w:type="spellEnd"/>
      <w:r w:rsidRPr="00801E3F">
        <w:rPr>
          <w:rFonts w:cs="Arial"/>
        </w:rPr>
        <w:t xml:space="preserve"> index</w:t>
      </w:r>
    </w:p>
    <w:p w14:paraId="4E23CD6C" w14:textId="77777777" w:rsidR="00B74301" w:rsidRPr="00801E3F" w:rsidRDefault="00B74301" w:rsidP="00B74301">
      <w:pPr>
        <w:autoSpaceDE w:val="0"/>
        <w:autoSpaceDN w:val="0"/>
        <w:adjustRightInd w:val="0"/>
        <w:spacing w:before="0" w:after="0"/>
        <w:rPr>
          <w:rFonts w:cs="Arial"/>
        </w:rPr>
      </w:pPr>
      <w:r w:rsidRPr="00801E3F">
        <w:rPr>
          <w:rFonts w:cs="Arial"/>
        </w:rPr>
        <w:t>)</w:t>
      </w:r>
    </w:p>
    <w:p w14:paraId="4E8C7ABB" w14:textId="77777777" w:rsidR="00B74301" w:rsidRPr="00B96C4C" w:rsidRDefault="00B74301" w:rsidP="00B74301"/>
    <w:p w14:paraId="7E4D313F" w14:textId="77777777" w:rsidR="00B74301" w:rsidRPr="006874A5" w:rsidRDefault="00B74301" w:rsidP="00B74301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proofErr w:type="spellStart"/>
      <w:r>
        <w:rPr>
          <w:rFonts w:cs="Arial"/>
        </w:rPr>
        <w:t>SignatureId</w:t>
      </w:r>
      <w:proofErr w:type="spellEnd"/>
      <w:r>
        <w:rPr>
          <w:rFonts w:cs="Arial"/>
        </w:rPr>
        <w:t xml:space="preserve"> 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72672B81" w14:textId="77777777" w:rsidR="00B74301" w:rsidRDefault="00B74301" w:rsidP="00B74301"/>
    <w:p w14:paraId="7AFCEA2C" w14:textId="77777777" w:rsidR="00B74301" w:rsidRDefault="00B74301" w:rsidP="00B74301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3B092FE" w14:textId="77777777" w:rsidR="00B74301" w:rsidRDefault="00B74301" w:rsidP="00B74301"/>
    <w:p w14:paraId="3804019A" w14:textId="77777777" w:rsidR="00B74301" w:rsidRPr="006874A5" w:rsidRDefault="00B74301" w:rsidP="00B74301">
      <w:r w:rsidRPr="0082145C">
        <w:t>Vstupnými</w:t>
      </w:r>
      <w:r w:rsidRPr="005C7D62">
        <w:t xml:space="preserve"> parametrami sú:</w:t>
      </w:r>
    </w:p>
    <w:p w14:paraId="0CBE36EF" w14:textId="77777777" w:rsidR="00B74301" w:rsidRDefault="00B74301" w:rsidP="00B74301">
      <w:pPr>
        <w:pStyle w:val="Zoznamsodrkami"/>
      </w:pPr>
      <w:proofErr w:type="spellStart"/>
      <w:r w:rsidRPr="00B74301">
        <w:rPr>
          <w:rFonts w:ascii="Courier New" w:hAnsi="Courier New" w:cs="Courier New"/>
        </w:rPr>
        <w:t>signatureIdList</w:t>
      </w:r>
      <w:proofErr w:type="spellEnd"/>
      <w:r w:rsidRPr="00B74301">
        <w:rPr>
          <w:rFonts w:ascii="Courier New" w:hAnsi="Courier New" w:cs="Courier New"/>
        </w:rPr>
        <w:t xml:space="preserve"> </w:t>
      </w:r>
      <w:r>
        <w:t>– získaný zoznam</w:t>
      </w:r>
    </w:p>
    <w:p w14:paraId="784E14F6" w14:textId="77777777" w:rsidR="00E61E92" w:rsidRDefault="00B74301" w:rsidP="006211A9">
      <w:pPr>
        <w:pStyle w:val="Zoznamsodrkami"/>
      </w:pPr>
      <w:r w:rsidRPr="00B74301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66870CAA" w14:textId="77777777" w:rsidR="00E61E92" w:rsidRPr="00E61E92" w:rsidRDefault="00E61E92" w:rsidP="00E61E92"/>
    <w:p w14:paraId="65FDB3CA" w14:textId="77777777" w:rsidR="00990BE7" w:rsidRDefault="00990BE7" w:rsidP="00990BE7">
      <w:pPr>
        <w:pStyle w:val="Nadpis3"/>
        <w:numPr>
          <w:ilvl w:val="2"/>
          <w:numId w:val="10"/>
        </w:numPr>
      </w:pPr>
      <w:bookmarkStart w:id="231" w:name="_Toc424730394"/>
      <w:bookmarkStart w:id="232" w:name="_Toc424807074"/>
      <w:bookmarkStart w:id="233" w:name="_Toc424807120"/>
      <w:bookmarkStart w:id="234" w:name="_Toc140232941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>
        <w:t>SignatureInfo</w:t>
      </w:r>
      <w:proofErr w:type="spellEnd"/>
      <w:r w:rsidRPr="005E4BA1">
        <w:t xml:space="preserve"> zo zoznamu</w:t>
      </w:r>
      <w:r>
        <w:t xml:space="preserve"> </w:t>
      </w:r>
      <w:proofErr w:type="spellStart"/>
      <w:r>
        <w:t>SignatureInfo</w:t>
      </w:r>
      <w:bookmarkEnd w:id="231"/>
      <w:bookmarkEnd w:id="232"/>
      <w:bookmarkEnd w:id="233"/>
      <w:bookmarkEnd w:id="234"/>
      <w:proofErr w:type="spellEnd"/>
    </w:p>
    <w:p w14:paraId="50E74B03" w14:textId="77777777" w:rsidR="00B74301" w:rsidRDefault="00B74301" w:rsidP="00E61E92">
      <w:pPr>
        <w:rPr>
          <w:color w:val="2B91AF"/>
        </w:rPr>
      </w:pPr>
    </w:p>
    <w:p w14:paraId="54358AE1" w14:textId="77777777" w:rsidR="003F5E6E" w:rsidRPr="003F5E6E" w:rsidRDefault="003F5E6E" w:rsidP="003F5E6E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3F5E6E">
        <w:rPr>
          <w:rFonts w:cs="Arial"/>
          <w:color w:val="2B91AF"/>
        </w:rPr>
        <w:t>SignatureInfo</w:t>
      </w:r>
      <w:proofErr w:type="spellEnd"/>
      <w:r w:rsidRPr="003F5E6E">
        <w:rPr>
          <w:rFonts w:cs="Arial"/>
        </w:rPr>
        <w:t xml:space="preserve"> </w:t>
      </w:r>
      <w:proofErr w:type="spellStart"/>
      <w:r w:rsidRPr="003F5E6E">
        <w:rPr>
          <w:rFonts w:cs="Arial"/>
        </w:rPr>
        <w:t>SignatureInfoListDetail</w:t>
      </w:r>
      <w:proofErr w:type="spellEnd"/>
    </w:p>
    <w:p w14:paraId="251DBCF2" w14:textId="77777777" w:rsidR="003F5E6E" w:rsidRPr="003F5E6E" w:rsidRDefault="003F5E6E" w:rsidP="003F5E6E">
      <w:pPr>
        <w:autoSpaceDE w:val="0"/>
        <w:autoSpaceDN w:val="0"/>
        <w:adjustRightInd w:val="0"/>
        <w:spacing w:before="0" w:after="0"/>
        <w:rPr>
          <w:rFonts w:cs="Arial"/>
        </w:rPr>
      </w:pPr>
      <w:r w:rsidRPr="003F5E6E">
        <w:rPr>
          <w:rFonts w:cs="Arial"/>
        </w:rPr>
        <w:t>(</w:t>
      </w:r>
    </w:p>
    <w:p w14:paraId="00E65647" w14:textId="77777777" w:rsidR="003F5E6E" w:rsidRPr="003F5E6E" w:rsidRDefault="003F5E6E" w:rsidP="003F5E6E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3F5E6E">
        <w:rPr>
          <w:rFonts w:cs="Arial"/>
          <w:color w:val="2B91AF"/>
        </w:rPr>
        <w:t>SignatureInfo</w:t>
      </w:r>
      <w:proofErr w:type="spellEnd"/>
      <w:r w:rsidRPr="003F5E6E">
        <w:rPr>
          <w:rFonts w:cs="Arial"/>
        </w:rPr>
        <w:t>[</w:t>
      </w:r>
      <w:r>
        <w:rPr>
          <w:rFonts w:cs="Arial"/>
        </w:rPr>
        <w:t xml:space="preserve"> </w:t>
      </w:r>
      <w:r w:rsidRPr="003F5E6E">
        <w:rPr>
          <w:rFonts w:cs="Arial"/>
        </w:rPr>
        <w:t xml:space="preserve">] </w:t>
      </w:r>
      <w:proofErr w:type="spellStart"/>
      <w:r w:rsidRPr="003F5E6E">
        <w:rPr>
          <w:rFonts w:cs="Arial"/>
        </w:rPr>
        <w:t>signatureInfoList</w:t>
      </w:r>
      <w:proofErr w:type="spellEnd"/>
      <w:r w:rsidRPr="003F5E6E">
        <w:rPr>
          <w:rFonts w:cs="Arial"/>
        </w:rPr>
        <w:t xml:space="preserve">, </w:t>
      </w:r>
    </w:p>
    <w:p w14:paraId="1F88846A" w14:textId="77777777" w:rsidR="003F5E6E" w:rsidRPr="003F5E6E" w:rsidRDefault="003F5E6E" w:rsidP="003F5E6E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3F5E6E">
        <w:rPr>
          <w:rFonts w:cs="Arial"/>
          <w:color w:val="0000FF"/>
        </w:rPr>
        <w:t>int</w:t>
      </w:r>
      <w:proofErr w:type="spellEnd"/>
      <w:r w:rsidRPr="003F5E6E">
        <w:rPr>
          <w:rFonts w:cs="Arial"/>
        </w:rPr>
        <w:t xml:space="preserve"> index</w:t>
      </w:r>
    </w:p>
    <w:p w14:paraId="534C86D6" w14:textId="77777777" w:rsidR="003F5E6E" w:rsidRPr="003F5E6E" w:rsidRDefault="003F5E6E" w:rsidP="003F5E6E">
      <w:pPr>
        <w:autoSpaceDE w:val="0"/>
        <w:autoSpaceDN w:val="0"/>
        <w:adjustRightInd w:val="0"/>
        <w:spacing w:before="0" w:after="0"/>
        <w:rPr>
          <w:rFonts w:cs="Arial"/>
        </w:rPr>
      </w:pPr>
      <w:r w:rsidRPr="003F5E6E">
        <w:rPr>
          <w:rFonts w:cs="Arial"/>
        </w:rPr>
        <w:t>)</w:t>
      </w:r>
    </w:p>
    <w:p w14:paraId="39DDAB27" w14:textId="77777777" w:rsidR="00E61E92" w:rsidRPr="005C75EA" w:rsidRDefault="00E61E92" w:rsidP="00E61E92"/>
    <w:p w14:paraId="07FBCC71" w14:textId="77777777" w:rsidR="00E61E92" w:rsidRPr="006874A5" w:rsidRDefault="00E61E92" w:rsidP="00E61E92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proofErr w:type="spellStart"/>
      <w:r w:rsidR="003F5E6E" w:rsidRPr="003F5E6E">
        <w:rPr>
          <w:rFonts w:cs="Arial"/>
          <w:color w:val="2B91AF"/>
        </w:rPr>
        <w:t>SignatureInfo</w:t>
      </w:r>
      <w:proofErr w:type="spellEnd"/>
      <w:r w:rsidRPr="005C7D62">
        <w:t xml:space="preserve"> zo zoznamu</w:t>
      </w:r>
      <w:r w:rsidR="003F5E6E">
        <w:t>,</w:t>
      </w:r>
      <w:r w:rsidRPr="005C7D62">
        <w:t xml:space="preserve"> na základe indexu. </w:t>
      </w:r>
    </w:p>
    <w:p w14:paraId="61DEB349" w14:textId="77777777" w:rsidR="00E61E92" w:rsidRDefault="00E61E92" w:rsidP="00E61E92"/>
    <w:p w14:paraId="3790E61D" w14:textId="77777777" w:rsidR="00E61E92" w:rsidRDefault="00E61E92" w:rsidP="00E61E92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CD8C445" w14:textId="77777777" w:rsidR="00E61E92" w:rsidRDefault="00E61E92" w:rsidP="00E61E92"/>
    <w:p w14:paraId="32EE6DD3" w14:textId="77777777" w:rsidR="00E61E92" w:rsidRPr="006874A5" w:rsidRDefault="00E61E92" w:rsidP="00E61E92">
      <w:r w:rsidRPr="0082145C">
        <w:t>Vstupnými</w:t>
      </w:r>
      <w:r w:rsidRPr="005C7D62">
        <w:t xml:space="preserve"> parametrami sú:</w:t>
      </w:r>
    </w:p>
    <w:p w14:paraId="7FF7FA8F" w14:textId="77777777" w:rsidR="00E61E92" w:rsidRDefault="003F5E6E" w:rsidP="003F5E6E">
      <w:pPr>
        <w:pStyle w:val="Zoznamsodrkami"/>
      </w:pPr>
      <w:proofErr w:type="spellStart"/>
      <w:r w:rsidRPr="003F5E6E">
        <w:rPr>
          <w:rFonts w:ascii="Courier New" w:hAnsi="Courier New" w:cs="Courier New"/>
        </w:rPr>
        <w:t>signatureInfoList</w:t>
      </w:r>
      <w:proofErr w:type="spellEnd"/>
      <w:r w:rsidRPr="003F5E6E">
        <w:rPr>
          <w:rFonts w:ascii="Courier New" w:hAnsi="Courier New" w:cs="Courier New"/>
        </w:rPr>
        <w:t xml:space="preserve"> </w:t>
      </w:r>
      <w:r w:rsidR="00E61E92" w:rsidRPr="005C7D62">
        <w:t xml:space="preserve">– získaný zoznam </w:t>
      </w:r>
    </w:p>
    <w:p w14:paraId="67544804" w14:textId="77777777" w:rsidR="00E61E92" w:rsidRPr="005C7D62" w:rsidRDefault="00E61E92" w:rsidP="00E61E92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="003F5E6E">
        <w:t>udáva poradové číslo, prvý</w:t>
      </w:r>
      <w:r w:rsidR="003F5E6E" w:rsidRPr="005C7D62">
        <w:t xml:space="preserve"> </w:t>
      </w:r>
      <w:r w:rsidR="003F5E6E">
        <w:t>v poradí</w:t>
      </w:r>
      <w:r w:rsidR="003F5E6E" w:rsidRPr="005C7D62">
        <w:t xml:space="preserve"> = 0</w:t>
      </w:r>
    </w:p>
    <w:p w14:paraId="275BBC43" w14:textId="77777777" w:rsidR="00E61E92" w:rsidRDefault="00E61E92" w:rsidP="00E61E92"/>
    <w:p w14:paraId="05522505" w14:textId="77777777" w:rsidR="006279B4" w:rsidRDefault="006279B4" w:rsidP="006279B4">
      <w:r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SignatureInfo</w:t>
      </w:r>
      <w:proofErr w:type="spellEnd"/>
      <w:r w:rsidRPr="00F43804">
        <w:t xml:space="preserve"> obsahuje</w:t>
      </w:r>
      <w:r>
        <w:t>:</w:t>
      </w:r>
    </w:p>
    <w:p w14:paraId="3B62D9A7" w14:textId="77777777" w:rsidR="006279B4" w:rsidRDefault="006279B4" w:rsidP="006279B4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SignatureId</w:t>
      </w:r>
      <w:proofErr w:type="spellEnd"/>
      <w:r w:rsidRPr="0056409D">
        <w:t xml:space="preserve"> </w:t>
      </w:r>
      <w:r>
        <w:t>– Id atribút konkrétneho podpisu</w:t>
      </w:r>
    </w:p>
    <w:p w14:paraId="5A44B548" w14:textId="77777777" w:rsidR="006279B4" w:rsidRDefault="006279B4" w:rsidP="006279B4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X509CertificateDataBase64</w:t>
      </w:r>
      <w:r w:rsidRPr="0056409D">
        <w:t xml:space="preserve"> </w:t>
      </w:r>
      <w:r>
        <w:t xml:space="preserve">– podpisový certifikát v base64 </w:t>
      </w:r>
    </w:p>
    <w:p w14:paraId="18EB6E4A" w14:textId="77777777" w:rsidR="006279B4" w:rsidRDefault="006279B4" w:rsidP="006279B4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SignedObjectInfo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SignedObjectInfoList</w:t>
      </w:r>
      <w:proofErr w:type="spellEnd"/>
      <w:r w:rsidRPr="0056409D">
        <w:t xml:space="preserve"> </w:t>
      </w:r>
      <w:r>
        <w:t>– zoznam podpísaných objektov</w:t>
      </w:r>
    </w:p>
    <w:p w14:paraId="1AF2CC46" w14:textId="77777777" w:rsidR="00E61E92" w:rsidRDefault="006279B4" w:rsidP="006279B4">
      <w:pPr>
        <w:pStyle w:val="Zoznamsodrkami"/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SignedObjectInfoListCount</w:t>
      </w:r>
      <w:proofErr w:type="spellEnd"/>
      <w:r w:rsidRPr="0056409D">
        <w:t xml:space="preserve"> </w:t>
      </w:r>
      <w:r>
        <w:t>– počet podpísaných objektov</w:t>
      </w:r>
    </w:p>
    <w:p w14:paraId="6F936687" w14:textId="77777777" w:rsidR="00E61E92" w:rsidRPr="00E61E92" w:rsidRDefault="00E61E92" w:rsidP="00E61E92"/>
    <w:p w14:paraId="04D145BA" w14:textId="77777777" w:rsidR="00AE44E9" w:rsidRDefault="00AE44E9" w:rsidP="00AE44E9">
      <w:pPr>
        <w:pStyle w:val="Nadpis4"/>
      </w:pPr>
      <w:bookmarkStart w:id="235" w:name="_Toc424730395"/>
      <w:bookmarkStart w:id="236" w:name="_Toc140232942"/>
      <w:r>
        <w:t xml:space="preserve">Poskytnutie konkrétneho </w:t>
      </w:r>
      <w:proofErr w:type="spellStart"/>
      <w:r w:rsidRPr="00AE44E9">
        <w:t>SignedObjectInfo</w:t>
      </w:r>
      <w:proofErr w:type="spellEnd"/>
      <w:r>
        <w:t xml:space="preserve"> zo zoznamu </w:t>
      </w:r>
      <w:proofErr w:type="spellStart"/>
      <w:r w:rsidRPr="00AE44E9">
        <w:t>SignedObjectInfo</w:t>
      </w:r>
      <w:bookmarkEnd w:id="235"/>
      <w:bookmarkEnd w:id="236"/>
      <w:proofErr w:type="spellEnd"/>
    </w:p>
    <w:p w14:paraId="6B6CADA2" w14:textId="77777777" w:rsidR="00AE44E9" w:rsidRPr="00AE44E9" w:rsidRDefault="00AE44E9" w:rsidP="00AE44E9"/>
    <w:p w14:paraId="434E217A" w14:textId="77777777" w:rsidR="00AE44E9" w:rsidRPr="006279B4" w:rsidRDefault="00AE44E9" w:rsidP="00AE44E9">
      <w:pPr>
        <w:autoSpaceDE w:val="0"/>
        <w:autoSpaceDN w:val="0"/>
        <w:adjustRightInd w:val="0"/>
        <w:spacing w:before="0" w:after="0"/>
        <w:rPr>
          <w:rFonts w:cs="Arial"/>
        </w:rPr>
      </w:pPr>
      <w:bookmarkStart w:id="237" w:name="OLE_LINK8"/>
      <w:bookmarkStart w:id="238" w:name="OLE_LINK9"/>
      <w:proofErr w:type="spellStart"/>
      <w:r w:rsidRPr="00AE44E9">
        <w:rPr>
          <w:rFonts w:cs="Arial"/>
          <w:color w:val="2B91AF"/>
        </w:rPr>
        <w:lastRenderedPageBreak/>
        <w:t>SignedObjectInfo</w:t>
      </w:r>
      <w:proofErr w:type="spellEnd"/>
      <w:r w:rsidRPr="00AE44E9">
        <w:rPr>
          <w:rFonts w:cs="Arial"/>
          <w:color w:val="2B91AF"/>
        </w:rPr>
        <w:t xml:space="preserve"> </w:t>
      </w:r>
      <w:proofErr w:type="spellStart"/>
      <w:r w:rsidRPr="00AE44E9">
        <w:t>SignedObjectInfo</w:t>
      </w:r>
      <w:r>
        <w:t>ListDetail</w:t>
      </w:r>
      <w:proofErr w:type="spellEnd"/>
    </w:p>
    <w:p w14:paraId="27672874" w14:textId="77777777" w:rsidR="00AE44E9" w:rsidRPr="006279B4" w:rsidRDefault="00AE44E9" w:rsidP="00AE44E9">
      <w:pPr>
        <w:autoSpaceDE w:val="0"/>
        <w:autoSpaceDN w:val="0"/>
        <w:adjustRightInd w:val="0"/>
        <w:spacing w:before="0" w:after="0"/>
        <w:rPr>
          <w:rFonts w:cs="Arial"/>
        </w:rPr>
      </w:pPr>
      <w:r w:rsidRPr="006279B4">
        <w:rPr>
          <w:rFonts w:cs="Arial"/>
        </w:rPr>
        <w:t>(</w:t>
      </w:r>
    </w:p>
    <w:p w14:paraId="3B87A988" w14:textId="77777777" w:rsidR="00AE44E9" w:rsidRPr="006279B4" w:rsidRDefault="00AE44E9" w:rsidP="00AE44E9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AE44E9">
        <w:rPr>
          <w:rFonts w:cs="Arial"/>
          <w:color w:val="2B91AF"/>
        </w:rPr>
        <w:t>SignedObjectInfo</w:t>
      </w:r>
      <w:proofErr w:type="spellEnd"/>
      <w:r w:rsidRPr="006279B4">
        <w:rPr>
          <w:rFonts w:cs="Arial"/>
        </w:rPr>
        <w:t>[</w:t>
      </w:r>
      <w:r>
        <w:rPr>
          <w:rFonts w:cs="Arial"/>
        </w:rPr>
        <w:t xml:space="preserve"> ] </w:t>
      </w:r>
      <w:proofErr w:type="spellStart"/>
      <w:r>
        <w:rPr>
          <w:rFonts w:cs="Arial"/>
        </w:rPr>
        <w:t>s</w:t>
      </w:r>
      <w:r w:rsidRPr="00AE44E9">
        <w:rPr>
          <w:rFonts w:cs="Arial"/>
        </w:rPr>
        <w:t>ignedObjectInfo</w:t>
      </w:r>
      <w:r>
        <w:rPr>
          <w:rFonts w:cs="Arial"/>
        </w:rPr>
        <w:t>List</w:t>
      </w:r>
      <w:proofErr w:type="spellEnd"/>
      <w:r w:rsidRPr="006279B4">
        <w:rPr>
          <w:rFonts w:cs="Arial"/>
        </w:rPr>
        <w:t xml:space="preserve">, </w:t>
      </w:r>
    </w:p>
    <w:p w14:paraId="5E7F9382" w14:textId="77777777" w:rsidR="00AE44E9" w:rsidRPr="006279B4" w:rsidRDefault="00AE44E9" w:rsidP="00AE44E9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6279B4">
        <w:rPr>
          <w:rFonts w:cs="Arial"/>
          <w:color w:val="0000FF"/>
        </w:rPr>
        <w:t>int</w:t>
      </w:r>
      <w:proofErr w:type="spellEnd"/>
      <w:r w:rsidRPr="006279B4">
        <w:rPr>
          <w:rFonts w:cs="Arial"/>
        </w:rPr>
        <w:t xml:space="preserve"> index</w:t>
      </w:r>
    </w:p>
    <w:p w14:paraId="5F4AB88B" w14:textId="77777777" w:rsidR="00AE44E9" w:rsidRPr="006279B4" w:rsidRDefault="00AE44E9" w:rsidP="00AE44E9">
      <w:pPr>
        <w:autoSpaceDE w:val="0"/>
        <w:autoSpaceDN w:val="0"/>
        <w:adjustRightInd w:val="0"/>
        <w:spacing w:before="0" w:after="0"/>
        <w:rPr>
          <w:rFonts w:cs="Arial"/>
        </w:rPr>
      </w:pPr>
      <w:r w:rsidRPr="006279B4">
        <w:rPr>
          <w:rFonts w:cs="Arial"/>
        </w:rPr>
        <w:t>)</w:t>
      </w:r>
    </w:p>
    <w:bookmarkEnd w:id="237"/>
    <w:bookmarkEnd w:id="238"/>
    <w:p w14:paraId="50968FED" w14:textId="77777777" w:rsidR="00AE44E9" w:rsidRPr="00B96C4C" w:rsidRDefault="00AE44E9" w:rsidP="00AE44E9"/>
    <w:p w14:paraId="3B1C525C" w14:textId="77777777" w:rsidR="00AE44E9" w:rsidRPr="006874A5" w:rsidRDefault="00AE44E9" w:rsidP="00AE44E9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>
        <w:t xml:space="preserve">objekt  </w:t>
      </w:r>
      <w:proofErr w:type="spellStart"/>
      <w:r w:rsidRPr="00AE44E9">
        <w:rPr>
          <w:rFonts w:cs="Arial"/>
          <w:color w:val="2B91AF"/>
        </w:rPr>
        <w:t>SignedObjectInfo</w:t>
      </w:r>
      <w:proofErr w:type="spellEnd"/>
      <w:r w:rsidRPr="00AE44E9">
        <w:rPr>
          <w:rFonts w:cs="Arial"/>
          <w:color w:val="2B91AF"/>
        </w:rPr>
        <w:t xml:space="preserve"> </w:t>
      </w:r>
      <w:r>
        <w:t xml:space="preserve">zo zoznamu, </w:t>
      </w:r>
      <w:r w:rsidRPr="005C7D62">
        <w:t xml:space="preserve">na základe indexu. </w:t>
      </w:r>
    </w:p>
    <w:p w14:paraId="48907667" w14:textId="77777777" w:rsidR="00AE44E9" w:rsidRDefault="00AE44E9" w:rsidP="00AE44E9"/>
    <w:p w14:paraId="691B253B" w14:textId="77777777" w:rsidR="00AE44E9" w:rsidRDefault="00AE44E9" w:rsidP="00AE44E9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1704424" w14:textId="77777777" w:rsidR="00AE44E9" w:rsidRDefault="00AE44E9" w:rsidP="00AE44E9"/>
    <w:p w14:paraId="5AF2EEA5" w14:textId="77777777" w:rsidR="00AE44E9" w:rsidRPr="006874A5" w:rsidRDefault="00AE44E9" w:rsidP="00AE44E9">
      <w:r w:rsidRPr="0082145C">
        <w:t>Vstupnými</w:t>
      </w:r>
      <w:r w:rsidRPr="005C7D62">
        <w:t xml:space="preserve"> parametrami sú:</w:t>
      </w:r>
    </w:p>
    <w:p w14:paraId="34BA1A6A" w14:textId="77777777" w:rsidR="00AE44E9" w:rsidRDefault="00AE44E9" w:rsidP="00AE44E9">
      <w:pPr>
        <w:pStyle w:val="Zoznamsodrkami"/>
      </w:pPr>
      <w:proofErr w:type="spellStart"/>
      <w:r w:rsidRPr="00AE44E9">
        <w:rPr>
          <w:rFonts w:ascii="Courier New" w:hAnsi="Courier New" w:cs="Courier New"/>
        </w:rPr>
        <w:t>signedObjectInfoList</w:t>
      </w:r>
      <w:proofErr w:type="spellEnd"/>
      <w:r>
        <w:t>– získaný zoznam</w:t>
      </w:r>
    </w:p>
    <w:p w14:paraId="6294329E" w14:textId="77777777" w:rsidR="00AE44E9" w:rsidRDefault="00AE44E9" w:rsidP="00AE44E9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objektu, prvý</w:t>
      </w:r>
      <w:r w:rsidRPr="005C7D62">
        <w:t xml:space="preserve"> </w:t>
      </w:r>
      <w:r>
        <w:t xml:space="preserve">v poradí </w:t>
      </w:r>
      <w:r w:rsidRPr="005C7D62">
        <w:t>= 0</w:t>
      </w:r>
    </w:p>
    <w:p w14:paraId="6A66B6A1" w14:textId="77777777" w:rsidR="00AE44E9" w:rsidRDefault="00AE44E9" w:rsidP="00AE44E9">
      <w:pPr>
        <w:pStyle w:val="Zoznamsodrkami"/>
        <w:numPr>
          <w:ilvl w:val="0"/>
          <w:numId w:val="0"/>
        </w:numPr>
        <w:ind w:left="360" w:hanging="360"/>
      </w:pPr>
    </w:p>
    <w:p w14:paraId="01793986" w14:textId="77777777" w:rsidR="00AE44E9" w:rsidRDefault="00AE44E9" w:rsidP="00AE44E9">
      <w:pPr>
        <w:pStyle w:val="Zoznamsodrkami"/>
      </w:pPr>
      <w:r>
        <w:t xml:space="preserve">Trieda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SignedObjectInfo</w:t>
      </w:r>
      <w:proofErr w:type="spellEnd"/>
      <w:r w:rsidRPr="00F43804">
        <w:t xml:space="preserve"> obsahuje</w:t>
      </w:r>
      <w:r>
        <w:t>:</w:t>
      </w:r>
    </w:p>
    <w:p w14:paraId="22A086E6" w14:textId="77777777" w:rsidR="00AE44E9" w:rsidRDefault="00AE44E9" w:rsidP="00AE44E9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proofErr w:type="spellStart"/>
      <w:r w:rsidRPr="00C263B1">
        <w:rPr>
          <w:rFonts w:ascii="Courier New" w:hAnsi="Courier New" w:cs="Courier New"/>
        </w:rPr>
        <w:t>Data</w:t>
      </w:r>
      <w:proofErr w:type="spellEnd"/>
      <w:r w:rsidRPr="0056409D">
        <w:t xml:space="preserve"> </w:t>
      </w:r>
      <w:r>
        <w:t xml:space="preserve">– </w:t>
      </w:r>
      <w:r w:rsidRPr="00323853">
        <w:t>dáta objektu</w:t>
      </w:r>
    </w:p>
    <w:p w14:paraId="0363E865" w14:textId="77777777" w:rsidR="00AE44E9" w:rsidRDefault="00AE44E9" w:rsidP="00AE44E9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 w:rsidRPr="0056409D">
        <w:t xml:space="preserve"> </w:t>
      </w:r>
      <w:r>
        <w:t xml:space="preserve">– </w:t>
      </w:r>
      <w:r w:rsidRPr="00323853">
        <w:t>popis objektu</w:t>
      </w:r>
    </w:p>
    <w:p w14:paraId="2AD72A92" w14:textId="77777777" w:rsidR="00AE44E9" w:rsidRDefault="00AE44E9" w:rsidP="00AE44E9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Encoding</w:t>
      </w:r>
      <w:proofErr w:type="spellEnd"/>
      <w:r w:rsidRPr="0056409D">
        <w:t xml:space="preserve"> </w:t>
      </w:r>
      <w:r>
        <w:t xml:space="preserve">– </w:t>
      </w:r>
      <w:r w:rsidRPr="00323853">
        <w:t>kódovanie dát v</w:t>
      </w:r>
      <w:r>
        <w:t> </w:t>
      </w:r>
      <w:r w:rsidRPr="00323853">
        <w:t>objekte</w:t>
      </w:r>
    </w:p>
    <w:p w14:paraId="1B88E3E4" w14:textId="77777777" w:rsidR="00AE44E9" w:rsidRDefault="00AE44E9" w:rsidP="00AE44E9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Pr="0056409D">
        <w:t xml:space="preserve"> </w:t>
      </w:r>
      <w:r>
        <w:t xml:space="preserve">– </w:t>
      </w:r>
      <w:proofErr w:type="spellStart"/>
      <w:r w:rsidRPr="00323853">
        <w:t>mimetype</w:t>
      </w:r>
      <w:proofErr w:type="spellEnd"/>
      <w:r w:rsidRPr="00323853">
        <w:t xml:space="preserve"> objektu</w:t>
      </w:r>
    </w:p>
    <w:p w14:paraId="6D9B708A" w14:textId="77777777" w:rsidR="00AE44E9" w:rsidRDefault="00AE44E9" w:rsidP="00AE44E9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</w:t>
      </w:r>
      <w:proofErr w:type="spellEnd"/>
      <w:r w:rsidRPr="0056409D">
        <w:t xml:space="preserve"> </w:t>
      </w:r>
      <w:r>
        <w:t xml:space="preserve">– </w:t>
      </w:r>
      <w:r w:rsidRPr="00323853">
        <w:t>Id objektu</w:t>
      </w:r>
    </w:p>
    <w:p w14:paraId="7F3943FF" w14:textId="77777777" w:rsidR="00AE44E9" w:rsidRDefault="00AE44E9" w:rsidP="00AE44E9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ObjectIdentifier</w:t>
      </w:r>
      <w:proofErr w:type="spellEnd"/>
      <w:r w:rsidRPr="0056409D">
        <w:t xml:space="preserve"> </w:t>
      </w:r>
      <w:r>
        <w:t xml:space="preserve">– </w:t>
      </w:r>
      <w:r w:rsidRPr="00323853">
        <w:t>identifikátor objektu</w:t>
      </w:r>
    </w:p>
    <w:p w14:paraId="52F27869" w14:textId="77777777" w:rsidR="00AE44E9" w:rsidRPr="005C7D62" w:rsidRDefault="00AE44E9" w:rsidP="00AE44E9">
      <w:pPr>
        <w:pStyle w:val="Zoznamsodrkami"/>
        <w:numPr>
          <w:ilvl w:val="0"/>
          <w:numId w:val="0"/>
        </w:numPr>
        <w:ind w:left="360" w:hanging="360"/>
      </w:pPr>
    </w:p>
    <w:p w14:paraId="3B0227D7" w14:textId="77777777" w:rsidR="00AE44E9" w:rsidRPr="00AE44E9" w:rsidRDefault="00AE44E9" w:rsidP="00AE44E9"/>
    <w:p w14:paraId="5CBF38D2" w14:textId="77777777" w:rsidR="00990BE7" w:rsidRDefault="00990BE7" w:rsidP="006211A9">
      <w:pPr>
        <w:pStyle w:val="Nadpis3"/>
        <w:numPr>
          <w:ilvl w:val="2"/>
          <w:numId w:val="10"/>
        </w:numPr>
      </w:pPr>
      <w:bookmarkStart w:id="239" w:name="_Toc424730396"/>
      <w:bookmarkStart w:id="240" w:name="_Toc424807075"/>
      <w:bookmarkStart w:id="241" w:name="_Toc424807121"/>
      <w:bookmarkStart w:id="242" w:name="_Toc140232943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 w:rsidRPr="00990BE7">
        <w:t>DispatchObjectInfo</w:t>
      </w:r>
      <w:proofErr w:type="spellEnd"/>
      <w:r w:rsidRPr="005E4BA1">
        <w:t xml:space="preserve"> zo zoznamu</w:t>
      </w:r>
      <w:r>
        <w:t xml:space="preserve"> </w:t>
      </w:r>
      <w:proofErr w:type="spellStart"/>
      <w:r w:rsidRPr="00990BE7">
        <w:t>DispatchObjectInfo</w:t>
      </w:r>
      <w:bookmarkEnd w:id="239"/>
      <w:bookmarkEnd w:id="240"/>
      <w:bookmarkEnd w:id="241"/>
      <w:bookmarkEnd w:id="242"/>
      <w:proofErr w:type="spellEnd"/>
    </w:p>
    <w:p w14:paraId="2EF3C8B3" w14:textId="77777777" w:rsidR="006279B4" w:rsidRPr="006279B4" w:rsidRDefault="006279B4" w:rsidP="006279B4"/>
    <w:p w14:paraId="596750E5" w14:textId="77777777" w:rsidR="006279B4" w:rsidRPr="006279B4" w:rsidRDefault="006279B4" w:rsidP="006279B4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6279B4">
        <w:rPr>
          <w:rFonts w:cs="Arial"/>
          <w:color w:val="2B91AF"/>
        </w:rPr>
        <w:t>DispatchObjectInfo</w:t>
      </w:r>
      <w:proofErr w:type="spellEnd"/>
      <w:r w:rsidRPr="006279B4">
        <w:rPr>
          <w:rFonts w:cs="Arial"/>
        </w:rPr>
        <w:t xml:space="preserve"> </w:t>
      </w:r>
      <w:proofErr w:type="spellStart"/>
      <w:r w:rsidRPr="006279B4">
        <w:rPr>
          <w:rFonts w:cs="Arial"/>
        </w:rPr>
        <w:t>DispatchObjectInfoListDetail</w:t>
      </w:r>
      <w:proofErr w:type="spellEnd"/>
    </w:p>
    <w:p w14:paraId="6B97412C" w14:textId="77777777" w:rsidR="006279B4" w:rsidRPr="006279B4" w:rsidRDefault="006279B4" w:rsidP="006279B4">
      <w:pPr>
        <w:autoSpaceDE w:val="0"/>
        <w:autoSpaceDN w:val="0"/>
        <w:adjustRightInd w:val="0"/>
        <w:spacing w:before="0" w:after="0"/>
        <w:rPr>
          <w:rFonts w:cs="Arial"/>
        </w:rPr>
      </w:pPr>
      <w:r w:rsidRPr="006279B4">
        <w:rPr>
          <w:rFonts w:cs="Arial"/>
        </w:rPr>
        <w:t>(</w:t>
      </w:r>
    </w:p>
    <w:p w14:paraId="24AC28FA" w14:textId="77777777" w:rsidR="006279B4" w:rsidRPr="006279B4" w:rsidRDefault="006279B4" w:rsidP="006279B4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6279B4">
        <w:rPr>
          <w:rFonts w:cs="Arial"/>
          <w:color w:val="2B91AF"/>
        </w:rPr>
        <w:t>DispatchObjectInfo</w:t>
      </w:r>
      <w:proofErr w:type="spellEnd"/>
      <w:r w:rsidRPr="006279B4">
        <w:rPr>
          <w:rFonts w:cs="Arial"/>
        </w:rPr>
        <w:t xml:space="preserve">[] </w:t>
      </w:r>
      <w:proofErr w:type="spellStart"/>
      <w:r w:rsidRPr="006279B4">
        <w:rPr>
          <w:rFonts w:cs="Arial"/>
        </w:rPr>
        <w:t>dispatchObjectInfoList</w:t>
      </w:r>
      <w:proofErr w:type="spellEnd"/>
      <w:r w:rsidRPr="006279B4">
        <w:rPr>
          <w:rFonts w:cs="Arial"/>
        </w:rPr>
        <w:t xml:space="preserve">, </w:t>
      </w:r>
    </w:p>
    <w:p w14:paraId="7BACB930" w14:textId="77777777" w:rsidR="006279B4" w:rsidRPr="006279B4" w:rsidRDefault="006279B4" w:rsidP="006279B4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6279B4">
        <w:rPr>
          <w:rFonts w:cs="Arial"/>
          <w:color w:val="0000FF"/>
        </w:rPr>
        <w:t>int</w:t>
      </w:r>
      <w:proofErr w:type="spellEnd"/>
      <w:r w:rsidRPr="006279B4">
        <w:rPr>
          <w:rFonts w:cs="Arial"/>
        </w:rPr>
        <w:t xml:space="preserve"> index</w:t>
      </w:r>
    </w:p>
    <w:p w14:paraId="2C495363" w14:textId="77777777" w:rsidR="00E61E92" w:rsidRPr="006279B4" w:rsidRDefault="006279B4" w:rsidP="006279B4">
      <w:pPr>
        <w:autoSpaceDE w:val="0"/>
        <w:autoSpaceDN w:val="0"/>
        <w:adjustRightInd w:val="0"/>
        <w:spacing w:before="0" w:after="0"/>
        <w:rPr>
          <w:rFonts w:cs="Arial"/>
        </w:rPr>
      </w:pPr>
      <w:r w:rsidRPr="006279B4">
        <w:rPr>
          <w:rFonts w:cs="Arial"/>
        </w:rPr>
        <w:t>)</w:t>
      </w:r>
    </w:p>
    <w:p w14:paraId="1410B4A4" w14:textId="77777777" w:rsidR="00E61E92" w:rsidRPr="00B96C4C" w:rsidRDefault="00E61E92" w:rsidP="00E61E92"/>
    <w:p w14:paraId="5FEEA97B" w14:textId="77777777" w:rsidR="00E61E92" w:rsidRPr="006874A5" w:rsidRDefault="00E61E92" w:rsidP="00E61E92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 w:rsidR="00F2080E">
        <w:t xml:space="preserve">objekt </w:t>
      </w:r>
      <w:proofErr w:type="spellStart"/>
      <w:r w:rsidR="00F2080E" w:rsidRPr="006279B4">
        <w:rPr>
          <w:rFonts w:cs="Arial"/>
          <w:color w:val="2B91AF"/>
        </w:rPr>
        <w:t>DispatchObjectInfo</w:t>
      </w:r>
      <w:proofErr w:type="spellEnd"/>
      <w:r w:rsidR="00F2080E">
        <w:t xml:space="preserve"> zo zoznamu, </w:t>
      </w:r>
      <w:r w:rsidRPr="005C7D62">
        <w:t xml:space="preserve">na základe indexu. </w:t>
      </w:r>
    </w:p>
    <w:p w14:paraId="61E8AC79" w14:textId="77777777" w:rsidR="00E61E92" w:rsidRDefault="00E61E92" w:rsidP="00E61E92"/>
    <w:p w14:paraId="362D812A" w14:textId="77777777" w:rsidR="00E61E92" w:rsidRDefault="00E61E92" w:rsidP="00E61E92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0AC0EE9E" w14:textId="77777777" w:rsidR="00E61E92" w:rsidRDefault="00E61E92" w:rsidP="00E61E92"/>
    <w:p w14:paraId="268EEC61" w14:textId="77777777" w:rsidR="00E61E92" w:rsidRPr="006874A5" w:rsidRDefault="00E61E92" w:rsidP="00E61E92">
      <w:r w:rsidRPr="0082145C">
        <w:t>Vstupnými</w:t>
      </w:r>
      <w:r w:rsidRPr="005C7D62">
        <w:t xml:space="preserve"> parametrami sú:</w:t>
      </w:r>
    </w:p>
    <w:p w14:paraId="540F1BEE" w14:textId="77777777" w:rsidR="00E61E92" w:rsidRDefault="00F2080E" w:rsidP="00F2080E">
      <w:pPr>
        <w:pStyle w:val="Zoznamsodrkami"/>
      </w:pPr>
      <w:proofErr w:type="spellStart"/>
      <w:r w:rsidRPr="00F2080E">
        <w:rPr>
          <w:rFonts w:ascii="Courier New" w:hAnsi="Courier New" w:cs="Courier New"/>
        </w:rPr>
        <w:t>dispatchObjectInfoList</w:t>
      </w:r>
      <w:proofErr w:type="spellEnd"/>
      <w:r w:rsidRPr="00F2080E">
        <w:rPr>
          <w:rFonts w:ascii="Courier New" w:hAnsi="Courier New" w:cs="Courier New"/>
        </w:rPr>
        <w:t xml:space="preserve"> </w:t>
      </w:r>
      <w:r>
        <w:t>– získaný zoznam</w:t>
      </w:r>
    </w:p>
    <w:p w14:paraId="62AF595E" w14:textId="77777777" w:rsidR="00E61E92" w:rsidRPr="005C7D62" w:rsidRDefault="00E61E92" w:rsidP="00E61E92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</w:t>
      </w:r>
      <w:r w:rsidR="00F2080E">
        <w:t>udáva poradové objektu</w:t>
      </w:r>
      <w:r>
        <w:t>, prvý</w:t>
      </w:r>
      <w:r w:rsidRPr="005C7D62">
        <w:t xml:space="preserve"> </w:t>
      </w:r>
      <w:r w:rsidR="00F2080E">
        <w:t xml:space="preserve">v poradí </w:t>
      </w:r>
      <w:r w:rsidRPr="005C7D62">
        <w:t>= 0</w:t>
      </w:r>
    </w:p>
    <w:p w14:paraId="7C04582A" w14:textId="77777777" w:rsidR="00E61E92" w:rsidRDefault="00E61E92" w:rsidP="00E61E92"/>
    <w:p w14:paraId="4DB74E79" w14:textId="77777777" w:rsidR="00F2080E" w:rsidRDefault="00F2080E" w:rsidP="00F2080E">
      <w:r>
        <w:t xml:space="preserve">Trieda </w:t>
      </w:r>
      <w:proofErr w:type="spellStart"/>
      <w:r w:rsidRPr="00F2080E">
        <w:rPr>
          <w:rFonts w:ascii="Consolas" w:hAnsi="Consolas" w:cs="Consolas"/>
          <w:color w:val="2B91AF"/>
          <w:sz w:val="19"/>
          <w:szCs w:val="19"/>
        </w:rPr>
        <w:t>DispatchObjectInfo</w:t>
      </w:r>
      <w:proofErr w:type="spellEnd"/>
      <w:r w:rsidRPr="00B96C4C">
        <w:t xml:space="preserve"> </w:t>
      </w:r>
      <w:r w:rsidRPr="00F43804">
        <w:t>obsahuje</w:t>
      </w:r>
      <w:r>
        <w:t>:</w:t>
      </w:r>
    </w:p>
    <w:p w14:paraId="0C4A64AE" w14:textId="77777777" w:rsidR="00F2080E" w:rsidRDefault="00F2080E" w:rsidP="00F2080E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proofErr w:type="spellStart"/>
      <w:r w:rsidRPr="00C263B1">
        <w:rPr>
          <w:rFonts w:ascii="Courier New" w:hAnsi="Courier New" w:cs="Courier New"/>
        </w:rPr>
        <w:t>Data</w:t>
      </w:r>
      <w:proofErr w:type="spellEnd"/>
      <w:r w:rsidRPr="0056409D">
        <w:t xml:space="preserve"> </w:t>
      </w:r>
      <w:r>
        <w:t xml:space="preserve">– </w:t>
      </w:r>
      <w:r w:rsidRPr="00323853">
        <w:t>dáta objektu</w:t>
      </w:r>
    </w:p>
    <w:p w14:paraId="1D053032" w14:textId="77777777" w:rsidR="00F2080E" w:rsidRDefault="00F2080E" w:rsidP="00F2080E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Encoding</w:t>
      </w:r>
      <w:proofErr w:type="spellEnd"/>
      <w:r w:rsidRPr="0056409D">
        <w:t xml:space="preserve"> </w:t>
      </w:r>
      <w:r>
        <w:t xml:space="preserve">– </w:t>
      </w:r>
      <w:r w:rsidRPr="00323853">
        <w:t>kódovanie dát v</w:t>
      </w:r>
      <w:r>
        <w:t> </w:t>
      </w:r>
      <w:r w:rsidRPr="00323853">
        <w:t>objekte</w:t>
      </w:r>
    </w:p>
    <w:p w14:paraId="6B169E7E" w14:textId="77777777" w:rsidR="00F2080E" w:rsidRDefault="00F2080E" w:rsidP="00F2080E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Pr="0056409D">
        <w:t xml:space="preserve"> </w:t>
      </w:r>
      <w:r>
        <w:t xml:space="preserve">– </w:t>
      </w:r>
      <w:proofErr w:type="spellStart"/>
      <w:r w:rsidRPr="00323853">
        <w:t>mimetype</w:t>
      </w:r>
      <w:proofErr w:type="spellEnd"/>
      <w:r w:rsidRPr="00323853">
        <w:t xml:space="preserve"> objektu</w:t>
      </w:r>
    </w:p>
    <w:p w14:paraId="5DCB27AE" w14:textId="77777777" w:rsidR="00E61E92" w:rsidRDefault="00F2080E" w:rsidP="00F2080E">
      <w:pPr>
        <w:pStyle w:val="Zoznamsodrkami"/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</w:t>
      </w:r>
      <w:proofErr w:type="spellEnd"/>
      <w:r w:rsidRPr="0056409D">
        <w:t xml:space="preserve"> </w:t>
      </w:r>
      <w:r>
        <w:t xml:space="preserve">– </w:t>
      </w:r>
      <w:r w:rsidRPr="00323853">
        <w:t>Id objektu</w:t>
      </w:r>
    </w:p>
    <w:p w14:paraId="55BE2B3B" w14:textId="77777777" w:rsidR="0075608B" w:rsidRDefault="0075608B" w:rsidP="00E310C0">
      <w:pPr>
        <w:pStyle w:val="Nadpis2"/>
      </w:pPr>
      <w:bookmarkStart w:id="243" w:name="_Toc140232944"/>
      <w:r w:rsidRPr="00546DEC">
        <w:lastRenderedPageBreak/>
        <w:t>Prezerani</w:t>
      </w:r>
      <w:r>
        <w:t>e obsahu zloženého elektronického podpisu EIDAS</w:t>
      </w:r>
      <w:r w:rsidR="00DD27F9">
        <w:t>/</w:t>
      </w:r>
      <w:proofErr w:type="spellStart"/>
      <w:r w:rsidR="00DD27F9">
        <w:t>eCommerce</w:t>
      </w:r>
      <w:proofErr w:type="spellEnd"/>
      <w:r>
        <w:t xml:space="preserve"> </w:t>
      </w:r>
      <w:r>
        <w:rPr>
          <w:lang w:val="en-US"/>
        </w:rPr>
        <w:t>(</w:t>
      </w:r>
      <w:r>
        <w:t>ASIC podpis</w:t>
      </w:r>
      <w:r>
        <w:rPr>
          <w:lang w:val="en-US"/>
        </w:rPr>
        <w:t>)</w:t>
      </w:r>
      <w:bookmarkEnd w:id="243"/>
    </w:p>
    <w:p w14:paraId="7B8D5B49" w14:textId="77777777" w:rsidR="0075608B" w:rsidRDefault="0075608B" w:rsidP="0075608B"/>
    <w:p w14:paraId="78F3EC16" w14:textId="77777777" w:rsidR="0075608B" w:rsidRPr="00B96C4C" w:rsidRDefault="0075608B" w:rsidP="0075608B">
      <w:proofErr w:type="spellStart"/>
      <w:r w:rsidRPr="00AD01EA">
        <w:rPr>
          <w:color w:val="2B91AF"/>
        </w:rPr>
        <w:t>AsicInfo</w:t>
      </w:r>
      <w:proofErr w:type="spellEnd"/>
      <w:r>
        <w:rPr>
          <w:color w:val="2B91AF"/>
        </w:rPr>
        <w:t xml:space="preserve"> </w:t>
      </w:r>
      <w:proofErr w:type="spellStart"/>
      <w:r w:rsidRPr="00AD01EA">
        <w:t>AsicInfoGet</w:t>
      </w:r>
      <w:proofErr w:type="spellEnd"/>
    </w:p>
    <w:p w14:paraId="40B50FD6" w14:textId="77777777" w:rsidR="0075608B" w:rsidRPr="00B96C4C" w:rsidRDefault="0075608B" w:rsidP="0075608B">
      <w:r w:rsidRPr="00B96C4C">
        <w:t>(</w:t>
      </w:r>
    </w:p>
    <w:p w14:paraId="7D2D6AB7" w14:textId="77777777" w:rsidR="0075608B" w:rsidRPr="00B96C4C" w:rsidRDefault="0075608B" w:rsidP="0075608B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r w:rsidRPr="00AD01EA">
        <w:t>dataB64</w:t>
      </w:r>
    </w:p>
    <w:p w14:paraId="5263F6D9" w14:textId="77777777" w:rsidR="0075608B" w:rsidRPr="00B96C4C" w:rsidRDefault="0075608B" w:rsidP="0075608B">
      <w:r w:rsidRPr="00B96C4C">
        <w:t>)</w:t>
      </w:r>
    </w:p>
    <w:p w14:paraId="6001D326" w14:textId="77777777" w:rsidR="0075608B" w:rsidRDefault="0075608B" w:rsidP="0075608B"/>
    <w:p w14:paraId="410E3D5C" w14:textId="77777777" w:rsidR="0075608B" w:rsidRDefault="0075608B" w:rsidP="0075608B">
      <w:r>
        <w:t xml:space="preserve">Metóda vráti </w:t>
      </w:r>
      <w:r w:rsidRPr="009C0169">
        <w:t>informácie o štruktúre zloženého podpisu</w:t>
      </w:r>
      <w:r>
        <w:t xml:space="preserve">. V prípade neúspechu vráti </w:t>
      </w:r>
      <w:proofErr w:type="spellStart"/>
      <w:r w:rsidRPr="00574258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Pr="00574258">
        <w:rPr>
          <w:rFonts w:ascii="Courier New" w:hAnsi="Courier New" w:cs="Courier New"/>
        </w:rPr>
        <w:t>ErrorMes</w:t>
      </w:r>
      <w:r w:rsidR="00137265">
        <w:rPr>
          <w:rFonts w:ascii="Courier New" w:hAnsi="Courier New" w:cs="Courier New"/>
        </w:rPr>
        <w:t>s</w:t>
      </w:r>
      <w:r w:rsidRPr="00574258">
        <w:rPr>
          <w:rFonts w:ascii="Courier New" w:hAnsi="Courier New" w:cs="Courier New"/>
        </w:rPr>
        <w:t>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A54C31E" w14:textId="77777777" w:rsidR="0075608B" w:rsidRPr="00E22C0C" w:rsidRDefault="0075608B" w:rsidP="0075608B"/>
    <w:p w14:paraId="00CE47CB" w14:textId="77777777" w:rsidR="0075608B" w:rsidRDefault="0075608B" w:rsidP="0075608B">
      <w:r>
        <w:t>Vstupnými parametrami metódy sú:</w:t>
      </w:r>
    </w:p>
    <w:p w14:paraId="04A4EDD3" w14:textId="77777777" w:rsidR="0075608B" w:rsidRDefault="0075608B" w:rsidP="0075608B">
      <w:pPr>
        <w:pStyle w:val="Zoznamsodrkami"/>
      </w:pPr>
      <w:r w:rsidRPr="00AD01EA">
        <w:rPr>
          <w:rFonts w:ascii="Courier New" w:hAnsi="Courier New" w:cs="Courier New"/>
        </w:rPr>
        <w:t>dataB64</w:t>
      </w:r>
      <w:r>
        <w:rPr>
          <w:rFonts w:ascii="Courier New" w:hAnsi="Courier New" w:cs="Courier New"/>
        </w:rPr>
        <w:t xml:space="preserve"> </w:t>
      </w:r>
      <w:r>
        <w:t xml:space="preserve">– base64 </w:t>
      </w:r>
      <w:proofErr w:type="spellStart"/>
      <w:r>
        <w:t>string</w:t>
      </w:r>
      <w:proofErr w:type="spellEnd"/>
      <w:r>
        <w:t xml:space="preserve"> reprezentujúci obsah </w:t>
      </w:r>
      <w:proofErr w:type="spellStart"/>
      <w:r>
        <w:t>Object</w:t>
      </w:r>
      <w:proofErr w:type="spellEnd"/>
      <w:r>
        <w:t xml:space="preserve"> elementu </w:t>
      </w:r>
      <w:proofErr w:type="spellStart"/>
      <w:r>
        <w:t>MessageContainera</w:t>
      </w:r>
      <w:proofErr w:type="spellEnd"/>
      <w:r>
        <w:t xml:space="preserve"> (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ObjectInfo</w:t>
      </w:r>
      <w:proofErr w:type="spellEnd"/>
      <w:r>
        <w:t xml:space="preserve">) získané v detaile obsahu konkrétneho podania/zásielky pre EIDAS </w:t>
      </w:r>
      <w:r w:rsidRPr="00D631DF">
        <w:t>(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MessageContainerInfo</w:t>
      </w:r>
      <w:r>
        <w:rPr>
          <w:rFonts w:ascii="Consolas" w:hAnsi="Consolas" w:cs="Consolas"/>
          <w:color w:val="2B91AF"/>
          <w:sz w:val="19"/>
          <w:szCs w:val="19"/>
        </w:rPr>
        <w:t>.</w:t>
      </w:r>
      <w:r w:rsidRPr="00AD01EA">
        <w:rPr>
          <w:rFonts w:ascii="Consolas" w:hAnsi="Consolas" w:cs="Consolas"/>
          <w:color w:val="2B91AF"/>
          <w:sz w:val="19"/>
          <w:szCs w:val="19"/>
        </w:rPr>
        <w:t>ObjectInfo</w:t>
      </w:r>
      <w:proofErr w:type="spellEnd"/>
      <w:r>
        <w:t xml:space="preserve"> z kapitoly 7</w:t>
      </w:r>
      <w:r w:rsidRPr="009E56B5">
        <w:t>.</w:t>
      </w:r>
      <w:r>
        <w:t>2</w:t>
      </w:r>
      <w:r w:rsidRPr="00D631DF">
        <w:t>)</w:t>
      </w:r>
    </w:p>
    <w:p w14:paraId="4644582C" w14:textId="77777777" w:rsidR="0075608B" w:rsidRDefault="0075608B" w:rsidP="0075608B"/>
    <w:p w14:paraId="46F76EE0" w14:textId="77777777" w:rsidR="0075608B" w:rsidRDefault="0075608B" w:rsidP="0075608B">
      <w:r>
        <w:t xml:space="preserve">Metóda vráti inštanciu triedy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AsicInfo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1D656EA1" w14:textId="77777777" w:rsidR="0075608B" w:rsidRDefault="0075608B" w:rsidP="0075608B">
      <w:pPr>
        <w:pStyle w:val="Zoznamsodrkami"/>
      </w:pPr>
      <w:r>
        <w:rPr>
          <w:rFonts w:ascii="Courier New" w:hAnsi="Courier New" w:cs="Courier New"/>
          <w:noProof/>
          <w:color w:val="0000FF"/>
        </w:rPr>
        <w:t>string</w:t>
      </w:r>
      <w:r w:rsidRPr="00DB2581"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Typ</w:t>
      </w:r>
      <w:r>
        <w:t xml:space="preserve"> – </w:t>
      </w:r>
      <w:proofErr w:type="spellStart"/>
      <w:r>
        <w:t>vystup</w:t>
      </w:r>
      <w:proofErr w:type="spellEnd"/>
      <w:r>
        <w:t xml:space="preserve"> </w:t>
      </w:r>
      <w:proofErr w:type="spellStart"/>
      <w:r>
        <w:t>metody</w:t>
      </w:r>
      <w:proofErr w:type="spellEnd"/>
      <w:r>
        <w:t xml:space="preserve"> </w:t>
      </w:r>
      <w:proofErr w:type="spellStart"/>
      <w:r>
        <w:t>GetType</w:t>
      </w:r>
      <w:proofErr w:type="spellEnd"/>
      <w:r>
        <w:t xml:space="preserve">() z triedy </w:t>
      </w:r>
      <w:proofErr w:type="spellStart"/>
      <w:r w:rsidRPr="00AD01EA">
        <w:t>AsicFactory</w:t>
      </w:r>
      <w:proofErr w:type="spellEnd"/>
    </w:p>
    <w:p w14:paraId="5751D580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XmlData</w:t>
      </w:r>
      <w:proofErr w:type="spellEnd"/>
      <w:r>
        <w:t xml:space="preserve"> – XML reprezentácia </w:t>
      </w:r>
      <w:proofErr w:type="spellStart"/>
      <w:r>
        <w:t>celeho</w:t>
      </w:r>
      <w:proofErr w:type="spellEnd"/>
      <w:r>
        <w:t xml:space="preserve"> ASIC elementu</w:t>
      </w:r>
    </w:p>
    <w:p w14:paraId="7978867C" w14:textId="77777777" w:rsidR="0075608B" w:rsidRDefault="0075608B" w:rsidP="0075608B">
      <w:pPr>
        <w:pStyle w:val="Zoznamsodrkami"/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SignatureInfoAsic</w:t>
      </w:r>
      <w:proofErr w:type="spellEnd"/>
      <w:r w:rsidRPr="00AD01EA">
        <w:rPr>
          <w:rFonts w:ascii="Consolas" w:hAnsi="Consolas" w:cs="Consolas"/>
          <w:color w:val="2B91AF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AD01EA">
        <w:rPr>
          <w:rFonts w:ascii="Courier New" w:hAnsi="Courier New" w:cs="Courier New"/>
        </w:rPr>
        <w:t>SignatureInfoAsic</w:t>
      </w:r>
      <w:proofErr w:type="spellEnd"/>
      <w:r w:rsidRPr="00AD01EA">
        <w:rPr>
          <w:rFonts w:ascii="Courier New" w:hAnsi="Courier New" w:cs="Courier New"/>
        </w:rPr>
        <w:t xml:space="preserve"> </w:t>
      </w:r>
      <w:r>
        <w:t xml:space="preserve">– zoznam </w:t>
      </w:r>
      <w:proofErr w:type="spellStart"/>
      <w:r>
        <w:t>asicovych</w:t>
      </w:r>
      <w:proofErr w:type="spellEnd"/>
      <w:r>
        <w:t xml:space="preserve"> podpisov v elemente </w:t>
      </w:r>
      <w:proofErr w:type="spellStart"/>
      <w:r>
        <w:t>Object</w:t>
      </w:r>
      <w:proofErr w:type="spellEnd"/>
    </w:p>
    <w:p w14:paraId="1FCC2DF9" w14:textId="77777777" w:rsidR="0075608B" w:rsidRDefault="0075608B" w:rsidP="0075608B">
      <w:pPr>
        <w:pStyle w:val="Zoznamsodrkami"/>
      </w:pPr>
    </w:p>
    <w:p w14:paraId="770C64B9" w14:textId="77777777" w:rsidR="0075608B" w:rsidRDefault="0075608B" w:rsidP="0075608B">
      <w:r>
        <w:t xml:space="preserve">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SignatureInfoAsic</w:t>
      </w:r>
      <w:proofErr w:type="spellEnd"/>
      <w:r w:rsidRPr="00F43804">
        <w:t xml:space="preserve"> obsahuje</w:t>
      </w:r>
      <w:r>
        <w:t>:</w:t>
      </w:r>
    </w:p>
    <w:p w14:paraId="3181010C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SignatureId</w:t>
      </w:r>
      <w:proofErr w:type="spellEnd"/>
      <w:r w:rsidRPr="0056409D">
        <w:t xml:space="preserve"> </w:t>
      </w:r>
      <w:r>
        <w:t>– Id atribút konkrétneho podpisu</w:t>
      </w:r>
    </w:p>
    <w:p w14:paraId="3D11FC4E" w14:textId="77777777" w:rsidR="0075608B" w:rsidRPr="00AD01EA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X509CertificateDataBase64</w:t>
      </w:r>
      <w:r w:rsidRPr="0056409D">
        <w:t xml:space="preserve"> </w:t>
      </w:r>
      <w:r>
        <w:t xml:space="preserve">– podpisový certifikát v base64 </w:t>
      </w:r>
    </w:p>
    <w:p w14:paraId="76091918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AD01EA">
        <w:rPr>
          <w:rFonts w:ascii="Courier New" w:hAnsi="Courier New" w:cs="Courier New"/>
        </w:rPr>
        <w:t>Xmldata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– </w:t>
      </w:r>
      <w:r w:rsidRPr="00AD01EA">
        <w:t xml:space="preserve">XML reprezentácia </w:t>
      </w:r>
      <w:proofErr w:type="spellStart"/>
      <w:r w:rsidRPr="00AD01EA">
        <w:t>SignatureInfo</w:t>
      </w:r>
      <w:proofErr w:type="spellEnd"/>
      <w:r w:rsidRPr="00AD01EA">
        <w:t xml:space="preserve"> elementu</w:t>
      </w:r>
    </w:p>
    <w:p w14:paraId="5614A8FA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SignedObjectInfoAsic</w:t>
      </w:r>
      <w:proofErr w:type="spellEnd"/>
      <w:r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Pr="00C263B1">
        <w:rPr>
          <w:rFonts w:ascii="Courier New" w:hAnsi="Courier New" w:cs="Courier New"/>
        </w:rPr>
        <w:t>SignedObjectInfoList</w:t>
      </w:r>
      <w:proofErr w:type="spellEnd"/>
      <w:r w:rsidRPr="0056409D">
        <w:t xml:space="preserve"> </w:t>
      </w:r>
      <w:r>
        <w:t>– zoznam podpísaných objektov</w:t>
      </w:r>
    </w:p>
    <w:p w14:paraId="71A35104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SignedObjectInfoListCount</w:t>
      </w:r>
      <w:proofErr w:type="spellEnd"/>
      <w:r w:rsidRPr="0056409D">
        <w:t xml:space="preserve"> </w:t>
      </w:r>
      <w:r>
        <w:t>– počet podpísaných objektov</w:t>
      </w:r>
    </w:p>
    <w:p w14:paraId="2167EA43" w14:textId="77777777" w:rsidR="0075608B" w:rsidRDefault="0075608B" w:rsidP="0075608B"/>
    <w:p w14:paraId="2A92BDB8" w14:textId="77777777" w:rsidR="0075608B" w:rsidRDefault="0075608B" w:rsidP="0075608B">
      <w:pPr>
        <w:pStyle w:val="Zoznamsodrkami"/>
      </w:pPr>
      <w:r>
        <w:t xml:space="preserve">Trieda </w:t>
      </w:r>
      <w:proofErr w:type="spellStart"/>
      <w:r w:rsidRPr="00AD01EA">
        <w:rPr>
          <w:rFonts w:ascii="Consolas" w:hAnsi="Consolas" w:cs="Consolas"/>
          <w:color w:val="2B91AF"/>
          <w:sz w:val="19"/>
          <w:szCs w:val="19"/>
        </w:rPr>
        <w:t>SignedObjectInfoAsic</w:t>
      </w:r>
      <w:proofErr w:type="spellEnd"/>
      <w:r w:rsidRPr="00F43804">
        <w:t xml:space="preserve"> obsahuje</w:t>
      </w:r>
      <w:r>
        <w:t>:</w:t>
      </w:r>
    </w:p>
    <w:p w14:paraId="5A850A38" w14:textId="77777777" w:rsidR="0075608B" w:rsidRDefault="0075608B" w:rsidP="0075608B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r w:rsidRPr="00AD01EA">
        <w:rPr>
          <w:rFonts w:ascii="Courier New" w:hAnsi="Courier New" w:cs="Courier New"/>
        </w:rPr>
        <w:t xml:space="preserve">DataB64 </w:t>
      </w:r>
      <w:r>
        <w:t xml:space="preserve">– </w:t>
      </w:r>
      <w:r w:rsidRPr="00323853">
        <w:t>dáta objektu</w:t>
      </w:r>
    </w:p>
    <w:p w14:paraId="3CE5E009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 w:rsidRPr="0056409D">
        <w:t xml:space="preserve"> </w:t>
      </w:r>
      <w:r>
        <w:t xml:space="preserve">– </w:t>
      </w:r>
      <w:r w:rsidRPr="00323853">
        <w:t>popis objektu</w:t>
      </w:r>
    </w:p>
    <w:p w14:paraId="59D07D01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Pr="0056409D">
        <w:t xml:space="preserve"> </w:t>
      </w:r>
      <w:r>
        <w:t xml:space="preserve">– </w:t>
      </w:r>
      <w:proofErr w:type="spellStart"/>
      <w:r w:rsidRPr="00323853">
        <w:t>mimetype</w:t>
      </w:r>
      <w:proofErr w:type="spellEnd"/>
      <w:r w:rsidRPr="00323853">
        <w:t xml:space="preserve"> objektu</w:t>
      </w:r>
    </w:p>
    <w:p w14:paraId="2E5870FF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ObjectPathName</w:t>
      </w:r>
      <w:proofErr w:type="spellEnd"/>
      <w:r>
        <w:t xml:space="preserve"> – </w:t>
      </w:r>
      <w:proofErr w:type="spellStart"/>
      <w:r>
        <w:t>schema</w:t>
      </w:r>
      <w:proofErr w:type="spellEnd"/>
      <w:r>
        <w:t xml:space="preserve"> objektu</w:t>
      </w:r>
    </w:p>
    <w:p w14:paraId="11F3B41E" w14:textId="77777777" w:rsidR="0075608B" w:rsidRDefault="0075608B" w:rsidP="0075608B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ObjectIdentifier</w:t>
      </w:r>
      <w:proofErr w:type="spellEnd"/>
      <w:r w:rsidRPr="0056409D">
        <w:t xml:space="preserve"> </w:t>
      </w:r>
      <w:r>
        <w:t xml:space="preserve">– </w:t>
      </w:r>
      <w:r w:rsidRPr="00323853">
        <w:t>identifikátor objektu</w:t>
      </w:r>
    </w:p>
    <w:p w14:paraId="4D518F55" w14:textId="77777777" w:rsidR="0035507D" w:rsidRDefault="0035507D" w:rsidP="0035507D">
      <w:pPr>
        <w:pStyle w:val="Nadpis3"/>
        <w:numPr>
          <w:ilvl w:val="2"/>
          <w:numId w:val="10"/>
        </w:numPr>
      </w:pPr>
      <w:bookmarkStart w:id="244" w:name="_Toc140232945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 w:rsidRPr="0035507D">
        <w:t>SignatureInfoAsic</w:t>
      </w:r>
      <w:proofErr w:type="spellEnd"/>
      <w:r w:rsidRPr="005E4BA1">
        <w:t xml:space="preserve"> zo zoznamu</w:t>
      </w:r>
      <w:r>
        <w:t xml:space="preserve"> </w:t>
      </w:r>
      <w:proofErr w:type="spellStart"/>
      <w:r w:rsidRPr="0035507D">
        <w:t>SignatureInfoAsic</w:t>
      </w:r>
      <w:bookmarkEnd w:id="244"/>
      <w:proofErr w:type="spellEnd"/>
    </w:p>
    <w:p w14:paraId="4CF47EB4" w14:textId="77777777" w:rsidR="0035507D" w:rsidRDefault="0035507D" w:rsidP="0035507D">
      <w:pPr>
        <w:autoSpaceDE w:val="0"/>
        <w:autoSpaceDN w:val="0"/>
        <w:adjustRightInd w:val="0"/>
        <w:spacing w:before="0" w:after="0"/>
      </w:pPr>
    </w:p>
    <w:p w14:paraId="5AAD9C86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35507D">
        <w:rPr>
          <w:rFonts w:cs="Arial"/>
          <w:color w:val="2B91AF"/>
        </w:rPr>
        <w:t>SignatureInfoAsic</w:t>
      </w:r>
      <w:proofErr w:type="spellEnd"/>
      <w:r w:rsidRPr="002D0BFD">
        <w:rPr>
          <w:rFonts w:cs="Arial"/>
        </w:rPr>
        <w:t xml:space="preserve"> </w:t>
      </w:r>
      <w:proofErr w:type="spellStart"/>
      <w:r w:rsidRPr="0035507D">
        <w:rPr>
          <w:rFonts w:cs="Arial"/>
        </w:rPr>
        <w:t>SignatureInfoAsicListDetail</w:t>
      </w:r>
      <w:proofErr w:type="spellEnd"/>
    </w:p>
    <w:p w14:paraId="515AB86A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(</w:t>
      </w:r>
    </w:p>
    <w:p w14:paraId="20619E64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35507D">
        <w:rPr>
          <w:rFonts w:cs="Arial"/>
          <w:color w:val="2B91AF"/>
        </w:rPr>
        <w:t>SignatureInfoAsic</w:t>
      </w:r>
      <w:proofErr w:type="spellEnd"/>
      <w:r w:rsidRPr="002D0BFD">
        <w:rPr>
          <w:rFonts w:cs="Arial"/>
        </w:rPr>
        <w:t>[</w:t>
      </w:r>
      <w:r>
        <w:rPr>
          <w:rFonts w:cs="Arial"/>
        </w:rPr>
        <w:t xml:space="preserve"> </w:t>
      </w:r>
      <w:r w:rsidRPr="002D0BFD">
        <w:rPr>
          <w:rFonts w:cs="Arial"/>
        </w:rPr>
        <w:t xml:space="preserve">] </w:t>
      </w:r>
      <w:proofErr w:type="spellStart"/>
      <w:r w:rsidRPr="0035507D">
        <w:rPr>
          <w:rFonts w:cs="Arial"/>
        </w:rPr>
        <w:t>signatureInfoAsicList</w:t>
      </w:r>
      <w:proofErr w:type="spellEnd"/>
      <w:r w:rsidRPr="002D0BFD">
        <w:rPr>
          <w:rFonts w:cs="Arial"/>
        </w:rPr>
        <w:t xml:space="preserve">, </w:t>
      </w:r>
    </w:p>
    <w:p w14:paraId="5C061AAC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0000FF"/>
        </w:rPr>
        <w:t>int</w:t>
      </w:r>
      <w:proofErr w:type="spellEnd"/>
      <w:r w:rsidRPr="002D0BFD">
        <w:rPr>
          <w:rFonts w:cs="Arial"/>
        </w:rPr>
        <w:t xml:space="preserve"> index</w:t>
      </w:r>
    </w:p>
    <w:p w14:paraId="713A2919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)</w:t>
      </w:r>
    </w:p>
    <w:p w14:paraId="5F47A482" w14:textId="77777777" w:rsidR="0035507D" w:rsidRPr="00B96C4C" w:rsidRDefault="0035507D" w:rsidP="0035507D"/>
    <w:p w14:paraId="5A7EF5F4" w14:textId="77777777" w:rsidR="0035507D" w:rsidRPr="006874A5" w:rsidRDefault="0035507D" w:rsidP="0035507D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>
        <w:t xml:space="preserve">záznam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53AE6C9A" w14:textId="77777777" w:rsidR="0035507D" w:rsidRDefault="0035507D" w:rsidP="0035507D"/>
    <w:p w14:paraId="65893D6A" w14:textId="77777777" w:rsidR="0035507D" w:rsidRDefault="0035507D" w:rsidP="0035507D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Pr="0043130F">
        <w:rPr>
          <w:rFonts w:ascii="Courier New" w:hAnsi="Courier New" w:cs="Courier New"/>
        </w:rPr>
        <w:t>ErrorMes</w:t>
      </w:r>
      <w:r w:rsidR="00137265">
        <w:rPr>
          <w:rFonts w:ascii="Courier New" w:hAnsi="Courier New" w:cs="Courier New"/>
        </w:rPr>
        <w:t>s</w:t>
      </w:r>
      <w:r w:rsidRPr="0043130F">
        <w:rPr>
          <w:rFonts w:ascii="Courier New" w:hAnsi="Courier New" w:cs="Courier New"/>
        </w:rPr>
        <w:t>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D05F3CE" w14:textId="77777777" w:rsidR="0035507D" w:rsidRDefault="0035507D" w:rsidP="0035507D"/>
    <w:p w14:paraId="4867200B" w14:textId="77777777" w:rsidR="0035507D" w:rsidRPr="006874A5" w:rsidRDefault="0035507D" w:rsidP="0035507D">
      <w:r w:rsidRPr="0082145C">
        <w:t>Vstupnými</w:t>
      </w:r>
      <w:r w:rsidRPr="005C7D62">
        <w:t xml:space="preserve"> parametrami sú:</w:t>
      </w:r>
    </w:p>
    <w:p w14:paraId="374529A7" w14:textId="77777777" w:rsidR="0035507D" w:rsidRDefault="0035507D" w:rsidP="00CB08DE">
      <w:pPr>
        <w:pStyle w:val="Zoznamsodrkami"/>
      </w:pPr>
      <w:proofErr w:type="spellStart"/>
      <w:r w:rsidRPr="0035507D">
        <w:rPr>
          <w:rFonts w:ascii="Courier New" w:hAnsi="Courier New" w:cs="Courier New"/>
        </w:rPr>
        <w:t>signatureInfoAsicList</w:t>
      </w:r>
      <w:proofErr w:type="spellEnd"/>
      <w:r w:rsidRPr="0035507D">
        <w:rPr>
          <w:rFonts w:ascii="Courier New" w:hAnsi="Courier New" w:cs="Courier New"/>
        </w:rPr>
        <w:t xml:space="preserve"> </w:t>
      </w:r>
      <w:r>
        <w:t xml:space="preserve">– získaný zoznam </w:t>
      </w:r>
      <w:proofErr w:type="spellStart"/>
      <w:r w:rsidR="00D10E89" w:rsidRPr="00D10E89">
        <w:rPr>
          <w:rFonts w:ascii="Courier New" w:hAnsi="Courier New" w:cs="Courier New"/>
        </w:rPr>
        <w:t>S</w:t>
      </w:r>
      <w:r w:rsidR="00D10E89" w:rsidRPr="0035507D">
        <w:rPr>
          <w:rFonts w:ascii="Courier New" w:hAnsi="Courier New" w:cs="Courier New"/>
        </w:rPr>
        <w:t>ignatureInfo</w:t>
      </w:r>
      <w:proofErr w:type="spellEnd"/>
      <w:r>
        <w:t xml:space="preserve"> </w:t>
      </w:r>
    </w:p>
    <w:p w14:paraId="735BB578" w14:textId="77777777" w:rsidR="0035507D" w:rsidRDefault="0035507D" w:rsidP="00CB08DE">
      <w:pPr>
        <w:pStyle w:val="Zoznamsodrkami"/>
      </w:pPr>
      <w:r w:rsidRPr="0035507D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204DB994" w14:textId="77777777" w:rsidR="00E61E92" w:rsidRDefault="00E61E92" w:rsidP="00E61E92"/>
    <w:p w14:paraId="60D51557" w14:textId="77777777" w:rsidR="0035507D" w:rsidRDefault="0035507D" w:rsidP="00D10E89">
      <w:pPr>
        <w:pStyle w:val="Nadpis3"/>
        <w:numPr>
          <w:ilvl w:val="2"/>
          <w:numId w:val="10"/>
        </w:numPr>
      </w:pPr>
      <w:bookmarkStart w:id="245" w:name="_Toc140232946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 w:rsidR="00D10E89">
        <w:t>SignedObjectInfoAsic</w:t>
      </w:r>
      <w:proofErr w:type="spellEnd"/>
      <w:r w:rsidRPr="005E4BA1">
        <w:t xml:space="preserve"> zo zoznamu</w:t>
      </w:r>
      <w:r>
        <w:t xml:space="preserve"> </w:t>
      </w:r>
      <w:proofErr w:type="spellStart"/>
      <w:r w:rsidR="00D10E89" w:rsidRPr="00D10E89">
        <w:t>SignedObjectInfoAsic</w:t>
      </w:r>
      <w:bookmarkEnd w:id="245"/>
      <w:proofErr w:type="spellEnd"/>
    </w:p>
    <w:p w14:paraId="69A09BBF" w14:textId="77777777" w:rsidR="0035507D" w:rsidRDefault="0035507D" w:rsidP="0035507D">
      <w:pPr>
        <w:autoSpaceDE w:val="0"/>
        <w:autoSpaceDN w:val="0"/>
        <w:adjustRightInd w:val="0"/>
        <w:spacing w:before="0" w:after="0"/>
      </w:pPr>
    </w:p>
    <w:p w14:paraId="5183D2DD" w14:textId="77777777" w:rsidR="0035507D" w:rsidRPr="002D0BFD" w:rsidRDefault="00D10E89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D10E89">
        <w:rPr>
          <w:rFonts w:cs="Arial"/>
          <w:color w:val="2B91AF"/>
        </w:rPr>
        <w:t>SignedObjectInfoAsic</w:t>
      </w:r>
      <w:proofErr w:type="spellEnd"/>
      <w:r w:rsidR="0035507D" w:rsidRPr="002D0BFD">
        <w:rPr>
          <w:rFonts w:cs="Arial"/>
        </w:rPr>
        <w:t xml:space="preserve"> </w:t>
      </w:r>
      <w:proofErr w:type="spellStart"/>
      <w:r w:rsidRPr="00D10E89">
        <w:rPr>
          <w:rFonts w:cs="Arial"/>
        </w:rPr>
        <w:t>SignedObjectInfoAsicListDetail</w:t>
      </w:r>
      <w:proofErr w:type="spellEnd"/>
    </w:p>
    <w:p w14:paraId="493D5861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(</w:t>
      </w:r>
    </w:p>
    <w:p w14:paraId="517450E3" w14:textId="77777777" w:rsidR="0035507D" w:rsidRPr="002D0BFD" w:rsidRDefault="00D10E89" w:rsidP="0035507D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D10E89">
        <w:rPr>
          <w:rFonts w:cs="Arial"/>
          <w:color w:val="2B91AF"/>
        </w:rPr>
        <w:t>SignedObjectInfoAsic</w:t>
      </w:r>
      <w:proofErr w:type="spellEnd"/>
      <w:r w:rsidR="0035507D" w:rsidRPr="002D0BFD">
        <w:rPr>
          <w:rFonts w:cs="Arial"/>
        </w:rPr>
        <w:t>[</w:t>
      </w:r>
      <w:r w:rsidR="0035507D">
        <w:rPr>
          <w:rFonts w:cs="Arial"/>
        </w:rPr>
        <w:t xml:space="preserve"> </w:t>
      </w:r>
      <w:r w:rsidR="0035507D" w:rsidRPr="002D0BFD">
        <w:rPr>
          <w:rFonts w:cs="Arial"/>
        </w:rPr>
        <w:t xml:space="preserve">] </w:t>
      </w:r>
      <w:proofErr w:type="spellStart"/>
      <w:r w:rsidRPr="00D10E89">
        <w:rPr>
          <w:rFonts w:cs="Arial"/>
        </w:rPr>
        <w:t>signedObjectInfoAsicList</w:t>
      </w:r>
      <w:proofErr w:type="spellEnd"/>
      <w:r w:rsidR="0035507D" w:rsidRPr="002D0BFD">
        <w:rPr>
          <w:rFonts w:cs="Arial"/>
        </w:rPr>
        <w:t xml:space="preserve">, </w:t>
      </w:r>
    </w:p>
    <w:p w14:paraId="764FF186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0000FF"/>
        </w:rPr>
        <w:t>int</w:t>
      </w:r>
      <w:proofErr w:type="spellEnd"/>
      <w:r w:rsidRPr="002D0BFD">
        <w:rPr>
          <w:rFonts w:cs="Arial"/>
        </w:rPr>
        <w:t xml:space="preserve"> index</w:t>
      </w:r>
    </w:p>
    <w:p w14:paraId="73F19272" w14:textId="77777777" w:rsidR="0035507D" w:rsidRPr="002D0BFD" w:rsidRDefault="0035507D" w:rsidP="0035507D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)</w:t>
      </w:r>
    </w:p>
    <w:p w14:paraId="158C077E" w14:textId="77777777" w:rsidR="0035507D" w:rsidRPr="00B96C4C" w:rsidRDefault="0035507D" w:rsidP="0035507D"/>
    <w:p w14:paraId="38082BCA" w14:textId="77777777" w:rsidR="0035507D" w:rsidRPr="006874A5" w:rsidRDefault="0035507D" w:rsidP="0035507D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>
        <w:t xml:space="preserve">záznam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2C84B502" w14:textId="77777777" w:rsidR="0035507D" w:rsidRDefault="0035507D" w:rsidP="0035507D"/>
    <w:p w14:paraId="7A20D248" w14:textId="77777777" w:rsidR="0035507D" w:rsidRDefault="0035507D" w:rsidP="0035507D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Pr="0043130F">
        <w:rPr>
          <w:rFonts w:ascii="Courier New" w:hAnsi="Courier New" w:cs="Courier New"/>
        </w:rPr>
        <w:t>ErrorMes</w:t>
      </w:r>
      <w:r w:rsidR="00137265">
        <w:rPr>
          <w:rFonts w:ascii="Courier New" w:hAnsi="Courier New" w:cs="Courier New"/>
        </w:rPr>
        <w:t>s</w:t>
      </w:r>
      <w:r w:rsidRPr="0043130F">
        <w:rPr>
          <w:rFonts w:ascii="Courier New" w:hAnsi="Courier New" w:cs="Courier New"/>
        </w:rPr>
        <w:t>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58301C13" w14:textId="77777777" w:rsidR="0035507D" w:rsidRDefault="0035507D" w:rsidP="0035507D"/>
    <w:p w14:paraId="48B1F1EC" w14:textId="77777777" w:rsidR="0035507D" w:rsidRPr="006874A5" w:rsidRDefault="0035507D" w:rsidP="0035507D">
      <w:r w:rsidRPr="0082145C">
        <w:t>Vstupnými</w:t>
      </w:r>
      <w:r w:rsidRPr="005C7D62">
        <w:t xml:space="preserve"> parametrami sú:</w:t>
      </w:r>
    </w:p>
    <w:p w14:paraId="6D9ACF96" w14:textId="77777777" w:rsidR="0035507D" w:rsidRDefault="00D10E89" w:rsidP="00D10E89">
      <w:pPr>
        <w:pStyle w:val="Zoznamsodrkami"/>
      </w:pPr>
      <w:proofErr w:type="spellStart"/>
      <w:r>
        <w:rPr>
          <w:rFonts w:ascii="Courier New" w:hAnsi="Courier New" w:cs="Courier New"/>
        </w:rPr>
        <w:t>s</w:t>
      </w:r>
      <w:r w:rsidRPr="00D10E89">
        <w:rPr>
          <w:rFonts w:ascii="Courier New" w:hAnsi="Courier New" w:cs="Courier New"/>
        </w:rPr>
        <w:t>ignedObjectInfoAsic</w:t>
      </w:r>
      <w:r>
        <w:rPr>
          <w:rFonts w:ascii="Courier New" w:hAnsi="Courier New" w:cs="Courier New"/>
        </w:rPr>
        <w:t>List</w:t>
      </w:r>
      <w:proofErr w:type="spellEnd"/>
      <w:r w:rsidRPr="00D10E89">
        <w:rPr>
          <w:rFonts w:ascii="Courier New" w:hAnsi="Courier New" w:cs="Courier New"/>
        </w:rPr>
        <w:t xml:space="preserve"> </w:t>
      </w:r>
      <w:r w:rsidR="0035507D">
        <w:t xml:space="preserve">– získaný zoznam </w:t>
      </w:r>
      <w:proofErr w:type="spellStart"/>
      <w:r w:rsidRPr="00D10E89">
        <w:rPr>
          <w:rFonts w:ascii="Courier New" w:hAnsi="Courier New" w:cs="Courier New"/>
        </w:rPr>
        <w:t>SignedObjectInfoAsic</w:t>
      </w:r>
      <w:proofErr w:type="spellEnd"/>
    </w:p>
    <w:p w14:paraId="671A9A10" w14:textId="77777777" w:rsidR="0035507D" w:rsidRDefault="0035507D" w:rsidP="0035507D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0295394C" w14:textId="77777777" w:rsidR="0035507D" w:rsidRDefault="0035507D" w:rsidP="00E61E92"/>
    <w:p w14:paraId="31C3D826" w14:textId="77777777" w:rsidR="00546DEC" w:rsidRPr="00CE6455" w:rsidRDefault="00546DEC" w:rsidP="00E310C0">
      <w:pPr>
        <w:pStyle w:val="Nadpis2"/>
      </w:pPr>
      <w:bookmarkStart w:id="246" w:name="_Toc424730397"/>
      <w:bookmarkStart w:id="247" w:name="_Toc424807076"/>
      <w:bookmarkStart w:id="248" w:name="_Toc424807122"/>
      <w:bookmarkStart w:id="249" w:name="_Toc140232947"/>
      <w:r w:rsidRPr="00546DEC">
        <w:t>Prezerani</w:t>
      </w:r>
      <w:r w:rsidR="00F12225">
        <w:t xml:space="preserve">e obsahu </w:t>
      </w:r>
      <w:r w:rsidR="00EA5BBC">
        <w:t>zloženého elektronického podpisu</w:t>
      </w:r>
      <w:r w:rsidRPr="00546DEC">
        <w:t xml:space="preserve"> v </w:t>
      </w:r>
      <w:proofErr w:type="spellStart"/>
      <w:r w:rsidR="00F12225">
        <w:t>xml</w:t>
      </w:r>
      <w:proofErr w:type="spellEnd"/>
      <w:r w:rsidR="00F12225">
        <w:t>/JSON formáte</w:t>
      </w:r>
      <w:bookmarkEnd w:id="218"/>
      <w:bookmarkEnd w:id="246"/>
      <w:bookmarkEnd w:id="247"/>
      <w:bookmarkEnd w:id="248"/>
      <w:bookmarkEnd w:id="249"/>
    </w:p>
    <w:p w14:paraId="414804D8" w14:textId="77777777" w:rsidR="00546DEC" w:rsidRDefault="00546DEC" w:rsidP="005C75EA"/>
    <w:p w14:paraId="02EEB78D" w14:textId="77777777" w:rsidR="00113A23" w:rsidRPr="00B96C4C" w:rsidRDefault="00113A23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DocumentInfoGet</w:t>
      </w:r>
      <w:r w:rsidR="0048314C">
        <w:t>ByType</w:t>
      </w:r>
      <w:proofErr w:type="spellEnd"/>
    </w:p>
    <w:p w14:paraId="1B0450FA" w14:textId="77777777" w:rsidR="00113A23" w:rsidRPr="00B96C4C" w:rsidRDefault="00113A23" w:rsidP="005C75EA">
      <w:r w:rsidRPr="00B96C4C">
        <w:t>(</w:t>
      </w:r>
    </w:p>
    <w:p w14:paraId="0FA33582" w14:textId="77777777" w:rsidR="00113A23" w:rsidRPr="00B96C4C" w:rsidRDefault="00113A23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xmlDataSignature</w:t>
      </w:r>
      <w:proofErr w:type="spellEnd"/>
      <w:r w:rsidRPr="00B96C4C">
        <w:t xml:space="preserve">, </w:t>
      </w:r>
    </w:p>
    <w:p w14:paraId="03486691" w14:textId="77777777" w:rsidR="00113A23" w:rsidRPr="00B96C4C" w:rsidRDefault="00113A23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outputType</w:t>
      </w:r>
      <w:proofErr w:type="spellEnd"/>
    </w:p>
    <w:p w14:paraId="0B936DD8" w14:textId="77777777" w:rsidR="00113A23" w:rsidRPr="00B96C4C" w:rsidRDefault="00113A23" w:rsidP="005C75EA">
      <w:r w:rsidRPr="00B96C4C">
        <w:t>)</w:t>
      </w:r>
    </w:p>
    <w:p w14:paraId="31E9AE8B" w14:textId="77777777" w:rsidR="00113A23" w:rsidRDefault="00113A23" w:rsidP="005C75EA"/>
    <w:p w14:paraId="6CD9E85F" w14:textId="77777777" w:rsidR="006E7F03" w:rsidRDefault="00EA5BBC" w:rsidP="005C75EA">
      <w:r>
        <w:t xml:space="preserve">Metóda </w:t>
      </w:r>
      <w:r w:rsidRPr="00EA5BBC">
        <w:t xml:space="preserve">vráti informácie o štruktúre zloženého podpisu vo formáte XML </w:t>
      </w:r>
      <w:r>
        <w:t>alebo JSON</w:t>
      </w:r>
      <w:r w:rsidR="006E7F03">
        <w:t xml:space="preserve">. V prípade neúspechu vráti </w:t>
      </w:r>
      <w:proofErr w:type="spellStart"/>
      <w:r w:rsidR="006E7F03" w:rsidRPr="00574258">
        <w:rPr>
          <w:rFonts w:ascii="Courier New" w:hAnsi="Courier New" w:cs="Courier New"/>
        </w:rPr>
        <w:t>null</w:t>
      </w:r>
      <w:proofErr w:type="spellEnd"/>
      <w:r w:rsidR="006E7F03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6E7F03">
        <w:t xml:space="preserve"> inštancie </w:t>
      </w:r>
      <w:proofErr w:type="spellStart"/>
      <w:r w:rsidR="006E7F03" w:rsidRPr="00AC56EF">
        <w:t>Communication</w:t>
      </w:r>
      <w:proofErr w:type="spellEnd"/>
      <w:r w:rsidR="006E7F03">
        <w:t>.</w:t>
      </w:r>
    </w:p>
    <w:p w14:paraId="7EB465F4" w14:textId="77777777" w:rsidR="006E7F03" w:rsidRPr="00E22C0C" w:rsidRDefault="006E7F03" w:rsidP="005C75EA"/>
    <w:p w14:paraId="69B8375A" w14:textId="77777777" w:rsidR="006E7F03" w:rsidRDefault="006E7F03" w:rsidP="005C75EA">
      <w:r>
        <w:t xml:space="preserve">Vstupnými parametrami </w:t>
      </w:r>
      <w:r w:rsidR="0006171F">
        <w:t>metódy</w:t>
      </w:r>
      <w:r>
        <w:t xml:space="preserve"> sú:</w:t>
      </w:r>
    </w:p>
    <w:p w14:paraId="5B305F52" w14:textId="77777777" w:rsidR="006E7F03" w:rsidRPr="006E7F03" w:rsidRDefault="006E7F03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xmlDataSignature</w:t>
      </w:r>
      <w:proofErr w:type="spellEnd"/>
      <w:r w:rsidRPr="009E56B5">
        <w:rPr>
          <w:i/>
        </w:rPr>
        <w:t xml:space="preserve"> </w:t>
      </w:r>
      <w:r>
        <w:t xml:space="preserve">– </w:t>
      </w:r>
      <w:proofErr w:type="spellStart"/>
      <w:r>
        <w:t>xml</w:t>
      </w:r>
      <w:proofErr w:type="spellEnd"/>
      <w:r>
        <w:t xml:space="preserve"> dáta (</w:t>
      </w:r>
      <w:proofErr w:type="spellStart"/>
      <w:r>
        <w:t>DataSignature</w:t>
      </w:r>
      <w:proofErr w:type="spellEnd"/>
      <w:r>
        <w:t xml:space="preserve">) </w:t>
      </w:r>
      <w:r w:rsidR="00CA0AA0">
        <w:t xml:space="preserve">získané v detaile obsahu konkrétneho podania/zásielky </w:t>
      </w:r>
      <w:r w:rsidR="00CA0AA0" w:rsidRPr="00D631DF">
        <w:t>(</w:t>
      </w:r>
      <w:proofErr w:type="spellStart"/>
      <w:r w:rsidR="00CA0AA0" w:rsidRPr="00EA5BBC">
        <w:rPr>
          <w:rFonts w:ascii="Courier New" w:hAnsi="Courier New" w:cs="Courier New"/>
        </w:rPr>
        <w:t>DocumentInfo</w:t>
      </w:r>
      <w:r w:rsidR="00CA0AA0">
        <w:rPr>
          <w:rFonts w:ascii="Consolas" w:hAnsi="Consolas" w:cs="Consolas"/>
          <w:color w:val="2B91AF"/>
          <w:sz w:val="19"/>
          <w:szCs w:val="19"/>
        </w:rPr>
        <w:t>.</w:t>
      </w:r>
      <w:r w:rsidR="00CA0AA0" w:rsidRPr="00EA5BBC">
        <w:rPr>
          <w:rFonts w:ascii="Courier New" w:hAnsi="Courier New" w:cs="Courier New"/>
        </w:rPr>
        <w:t>Data</w:t>
      </w:r>
      <w:proofErr w:type="spellEnd"/>
      <w:r w:rsidR="00CA0AA0"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BF2F81">
        <w:t>z kapitoly 7</w:t>
      </w:r>
      <w:r w:rsidR="00CA0AA0" w:rsidRPr="009E56B5">
        <w:t>.1</w:t>
      </w:r>
      <w:r w:rsidR="00CA0AA0">
        <w:t xml:space="preserve">, kde </w:t>
      </w:r>
      <w:proofErr w:type="spellStart"/>
      <w:r w:rsidR="00CA0AA0" w:rsidRPr="00EA5BBC">
        <w:rPr>
          <w:rFonts w:ascii="Courier New" w:hAnsi="Courier New" w:cs="Courier New"/>
        </w:rPr>
        <w:t>DocumentType</w:t>
      </w:r>
      <w:proofErr w:type="spellEnd"/>
      <w:r w:rsidR="00CA0AA0">
        <w:t xml:space="preserve"> </w:t>
      </w:r>
      <w:r w:rsidR="00CA0AA0" w:rsidRPr="00D631DF">
        <w:t>= 0)</w:t>
      </w:r>
    </w:p>
    <w:p w14:paraId="69C5AEA5" w14:textId="77777777" w:rsidR="006E7F03" w:rsidRDefault="006E7F03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outputType</w:t>
      </w:r>
      <w:proofErr w:type="spellEnd"/>
      <w:r>
        <w:rPr>
          <w:i/>
        </w:rPr>
        <w:t xml:space="preserve"> </w:t>
      </w:r>
      <w:r>
        <w:t xml:space="preserve">– formát výstupu: </w:t>
      </w:r>
      <w:r w:rsidRPr="00DB2FB8">
        <w:t>0=</w:t>
      </w:r>
      <w:proofErr w:type="spellStart"/>
      <w:r w:rsidRPr="00DB2FB8">
        <w:t>xml</w:t>
      </w:r>
      <w:proofErr w:type="spellEnd"/>
      <w:r w:rsidRPr="00DB2FB8">
        <w:t>, 1=</w:t>
      </w:r>
      <w:proofErr w:type="spellStart"/>
      <w:r w:rsidRPr="00DB2FB8">
        <w:t>json</w:t>
      </w:r>
      <w:proofErr w:type="spellEnd"/>
    </w:p>
    <w:p w14:paraId="5FC9D252" w14:textId="77777777" w:rsidR="006E7F03" w:rsidRDefault="006E7F03" w:rsidP="005C75EA"/>
    <w:p w14:paraId="5C968095" w14:textId="77777777" w:rsidR="00395800" w:rsidRDefault="00395800" w:rsidP="00E310C0">
      <w:pPr>
        <w:pStyle w:val="Nadpis2"/>
      </w:pPr>
      <w:bookmarkStart w:id="250" w:name="_Toc418151201"/>
      <w:bookmarkStart w:id="251" w:name="_Toc424730398"/>
      <w:bookmarkStart w:id="252" w:name="_Toc424807077"/>
      <w:bookmarkStart w:id="253" w:name="_Toc424807123"/>
      <w:bookmarkStart w:id="254" w:name="_Toc140232948"/>
      <w:r w:rsidRPr="00546DEC">
        <w:lastRenderedPageBreak/>
        <w:t>Prezerani</w:t>
      </w:r>
      <w:r>
        <w:t xml:space="preserve">e obsahu </w:t>
      </w:r>
      <w:r w:rsidR="00007BD5">
        <w:t>dokumentu bez autorizácie</w:t>
      </w:r>
      <w:bookmarkEnd w:id="250"/>
      <w:bookmarkEnd w:id="251"/>
      <w:bookmarkEnd w:id="252"/>
      <w:bookmarkEnd w:id="253"/>
      <w:bookmarkEnd w:id="254"/>
    </w:p>
    <w:p w14:paraId="14CFCA72" w14:textId="77777777" w:rsidR="00395800" w:rsidRDefault="00395800" w:rsidP="005C75EA"/>
    <w:p w14:paraId="029623A0" w14:textId="77777777" w:rsidR="00395800" w:rsidRPr="00B96C4C" w:rsidRDefault="00395800" w:rsidP="005C75EA">
      <w:proofErr w:type="spellStart"/>
      <w:r w:rsidRPr="00B96C4C">
        <w:rPr>
          <w:color w:val="2B91AF"/>
        </w:rPr>
        <w:t>DocumentUnauthorizedInfo</w:t>
      </w:r>
      <w:proofErr w:type="spellEnd"/>
      <w:r w:rsidRPr="00B96C4C">
        <w:t xml:space="preserve"> </w:t>
      </w:r>
      <w:proofErr w:type="spellStart"/>
      <w:r w:rsidRPr="00B96C4C">
        <w:t>DocumentUnauthorizedInfoGet</w:t>
      </w:r>
      <w:proofErr w:type="spellEnd"/>
    </w:p>
    <w:p w14:paraId="54E16B0B" w14:textId="77777777" w:rsidR="00395800" w:rsidRPr="00B96C4C" w:rsidRDefault="00395800" w:rsidP="005C75EA">
      <w:r w:rsidRPr="00B96C4C">
        <w:t>(</w:t>
      </w:r>
    </w:p>
    <w:p w14:paraId="66D46E7F" w14:textId="77777777" w:rsidR="00395800" w:rsidRPr="00B96C4C" w:rsidRDefault="00395800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document</w:t>
      </w:r>
      <w:proofErr w:type="spellEnd"/>
    </w:p>
    <w:p w14:paraId="7E9FE562" w14:textId="77777777" w:rsidR="00395800" w:rsidRPr="00B96C4C" w:rsidRDefault="00395800" w:rsidP="005C75EA">
      <w:r w:rsidRPr="00B96C4C">
        <w:t>)</w:t>
      </w:r>
    </w:p>
    <w:p w14:paraId="572FEC57" w14:textId="77777777" w:rsidR="00395800" w:rsidRDefault="00395800" w:rsidP="005C75EA"/>
    <w:p w14:paraId="648ABCAA" w14:textId="77777777" w:rsidR="00395800" w:rsidRDefault="00007BD5" w:rsidP="005C75EA">
      <w:r w:rsidRPr="00007BD5">
        <w:t>Metóda vráti informácie o vst</w:t>
      </w:r>
      <w:r>
        <w:t>upnom dokumente bez autorizácie</w:t>
      </w:r>
      <w:r w:rsidR="00395800">
        <w:t xml:space="preserve">. V prípade neúspechu vráti </w:t>
      </w:r>
      <w:proofErr w:type="spellStart"/>
      <w:r w:rsidR="00395800" w:rsidRPr="00574258">
        <w:rPr>
          <w:rFonts w:ascii="Courier New" w:hAnsi="Courier New" w:cs="Courier New"/>
        </w:rPr>
        <w:t>null</w:t>
      </w:r>
      <w:proofErr w:type="spellEnd"/>
      <w:r w:rsidR="00395800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395800">
        <w:t xml:space="preserve"> inštancie </w:t>
      </w:r>
      <w:proofErr w:type="spellStart"/>
      <w:r w:rsidR="00395800" w:rsidRPr="00AC56EF">
        <w:t>Communication</w:t>
      </w:r>
      <w:proofErr w:type="spellEnd"/>
      <w:r w:rsidR="00395800">
        <w:t>.</w:t>
      </w:r>
    </w:p>
    <w:p w14:paraId="3974B7A6" w14:textId="77777777" w:rsidR="00395800" w:rsidRPr="00E22C0C" w:rsidRDefault="00395800" w:rsidP="005C75EA"/>
    <w:p w14:paraId="4DB638BD" w14:textId="77777777" w:rsidR="00395800" w:rsidRDefault="00395800" w:rsidP="005C75EA">
      <w:r>
        <w:t>Vstupnými parametrami metódy sú:</w:t>
      </w:r>
    </w:p>
    <w:p w14:paraId="62AB97E7" w14:textId="77777777" w:rsidR="00395800" w:rsidRDefault="00007BD5" w:rsidP="005C75EA">
      <w:pPr>
        <w:pStyle w:val="Zoznamsodrkami"/>
      </w:pPr>
      <w:proofErr w:type="spellStart"/>
      <w:r>
        <w:rPr>
          <w:rFonts w:ascii="Courier New" w:hAnsi="Courier New" w:cs="Courier New"/>
        </w:rPr>
        <w:t>document</w:t>
      </w:r>
      <w:proofErr w:type="spellEnd"/>
      <w:r w:rsidR="00395800" w:rsidRPr="009E56B5">
        <w:rPr>
          <w:i/>
        </w:rPr>
        <w:t xml:space="preserve"> </w:t>
      </w:r>
      <w:r w:rsidR="00395800">
        <w:t xml:space="preserve">– </w:t>
      </w:r>
      <w:proofErr w:type="spellStart"/>
      <w:r w:rsidR="00395800">
        <w:t>xml</w:t>
      </w:r>
      <w:proofErr w:type="spellEnd"/>
      <w:r w:rsidR="00395800">
        <w:t xml:space="preserve"> dáta (</w:t>
      </w:r>
      <w:proofErr w:type="spellStart"/>
      <w:r w:rsidRPr="00007BD5">
        <w:t>DocumentUnauthorized</w:t>
      </w:r>
      <w:proofErr w:type="spellEnd"/>
      <w:r w:rsidR="00395800">
        <w:t xml:space="preserve">) získané v detaile obsahu konkrétneho podania/zásielky </w:t>
      </w:r>
      <w:r w:rsidR="00395800" w:rsidRPr="00D631DF">
        <w:t>(</w:t>
      </w:r>
      <w:proofErr w:type="spellStart"/>
      <w:r w:rsidR="00395800" w:rsidRPr="00EA5BBC">
        <w:rPr>
          <w:rFonts w:ascii="Courier New" w:hAnsi="Courier New" w:cs="Courier New"/>
        </w:rPr>
        <w:t>DocumentInfo</w:t>
      </w:r>
      <w:r w:rsidR="00395800">
        <w:rPr>
          <w:rFonts w:ascii="Consolas" w:hAnsi="Consolas" w:cs="Consolas"/>
          <w:color w:val="2B91AF"/>
          <w:sz w:val="19"/>
          <w:szCs w:val="19"/>
        </w:rPr>
        <w:t>.</w:t>
      </w:r>
      <w:r w:rsidR="00395800" w:rsidRPr="00EA5BBC">
        <w:rPr>
          <w:rFonts w:ascii="Courier New" w:hAnsi="Courier New" w:cs="Courier New"/>
        </w:rPr>
        <w:t>Data</w:t>
      </w:r>
      <w:proofErr w:type="spellEnd"/>
      <w:r w:rsidR="00395800"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BF2F81">
        <w:t>z kapitoly 7</w:t>
      </w:r>
      <w:r w:rsidR="00395800" w:rsidRPr="009E56B5">
        <w:t>.1</w:t>
      </w:r>
      <w:r w:rsidR="00395800">
        <w:t xml:space="preserve">, kde </w:t>
      </w:r>
      <w:proofErr w:type="spellStart"/>
      <w:r w:rsidR="00395800" w:rsidRPr="00EA5BBC">
        <w:rPr>
          <w:rFonts w:ascii="Courier New" w:hAnsi="Courier New" w:cs="Courier New"/>
        </w:rPr>
        <w:t>DocumentType</w:t>
      </w:r>
      <w:proofErr w:type="spellEnd"/>
      <w:r w:rsidR="00395800">
        <w:t xml:space="preserve"> </w:t>
      </w:r>
      <w:r w:rsidRPr="00D631DF">
        <w:t>= 1</w:t>
      </w:r>
      <w:r w:rsidR="00395800" w:rsidRPr="00D631DF">
        <w:t>)</w:t>
      </w:r>
    </w:p>
    <w:p w14:paraId="6BEF72AD" w14:textId="77777777" w:rsidR="00395800" w:rsidRDefault="00395800" w:rsidP="005C75EA"/>
    <w:p w14:paraId="5C0F370E" w14:textId="77777777" w:rsidR="00395800" w:rsidRDefault="00395800" w:rsidP="005C75EA">
      <w:r>
        <w:t xml:space="preserve">Metóda vráti inštanciu triedy </w:t>
      </w:r>
      <w:proofErr w:type="spellStart"/>
      <w:r w:rsidR="00007BD5" w:rsidRPr="00007BD5">
        <w:rPr>
          <w:rFonts w:ascii="Consolas" w:hAnsi="Consolas" w:cs="Consolas"/>
          <w:color w:val="2B91AF"/>
          <w:sz w:val="19"/>
          <w:szCs w:val="19"/>
        </w:rPr>
        <w:t>DocumentUnauthorizedInfo</w:t>
      </w:r>
      <w:proofErr w:type="spellEnd"/>
      <w:r w:rsidRPr="00F43804">
        <w:t>, ktorá obsahuje:</w:t>
      </w:r>
      <w:r>
        <w:rPr>
          <w:rFonts w:ascii="Consolas" w:hAnsi="Consolas" w:cs="Consolas"/>
          <w:sz w:val="19"/>
          <w:szCs w:val="19"/>
        </w:rPr>
        <w:t xml:space="preserve"> </w:t>
      </w:r>
    </w:p>
    <w:p w14:paraId="4EBFF69E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Id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t xml:space="preserve">– </w:t>
      </w:r>
      <w:r w:rsidRPr="00FC6643">
        <w:t xml:space="preserve">atribút Id z </w:t>
      </w:r>
      <w:proofErr w:type="spellStart"/>
      <w:r w:rsidR="00007BD5">
        <w:t>DocumentUnauthorized</w:t>
      </w:r>
      <w:proofErr w:type="spellEnd"/>
    </w:p>
    <w:p w14:paraId="3564DFC5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Description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t xml:space="preserve">– </w:t>
      </w:r>
      <w:r w:rsidRPr="00FC6643">
        <w:t xml:space="preserve">atribút </w:t>
      </w:r>
      <w:proofErr w:type="spellStart"/>
      <w:r w:rsidRPr="00FC6643">
        <w:t>Description</w:t>
      </w:r>
      <w:proofErr w:type="spellEnd"/>
      <w:r w:rsidRPr="00FC6643">
        <w:t xml:space="preserve"> z </w:t>
      </w:r>
      <w:proofErr w:type="spellStart"/>
      <w:r w:rsidR="00007BD5" w:rsidRPr="00007BD5">
        <w:t>DocumentUnauthorized</w:t>
      </w:r>
      <w:proofErr w:type="spellEnd"/>
      <w:r w:rsidR="00007BD5" w:rsidRPr="00007BD5">
        <w:t>,</w:t>
      </w:r>
    </w:p>
    <w:p w14:paraId="79E95045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Uri</w:t>
      </w:r>
      <w:proofErr w:type="spellEnd"/>
      <w:r w:rsidRPr="0056409D">
        <w:t xml:space="preserve"> </w:t>
      </w:r>
      <w:r>
        <w:t xml:space="preserve">– </w:t>
      </w:r>
      <w:r w:rsidRPr="00FC6643">
        <w:t xml:space="preserve">atribút URI z </w:t>
      </w:r>
      <w:proofErr w:type="spellStart"/>
      <w:r w:rsidR="00007BD5" w:rsidRPr="00007BD5">
        <w:t>DocumentUnauthorized</w:t>
      </w:r>
      <w:proofErr w:type="spellEnd"/>
      <w:r w:rsidR="00007BD5" w:rsidRPr="00007BD5">
        <w:t>,</w:t>
      </w:r>
    </w:p>
    <w:p w14:paraId="06B960C1" w14:textId="77777777" w:rsidR="00395800" w:rsidRPr="00007BD5" w:rsidRDefault="00007BD5" w:rsidP="005C75EA">
      <w:pPr>
        <w:pStyle w:val="Zoznamsodrkami"/>
      </w:pPr>
      <w:bookmarkStart w:id="255" w:name="OLE_LINK6"/>
      <w:bookmarkStart w:id="256" w:name="OLE_LINK7"/>
      <w:proofErr w:type="spellStart"/>
      <w:r w:rsidRPr="00007BD5">
        <w:rPr>
          <w:rFonts w:ascii="Consolas" w:hAnsi="Consolas" w:cs="Consolas"/>
          <w:color w:val="2B91AF"/>
          <w:sz w:val="19"/>
          <w:szCs w:val="19"/>
        </w:rPr>
        <w:t>UnauthorizedObjectInfo</w:t>
      </w:r>
      <w:bookmarkEnd w:id="255"/>
      <w:bookmarkEnd w:id="256"/>
      <w:proofErr w:type="spellEnd"/>
      <w:r w:rsidRPr="00007BD5">
        <w:rPr>
          <w:rFonts w:ascii="Consolas" w:hAnsi="Consolas" w:cs="Consolas"/>
          <w:sz w:val="18"/>
          <w:szCs w:val="18"/>
        </w:rPr>
        <w:t>[]</w:t>
      </w:r>
      <w:r>
        <w:t xml:space="preserve"> </w:t>
      </w:r>
      <w:proofErr w:type="spellStart"/>
      <w:r>
        <w:t>UnauthorizedObjectInfoList</w:t>
      </w:r>
      <w:proofErr w:type="spellEnd"/>
      <w:r>
        <w:t xml:space="preserve"> </w:t>
      </w:r>
      <w:r w:rsidR="00395800">
        <w:t xml:space="preserve">– zoznam </w:t>
      </w:r>
      <w:r>
        <w:t>objektov</w:t>
      </w:r>
    </w:p>
    <w:p w14:paraId="10C17EFE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007BD5" w:rsidRPr="00B96C4C">
        <w:t>UnauthorizedObjectInfoListCount</w:t>
      </w:r>
      <w:proofErr w:type="spellEnd"/>
      <w:r>
        <w:t xml:space="preserve">– počet </w:t>
      </w:r>
      <w:r w:rsidR="00007BD5">
        <w:t>objektov</w:t>
      </w:r>
    </w:p>
    <w:p w14:paraId="6A31968F" w14:textId="77777777" w:rsidR="00395800" w:rsidRDefault="00395800" w:rsidP="005C75EA"/>
    <w:p w14:paraId="0B69E650" w14:textId="77777777" w:rsidR="00395800" w:rsidRDefault="00395800" w:rsidP="005C75EA">
      <w:pPr>
        <w:pStyle w:val="Zoznamsodrkami"/>
      </w:pPr>
      <w:r>
        <w:t xml:space="preserve">Trieda </w:t>
      </w:r>
      <w:proofErr w:type="spellStart"/>
      <w:r w:rsidR="00956902" w:rsidRPr="00007BD5">
        <w:rPr>
          <w:rFonts w:ascii="Consolas" w:hAnsi="Consolas" w:cs="Consolas"/>
          <w:color w:val="2B91AF"/>
          <w:sz w:val="19"/>
          <w:szCs w:val="19"/>
        </w:rPr>
        <w:t>UnauthorizedObjectInfo</w:t>
      </w:r>
      <w:proofErr w:type="spellEnd"/>
      <w:r w:rsidR="00956902" w:rsidRPr="00F43804">
        <w:t xml:space="preserve"> </w:t>
      </w:r>
      <w:r w:rsidRPr="00F43804">
        <w:t>obsahuje</w:t>
      </w:r>
      <w:r>
        <w:t>:</w:t>
      </w:r>
    </w:p>
    <w:p w14:paraId="78B52FED" w14:textId="77777777" w:rsidR="00395800" w:rsidRDefault="00395800" w:rsidP="005C75EA">
      <w:pPr>
        <w:pStyle w:val="Zoznamsodrkami"/>
      </w:pPr>
      <w:proofErr w:type="spellStart"/>
      <w:r w:rsidRPr="00FC6643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t xml:space="preserve"> </w:t>
      </w:r>
      <w:proofErr w:type="spellStart"/>
      <w:r w:rsidRPr="00C263B1">
        <w:rPr>
          <w:rFonts w:ascii="Courier New" w:hAnsi="Courier New" w:cs="Courier New"/>
        </w:rPr>
        <w:t>Data</w:t>
      </w:r>
      <w:proofErr w:type="spellEnd"/>
      <w:r w:rsidRPr="0056409D">
        <w:t xml:space="preserve"> </w:t>
      </w:r>
      <w:r>
        <w:t xml:space="preserve">– </w:t>
      </w:r>
      <w:r w:rsidRPr="00323853">
        <w:t>dáta objektu</w:t>
      </w:r>
    </w:p>
    <w:p w14:paraId="59FC7F06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Encoding</w:t>
      </w:r>
      <w:proofErr w:type="spellEnd"/>
      <w:r w:rsidRPr="0056409D">
        <w:t xml:space="preserve"> </w:t>
      </w:r>
      <w:r>
        <w:t xml:space="preserve">– </w:t>
      </w:r>
      <w:r w:rsidRPr="00323853">
        <w:t>kódovanie dát v</w:t>
      </w:r>
      <w:r>
        <w:t> </w:t>
      </w:r>
      <w:r w:rsidRPr="00323853">
        <w:t>objekte</w:t>
      </w:r>
    </w:p>
    <w:p w14:paraId="46A1E09F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MimeType</w:t>
      </w:r>
      <w:proofErr w:type="spellEnd"/>
      <w:r w:rsidRPr="0056409D">
        <w:t xml:space="preserve"> </w:t>
      </w:r>
      <w:r>
        <w:t xml:space="preserve">– </w:t>
      </w:r>
      <w:proofErr w:type="spellStart"/>
      <w:r w:rsidRPr="00323853">
        <w:t>mimetype</w:t>
      </w:r>
      <w:proofErr w:type="spellEnd"/>
      <w:r w:rsidRPr="00323853">
        <w:t xml:space="preserve"> objektu</w:t>
      </w:r>
    </w:p>
    <w:p w14:paraId="4B330CA0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C263B1">
        <w:rPr>
          <w:rFonts w:ascii="Courier New" w:hAnsi="Courier New" w:cs="Courier New"/>
        </w:rPr>
        <w:t>Id</w:t>
      </w:r>
      <w:r w:rsidRPr="0056409D">
        <w:t xml:space="preserve"> </w:t>
      </w:r>
      <w:r>
        <w:t xml:space="preserve">– </w:t>
      </w:r>
      <w:r w:rsidRPr="00323853">
        <w:t>Id objektu</w:t>
      </w:r>
    </w:p>
    <w:p w14:paraId="0078404D" w14:textId="77777777" w:rsidR="00395800" w:rsidRDefault="00395800" w:rsidP="005C75EA">
      <w:pPr>
        <w:pStyle w:val="Zoznamsodrkami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263B1">
        <w:rPr>
          <w:rFonts w:ascii="Courier New" w:hAnsi="Courier New" w:cs="Courier New"/>
        </w:rPr>
        <w:t>Identifier</w:t>
      </w:r>
      <w:proofErr w:type="spellEnd"/>
      <w:r w:rsidRPr="0056409D">
        <w:t xml:space="preserve"> </w:t>
      </w:r>
      <w:r>
        <w:t xml:space="preserve">– </w:t>
      </w:r>
      <w:r w:rsidRPr="00323853">
        <w:t>identifikátor objektu</w:t>
      </w:r>
    </w:p>
    <w:p w14:paraId="20478C36" w14:textId="77777777" w:rsidR="00395800" w:rsidRPr="007A426C" w:rsidRDefault="00395800" w:rsidP="005C75EA">
      <w:bookmarkStart w:id="257" w:name="_Toc418151202"/>
    </w:p>
    <w:p w14:paraId="73DABCF8" w14:textId="77777777" w:rsidR="005567F2" w:rsidRDefault="005567F2" w:rsidP="00956902">
      <w:pPr>
        <w:pStyle w:val="Nadpis3"/>
        <w:numPr>
          <w:ilvl w:val="2"/>
          <w:numId w:val="10"/>
        </w:numPr>
      </w:pPr>
      <w:bookmarkStart w:id="258" w:name="_Toc424730399"/>
      <w:bookmarkStart w:id="259" w:name="_Toc424807078"/>
      <w:bookmarkStart w:id="260" w:name="_Toc424807124"/>
      <w:bookmarkStart w:id="261" w:name="_Toc140232949"/>
      <w:r>
        <w:t>Poskytnutie</w:t>
      </w:r>
      <w:r w:rsidRPr="005E4BA1">
        <w:t xml:space="preserve"> konkrétne</w:t>
      </w:r>
      <w:r>
        <w:t>ho</w:t>
      </w:r>
      <w:r w:rsidRPr="005E4BA1">
        <w:t xml:space="preserve"> </w:t>
      </w:r>
      <w:proofErr w:type="spellStart"/>
      <w:r w:rsidR="00956902" w:rsidRPr="00956902">
        <w:t>UnauthorizedObjectInfo</w:t>
      </w:r>
      <w:proofErr w:type="spellEnd"/>
      <w:r w:rsidRPr="005E4BA1">
        <w:t xml:space="preserve"> zo zoznamu</w:t>
      </w:r>
      <w:r>
        <w:t xml:space="preserve"> </w:t>
      </w:r>
      <w:proofErr w:type="spellStart"/>
      <w:r w:rsidR="00956902" w:rsidRPr="00956902">
        <w:t>UnauthorizedObjectInfo</w:t>
      </w:r>
      <w:bookmarkEnd w:id="258"/>
      <w:bookmarkEnd w:id="259"/>
      <w:bookmarkEnd w:id="260"/>
      <w:bookmarkEnd w:id="261"/>
      <w:proofErr w:type="spellEnd"/>
    </w:p>
    <w:p w14:paraId="29907B21" w14:textId="77777777" w:rsidR="005567F2" w:rsidRPr="00E61E92" w:rsidRDefault="005567F2" w:rsidP="005567F2"/>
    <w:p w14:paraId="26D07AFB" w14:textId="77777777" w:rsidR="005E54AF" w:rsidRPr="002D0BFD" w:rsidRDefault="005E54AF" w:rsidP="005E54AF">
      <w:pPr>
        <w:autoSpaceDE w:val="0"/>
        <w:autoSpaceDN w:val="0"/>
        <w:adjustRightInd w:val="0"/>
        <w:spacing w:before="0" w:after="0"/>
        <w:rPr>
          <w:rFonts w:cs="Arial"/>
        </w:rPr>
      </w:pPr>
      <w:proofErr w:type="spellStart"/>
      <w:r w:rsidRPr="002D0BFD">
        <w:rPr>
          <w:rFonts w:cs="Arial"/>
          <w:color w:val="2B91AF"/>
        </w:rPr>
        <w:t>UnauthorizedObjectInfo</w:t>
      </w:r>
      <w:proofErr w:type="spellEnd"/>
      <w:r w:rsidRPr="002D0BFD">
        <w:rPr>
          <w:rFonts w:cs="Arial"/>
        </w:rPr>
        <w:t xml:space="preserve"> </w:t>
      </w:r>
      <w:proofErr w:type="spellStart"/>
      <w:r w:rsidRPr="002D0BFD">
        <w:rPr>
          <w:rFonts w:cs="Arial"/>
        </w:rPr>
        <w:t>UnauthorizedObjectInfoListDetail</w:t>
      </w:r>
      <w:proofErr w:type="spellEnd"/>
    </w:p>
    <w:p w14:paraId="270AA86E" w14:textId="77777777" w:rsidR="005E54AF" w:rsidRPr="002D0BFD" w:rsidRDefault="005E54AF" w:rsidP="005E54AF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(</w:t>
      </w:r>
    </w:p>
    <w:p w14:paraId="5EEC551B" w14:textId="77777777" w:rsidR="005E54AF" w:rsidRPr="002D0BFD" w:rsidRDefault="005E54AF" w:rsidP="005E54AF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2B91AF"/>
        </w:rPr>
        <w:t>UnauthorizedObjectInfo</w:t>
      </w:r>
      <w:proofErr w:type="spellEnd"/>
      <w:r w:rsidRPr="002D0BFD">
        <w:rPr>
          <w:rFonts w:cs="Arial"/>
        </w:rPr>
        <w:t>[</w:t>
      </w:r>
      <w:r w:rsidR="002D0BFD">
        <w:rPr>
          <w:rFonts w:cs="Arial"/>
        </w:rPr>
        <w:t xml:space="preserve"> </w:t>
      </w:r>
      <w:r w:rsidRPr="002D0BFD">
        <w:rPr>
          <w:rFonts w:cs="Arial"/>
        </w:rPr>
        <w:t xml:space="preserve">] </w:t>
      </w:r>
      <w:proofErr w:type="spellStart"/>
      <w:r w:rsidRPr="002D0BFD">
        <w:rPr>
          <w:rFonts w:cs="Arial"/>
        </w:rPr>
        <w:t>unauthorizedObjectInfoList</w:t>
      </w:r>
      <w:proofErr w:type="spellEnd"/>
      <w:r w:rsidRPr="002D0BFD">
        <w:rPr>
          <w:rFonts w:cs="Arial"/>
        </w:rPr>
        <w:t xml:space="preserve">, </w:t>
      </w:r>
    </w:p>
    <w:p w14:paraId="2B89E226" w14:textId="77777777" w:rsidR="005E54AF" w:rsidRPr="002D0BFD" w:rsidRDefault="005E54AF" w:rsidP="005E54AF">
      <w:pPr>
        <w:autoSpaceDE w:val="0"/>
        <w:autoSpaceDN w:val="0"/>
        <w:adjustRightInd w:val="0"/>
        <w:spacing w:before="0" w:after="0"/>
        <w:ind w:firstLine="720"/>
        <w:rPr>
          <w:rFonts w:cs="Arial"/>
        </w:rPr>
      </w:pPr>
      <w:proofErr w:type="spellStart"/>
      <w:r w:rsidRPr="002D0BFD">
        <w:rPr>
          <w:rFonts w:cs="Arial"/>
          <w:color w:val="0000FF"/>
        </w:rPr>
        <w:t>int</w:t>
      </w:r>
      <w:proofErr w:type="spellEnd"/>
      <w:r w:rsidRPr="002D0BFD">
        <w:rPr>
          <w:rFonts w:cs="Arial"/>
        </w:rPr>
        <w:t xml:space="preserve"> index</w:t>
      </w:r>
    </w:p>
    <w:p w14:paraId="63B59083" w14:textId="77777777" w:rsidR="005E54AF" w:rsidRPr="002D0BFD" w:rsidRDefault="005E54AF" w:rsidP="005E54AF">
      <w:pPr>
        <w:autoSpaceDE w:val="0"/>
        <w:autoSpaceDN w:val="0"/>
        <w:adjustRightInd w:val="0"/>
        <w:spacing w:before="0" w:after="0"/>
        <w:rPr>
          <w:rFonts w:cs="Arial"/>
        </w:rPr>
      </w:pPr>
      <w:r w:rsidRPr="002D0BFD">
        <w:rPr>
          <w:rFonts w:cs="Arial"/>
        </w:rPr>
        <w:t>)</w:t>
      </w:r>
    </w:p>
    <w:p w14:paraId="4775E115" w14:textId="77777777" w:rsidR="005567F2" w:rsidRPr="00801E3F" w:rsidRDefault="005567F2" w:rsidP="005567F2">
      <w:pPr>
        <w:autoSpaceDE w:val="0"/>
        <w:autoSpaceDN w:val="0"/>
        <w:adjustRightInd w:val="0"/>
        <w:spacing w:before="0" w:after="0"/>
        <w:rPr>
          <w:rFonts w:cs="Arial"/>
        </w:rPr>
      </w:pPr>
    </w:p>
    <w:p w14:paraId="1048C743" w14:textId="77777777" w:rsidR="005567F2" w:rsidRPr="00B96C4C" w:rsidRDefault="005567F2" w:rsidP="005567F2"/>
    <w:p w14:paraId="531106A4" w14:textId="77777777" w:rsidR="005567F2" w:rsidRPr="006874A5" w:rsidRDefault="005567F2" w:rsidP="005567F2">
      <w:r>
        <w:t>Metóda</w:t>
      </w:r>
      <w:r w:rsidRPr="005C7D62">
        <w:t xml:space="preserve"> vráti konkrétn</w:t>
      </w:r>
      <w:r>
        <w:t>y</w:t>
      </w:r>
      <w:r w:rsidRPr="005C7D62">
        <w:t xml:space="preserve"> </w:t>
      </w:r>
      <w:r w:rsidR="007F17EF">
        <w:t>záznam</w:t>
      </w:r>
      <w:r>
        <w:t xml:space="preserve"> </w:t>
      </w:r>
      <w:r w:rsidRPr="005C7D62">
        <w:t>zo zoznamu</w:t>
      </w:r>
      <w:r>
        <w:t>,</w:t>
      </w:r>
      <w:r w:rsidRPr="005C7D62">
        <w:t xml:space="preserve"> na základe indexu. </w:t>
      </w:r>
    </w:p>
    <w:p w14:paraId="4F38AF59" w14:textId="77777777" w:rsidR="005567F2" w:rsidRDefault="005567F2" w:rsidP="005567F2"/>
    <w:p w14:paraId="4CABC724" w14:textId="77777777" w:rsidR="005567F2" w:rsidRDefault="005567F2" w:rsidP="005567F2">
      <w:pPr>
        <w:rPr>
          <w:lang w:val="en-US"/>
        </w:rPr>
      </w:pPr>
      <w:r>
        <w:t xml:space="preserve">V prípade neúspechu vráti </w:t>
      </w:r>
      <w:proofErr w:type="spellStart"/>
      <w:r w:rsidRPr="0043130F">
        <w:rPr>
          <w:rFonts w:ascii="Courier New" w:hAnsi="Courier New" w:cs="Courier New"/>
        </w:rPr>
        <w:t>null</w:t>
      </w:r>
      <w:proofErr w:type="spellEnd"/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750399CD" w14:textId="77777777" w:rsidR="005567F2" w:rsidRDefault="005567F2" w:rsidP="005567F2"/>
    <w:p w14:paraId="263032A1" w14:textId="77777777" w:rsidR="005567F2" w:rsidRPr="006874A5" w:rsidRDefault="005567F2" w:rsidP="005567F2">
      <w:r w:rsidRPr="0082145C">
        <w:t>Vstupnými</w:t>
      </w:r>
      <w:r w:rsidRPr="005C7D62">
        <w:t xml:space="preserve"> parametrami sú:</w:t>
      </w:r>
    </w:p>
    <w:p w14:paraId="2213065C" w14:textId="77777777" w:rsidR="005567F2" w:rsidRDefault="007F17EF" w:rsidP="007F17EF">
      <w:pPr>
        <w:pStyle w:val="Zoznamsodrkami"/>
      </w:pPr>
      <w:proofErr w:type="spellStart"/>
      <w:r w:rsidRPr="007F17EF">
        <w:rPr>
          <w:rFonts w:ascii="Courier New" w:hAnsi="Courier New" w:cs="Courier New"/>
        </w:rPr>
        <w:lastRenderedPageBreak/>
        <w:t>unauthorizedObjectInfoList</w:t>
      </w:r>
      <w:proofErr w:type="spellEnd"/>
      <w:r w:rsidRPr="007F17EF">
        <w:rPr>
          <w:rFonts w:ascii="Courier New" w:hAnsi="Courier New" w:cs="Courier New"/>
        </w:rPr>
        <w:t xml:space="preserve"> </w:t>
      </w:r>
      <w:r w:rsidR="005567F2">
        <w:t>– získaný zoznam</w:t>
      </w:r>
    </w:p>
    <w:p w14:paraId="4EE7AFEB" w14:textId="77777777" w:rsidR="005567F2" w:rsidRDefault="005567F2" w:rsidP="005567F2">
      <w:pPr>
        <w:pStyle w:val="Zoznamsodrkami"/>
      </w:pPr>
      <w:r w:rsidRPr="0043130F">
        <w:rPr>
          <w:rFonts w:ascii="Courier New" w:hAnsi="Courier New" w:cs="Courier New"/>
        </w:rPr>
        <w:t>index</w:t>
      </w:r>
      <w:r>
        <w:t xml:space="preserve"> </w:t>
      </w:r>
      <w:r w:rsidRPr="005C7D62">
        <w:t>–</w:t>
      </w:r>
      <w:r>
        <w:t xml:space="preserve"> udáva poradové číslo, prvý</w:t>
      </w:r>
      <w:r w:rsidRPr="005C7D62">
        <w:t xml:space="preserve"> </w:t>
      </w:r>
      <w:r>
        <w:t>v poradí</w:t>
      </w:r>
      <w:r w:rsidRPr="005C7D62">
        <w:t xml:space="preserve"> = 0</w:t>
      </w:r>
    </w:p>
    <w:p w14:paraId="2954A290" w14:textId="77777777" w:rsidR="00395800" w:rsidRPr="00CE6455" w:rsidRDefault="00395800" w:rsidP="00E310C0">
      <w:pPr>
        <w:pStyle w:val="Nadpis2"/>
      </w:pPr>
      <w:bookmarkStart w:id="262" w:name="_Toc424730400"/>
      <w:bookmarkStart w:id="263" w:name="_Toc424807079"/>
      <w:bookmarkStart w:id="264" w:name="_Toc424807125"/>
      <w:bookmarkStart w:id="265" w:name="_Toc140232950"/>
      <w:r w:rsidRPr="00546DEC">
        <w:t>Prezerani</w:t>
      </w:r>
      <w:r>
        <w:t xml:space="preserve">e </w:t>
      </w:r>
      <w:r w:rsidR="00007BD5">
        <w:t>obsahu dokumentu bez autorizácie</w:t>
      </w:r>
      <w:r w:rsidRPr="00546DEC">
        <w:t xml:space="preserve"> v </w:t>
      </w:r>
      <w:proofErr w:type="spellStart"/>
      <w:r>
        <w:t>xml</w:t>
      </w:r>
      <w:proofErr w:type="spellEnd"/>
      <w:r>
        <w:t>/JSON formáte</w:t>
      </w:r>
      <w:bookmarkEnd w:id="257"/>
      <w:bookmarkEnd w:id="262"/>
      <w:bookmarkEnd w:id="263"/>
      <w:bookmarkEnd w:id="264"/>
      <w:bookmarkEnd w:id="265"/>
    </w:p>
    <w:p w14:paraId="2EED4023" w14:textId="77777777" w:rsidR="00395800" w:rsidRDefault="00395800" w:rsidP="005C75EA"/>
    <w:p w14:paraId="5EC23FAD" w14:textId="77777777" w:rsidR="00007BD5" w:rsidRPr="00B96C4C" w:rsidRDefault="00007BD5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DocumentUnauthorizedInfoGet</w:t>
      </w:r>
      <w:r w:rsidR="0048314C">
        <w:t>ByType</w:t>
      </w:r>
      <w:proofErr w:type="spellEnd"/>
    </w:p>
    <w:p w14:paraId="5D11BC31" w14:textId="77777777" w:rsidR="00007BD5" w:rsidRPr="00B96C4C" w:rsidRDefault="00007BD5" w:rsidP="005C75EA">
      <w:r w:rsidRPr="00B96C4C">
        <w:t>(</w:t>
      </w:r>
    </w:p>
    <w:p w14:paraId="0C6D96AB" w14:textId="77777777" w:rsidR="00007BD5" w:rsidRPr="00B96C4C" w:rsidRDefault="00007BD5" w:rsidP="005C75EA">
      <w:proofErr w:type="spellStart"/>
      <w:r w:rsidRPr="00B96C4C">
        <w:rPr>
          <w:color w:val="0000FF"/>
        </w:rPr>
        <w:t>string</w:t>
      </w:r>
      <w:proofErr w:type="spellEnd"/>
      <w:r w:rsidRPr="00B96C4C">
        <w:t xml:space="preserve"> </w:t>
      </w:r>
      <w:proofErr w:type="spellStart"/>
      <w:r w:rsidRPr="00B96C4C">
        <w:t>document</w:t>
      </w:r>
      <w:proofErr w:type="spellEnd"/>
      <w:r w:rsidRPr="00B96C4C">
        <w:t xml:space="preserve">, </w:t>
      </w:r>
    </w:p>
    <w:p w14:paraId="6339E30E" w14:textId="77777777" w:rsidR="00007BD5" w:rsidRPr="00B96C4C" w:rsidRDefault="00007BD5" w:rsidP="005C75EA">
      <w:proofErr w:type="spellStart"/>
      <w:r w:rsidRPr="00B96C4C">
        <w:rPr>
          <w:color w:val="0000FF"/>
        </w:rPr>
        <w:t>int</w:t>
      </w:r>
      <w:proofErr w:type="spellEnd"/>
      <w:r w:rsidRPr="00B96C4C">
        <w:t xml:space="preserve"> </w:t>
      </w:r>
      <w:proofErr w:type="spellStart"/>
      <w:r w:rsidRPr="00B96C4C">
        <w:t>outputType</w:t>
      </w:r>
      <w:proofErr w:type="spellEnd"/>
    </w:p>
    <w:p w14:paraId="3EC86E1F" w14:textId="77777777" w:rsidR="00007BD5" w:rsidRPr="00B96C4C" w:rsidRDefault="00007BD5" w:rsidP="005C75EA">
      <w:r w:rsidRPr="00B96C4C">
        <w:t>)</w:t>
      </w:r>
    </w:p>
    <w:p w14:paraId="2A357387" w14:textId="77777777" w:rsidR="00007BD5" w:rsidRDefault="00007BD5" w:rsidP="005C75EA"/>
    <w:p w14:paraId="5F9DDAD5" w14:textId="77777777" w:rsidR="00007BD5" w:rsidRDefault="00007BD5" w:rsidP="005C75EA">
      <w:r w:rsidRPr="00007BD5">
        <w:t>Metóda vráti informácie o vst</w:t>
      </w:r>
      <w:r>
        <w:t>upnom dokumente bez autorizácie</w:t>
      </w:r>
      <w:r w:rsidR="00BF2F81">
        <w:t xml:space="preserve"> v požadovanom formáte</w:t>
      </w:r>
      <w:r>
        <w:t xml:space="preserve">. V prípade neúspechu vráti </w:t>
      </w:r>
      <w:r w:rsidR="00BF2F81" w:rsidRPr="00BF2F81">
        <w:t>prázdny reťazec</w:t>
      </w:r>
      <w:r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>
        <w:t xml:space="preserve"> inštancie </w:t>
      </w:r>
      <w:proofErr w:type="spellStart"/>
      <w:r w:rsidRPr="00AC56EF">
        <w:t>Communication</w:t>
      </w:r>
      <w:proofErr w:type="spellEnd"/>
      <w:r>
        <w:t>.</w:t>
      </w:r>
    </w:p>
    <w:p w14:paraId="45E10095" w14:textId="77777777" w:rsidR="00007BD5" w:rsidRPr="00E22C0C" w:rsidRDefault="00007BD5" w:rsidP="005C75EA"/>
    <w:p w14:paraId="63E040D9" w14:textId="77777777" w:rsidR="00007BD5" w:rsidRDefault="00007BD5" w:rsidP="005C75EA">
      <w:r>
        <w:t>Vstupnými parametrami metódy sú:</w:t>
      </w:r>
    </w:p>
    <w:p w14:paraId="2D24B42D" w14:textId="77777777" w:rsidR="00007BD5" w:rsidRPr="00BF2F81" w:rsidRDefault="00007BD5" w:rsidP="005C75EA">
      <w:pPr>
        <w:pStyle w:val="Zoznamsodrkami"/>
      </w:pPr>
      <w:proofErr w:type="spellStart"/>
      <w:r>
        <w:rPr>
          <w:rFonts w:ascii="Courier New" w:hAnsi="Courier New" w:cs="Courier New"/>
        </w:rPr>
        <w:t>document</w:t>
      </w:r>
      <w:proofErr w:type="spellEnd"/>
      <w:r w:rsidRPr="009E56B5">
        <w:rPr>
          <w:i/>
        </w:rPr>
        <w:t xml:space="preserve"> </w:t>
      </w:r>
      <w:r>
        <w:t xml:space="preserve">– </w:t>
      </w:r>
      <w:proofErr w:type="spellStart"/>
      <w:r>
        <w:t>xml</w:t>
      </w:r>
      <w:proofErr w:type="spellEnd"/>
      <w:r>
        <w:t xml:space="preserve"> dáta (</w:t>
      </w:r>
      <w:proofErr w:type="spellStart"/>
      <w:r w:rsidRPr="00007BD5">
        <w:t>DocumentUnauthorized</w:t>
      </w:r>
      <w:proofErr w:type="spellEnd"/>
      <w:r>
        <w:t xml:space="preserve">) získané v detaile obsahu konkrétneho podania/zásielky </w:t>
      </w:r>
      <w:r w:rsidRPr="00D631DF">
        <w:t>(</w:t>
      </w:r>
      <w:proofErr w:type="spellStart"/>
      <w:r w:rsidRPr="00EA5BBC">
        <w:rPr>
          <w:rFonts w:ascii="Courier New" w:hAnsi="Courier New" w:cs="Courier New"/>
        </w:rPr>
        <w:t>DocumentInfo</w:t>
      </w:r>
      <w:r>
        <w:rPr>
          <w:rFonts w:ascii="Consolas" w:hAnsi="Consolas" w:cs="Consolas"/>
          <w:color w:val="2B91AF"/>
          <w:sz w:val="19"/>
          <w:szCs w:val="19"/>
        </w:rPr>
        <w:t>.</w:t>
      </w:r>
      <w:r w:rsidRPr="00EA5BBC">
        <w:rPr>
          <w:rFonts w:ascii="Courier New" w:hAnsi="Courier New" w:cs="Courier New"/>
        </w:rPr>
        <w:t>Data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BF2F81">
        <w:t>z kapitoly 7</w:t>
      </w:r>
      <w:r w:rsidRPr="009E56B5">
        <w:t>.1</w:t>
      </w:r>
      <w:r>
        <w:t xml:space="preserve">, kde </w:t>
      </w:r>
      <w:proofErr w:type="spellStart"/>
      <w:r w:rsidRPr="00EA5BBC">
        <w:rPr>
          <w:rFonts w:ascii="Courier New" w:hAnsi="Courier New" w:cs="Courier New"/>
        </w:rPr>
        <w:t>DocumentType</w:t>
      </w:r>
      <w:proofErr w:type="spellEnd"/>
      <w:r>
        <w:t xml:space="preserve"> </w:t>
      </w:r>
      <w:r w:rsidRPr="00D631DF">
        <w:t>= 1)</w:t>
      </w:r>
    </w:p>
    <w:p w14:paraId="7420F909" w14:textId="77777777" w:rsidR="00BF2F81" w:rsidRDefault="00BF2F81" w:rsidP="005C75EA">
      <w:pPr>
        <w:pStyle w:val="Zoznamsodrkami"/>
      </w:pPr>
      <w:proofErr w:type="spellStart"/>
      <w:r w:rsidRPr="00C263B1">
        <w:rPr>
          <w:rFonts w:ascii="Courier New" w:hAnsi="Courier New" w:cs="Courier New"/>
        </w:rPr>
        <w:t>outputType</w:t>
      </w:r>
      <w:proofErr w:type="spellEnd"/>
      <w:r>
        <w:rPr>
          <w:i/>
        </w:rPr>
        <w:t xml:space="preserve"> </w:t>
      </w:r>
      <w:r>
        <w:t xml:space="preserve">– formát výstupu: </w:t>
      </w:r>
      <w:r w:rsidRPr="00DB2FB8">
        <w:t>0=</w:t>
      </w:r>
      <w:proofErr w:type="spellStart"/>
      <w:r w:rsidRPr="00DB2FB8">
        <w:t>xml</w:t>
      </w:r>
      <w:proofErr w:type="spellEnd"/>
      <w:r w:rsidRPr="00DB2FB8">
        <w:t>, 1=</w:t>
      </w:r>
      <w:proofErr w:type="spellStart"/>
      <w:r w:rsidRPr="00DB2FB8">
        <w:t>json</w:t>
      </w:r>
      <w:proofErr w:type="spellEnd"/>
    </w:p>
    <w:p w14:paraId="2FFED48B" w14:textId="77777777" w:rsidR="00262CA5" w:rsidRDefault="00262CA5" w:rsidP="005C75EA">
      <w:pPr>
        <w:pStyle w:val="Nadpis1"/>
      </w:pPr>
      <w:bookmarkStart w:id="266" w:name="_Ref235608316"/>
      <w:bookmarkStart w:id="267" w:name="_Ref235608329"/>
      <w:bookmarkStart w:id="268" w:name="_Toc418151203"/>
      <w:bookmarkStart w:id="269" w:name="_Toc424730401"/>
      <w:bookmarkStart w:id="270" w:name="_Toc424807080"/>
      <w:bookmarkStart w:id="271" w:name="_Toc424807126"/>
      <w:bookmarkStart w:id="272" w:name="_Toc140232951"/>
      <w:r>
        <w:lastRenderedPageBreak/>
        <w:t>Sťahovanie číselníkov</w:t>
      </w:r>
      <w:bookmarkEnd w:id="266"/>
      <w:bookmarkEnd w:id="267"/>
      <w:bookmarkEnd w:id="268"/>
      <w:bookmarkEnd w:id="269"/>
      <w:bookmarkEnd w:id="270"/>
      <w:bookmarkEnd w:id="271"/>
      <w:bookmarkEnd w:id="272"/>
    </w:p>
    <w:bookmarkEnd w:id="12"/>
    <w:p w14:paraId="5E2C9F27" w14:textId="77777777" w:rsidR="0094396A" w:rsidRPr="00B96C4C" w:rsidRDefault="0094396A" w:rsidP="005C75EA">
      <w:pPr>
        <w:rPr>
          <w:lang w:val="en-US"/>
        </w:rPr>
      </w:pPr>
      <w:r w:rsidRPr="00B96C4C">
        <w:rPr>
          <w:color w:val="0000FF"/>
          <w:lang w:val="en-US"/>
        </w:rPr>
        <w:t>bool</w:t>
      </w:r>
      <w:r w:rsidRPr="00B96C4C">
        <w:rPr>
          <w:lang w:val="en-US"/>
        </w:rPr>
        <w:t xml:space="preserve"> </w:t>
      </w:r>
      <w:proofErr w:type="spellStart"/>
      <w:proofErr w:type="gramStart"/>
      <w:r w:rsidR="00C13A02" w:rsidRPr="00B96C4C">
        <w:rPr>
          <w:lang w:val="en-US"/>
        </w:rPr>
        <w:t>DialsGet</w:t>
      </w:r>
      <w:proofErr w:type="spellEnd"/>
      <w:r w:rsidRPr="00B96C4C">
        <w:rPr>
          <w:lang w:val="en-US"/>
        </w:rPr>
        <w:t>(</w:t>
      </w:r>
      <w:proofErr w:type="gramEnd"/>
      <w:r w:rsidRPr="00B96C4C">
        <w:rPr>
          <w:lang w:val="en-US"/>
        </w:rPr>
        <w:t>)</w:t>
      </w:r>
    </w:p>
    <w:p w14:paraId="70E28005" w14:textId="77777777" w:rsidR="001F5F1F" w:rsidRPr="00B96C4C" w:rsidRDefault="001F5F1F" w:rsidP="005C75EA">
      <w:pPr>
        <w:rPr>
          <w:lang w:val="en-US"/>
        </w:rPr>
      </w:pPr>
    </w:p>
    <w:p w14:paraId="3C562C63" w14:textId="77777777" w:rsidR="004E2E1D" w:rsidRPr="00B96C4C" w:rsidRDefault="004E2E1D" w:rsidP="005C75EA">
      <w:pPr>
        <w:rPr>
          <w:color w:val="0000FF"/>
          <w:lang w:val="en-US"/>
        </w:rPr>
      </w:pPr>
      <w:r>
        <w:t xml:space="preserve">Vytvorí sa inštancia triedy </w:t>
      </w:r>
      <w:proofErr w:type="spellStart"/>
      <w:r w:rsidR="00BE1765" w:rsidRPr="00B96C4C">
        <w:t>Ditec.Cep.Ekr.Interface.Admin.</w:t>
      </w:r>
      <w:r w:rsidR="00BE1765" w:rsidRPr="00B96C4C">
        <w:rPr>
          <w:b/>
        </w:rPr>
        <w:t>Admin</w:t>
      </w:r>
      <w:proofErr w:type="spellEnd"/>
      <w:r>
        <w:rPr>
          <w:lang w:val="en-US"/>
        </w:rPr>
        <w:t xml:space="preserve"> </w:t>
      </w:r>
      <w:r w:rsidR="00BE1765" w:rsidRPr="00800B03">
        <w:t>(pre COM rozhranie “</w:t>
      </w:r>
      <w:proofErr w:type="spellStart"/>
      <w:r w:rsidR="000E31EF" w:rsidRPr="00B96C4C">
        <w:t>Ditec.</w:t>
      </w:r>
      <w:r w:rsidR="00BE1765" w:rsidRPr="00B96C4C">
        <w:t>Cep.Ekr.Interface.Admin</w:t>
      </w:r>
      <w:proofErr w:type="spellEnd"/>
      <w:r w:rsidR="00BE1765" w:rsidRPr="00800B03">
        <w:t>”)</w:t>
      </w:r>
      <w:r>
        <w:rPr>
          <w:lang w:val="en-US"/>
        </w:rPr>
        <w:t>.</w:t>
      </w:r>
    </w:p>
    <w:p w14:paraId="50F1B372" w14:textId="77777777" w:rsidR="004E2E1D" w:rsidRPr="00B96C4C" w:rsidRDefault="004E2E1D" w:rsidP="005C75EA">
      <w:pPr>
        <w:rPr>
          <w:lang w:val="en-US"/>
        </w:rPr>
      </w:pPr>
    </w:p>
    <w:p w14:paraId="637E0251" w14:textId="77777777" w:rsidR="0094396A" w:rsidRPr="00C852D6" w:rsidRDefault="00562671" w:rsidP="005C75EA">
      <w:pPr>
        <w:pStyle w:val="Zoznamsodrkami"/>
      </w:pPr>
      <w:r w:rsidRPr="00C852D6">
        <w:t>Metóda</w:t>
      </w:r>
      <w:r w:rsidR="0094396A" w:rsidRPr="00C852D6">
        <w:t xml:space="preserve"> </w:t>
      </w:r>
      <w:r w:rsidR="00C13A02" w:rsidRPr="00C852D6">
        <w:t xml:space="preserve">aktualizuje </w:t>
      </w:r>
      <w:r w:rsidR="0094396A" w:rsidRPr="00C852D6">
        <w:t xml:space="preserve">číselníky </w:t>
      </w:r>
      <w:r w:rsidR="00C13A02" w:rsidRPr="00C852D6">
        <w:t xml:space="preserve">a </w:t>
      </w:r>
      <w:r w:rsidR="0094396A" w:rsidRPr="00C852D6">
        <w:t xml:space="preserve">uloží v podobe </w:t>
      </w:r>
      <w:proofErr w:type="spellStart"/>
      <w:r w:rsidR="0094396A" w:rsidRPr="00C852D6">
        <w:t>xml</w:t>
      </w:r>
      <w:proofErr w:type="spellEnd"/>
      <w:r w:rsidR="0094396A" w:rsidRPr="00C852D6">
        <w:t xml:space="preserve"> súboru</w:t>
      </w:r>
      <w:r w:rsidR="005B4701" w:rsidRPr="00C852D6">
        <w:t xml:space="preserve"> </w:t>
      </w:r>
      <w:r w:rsidR="007F1F8A" w:rsidRPr="00C852D6">
        <w:rPr>
          <w:b/>
        </w:rPr>
        <w:t>D</w:t>
      </w:r>
      <w:r w:rsidR="005B4701" w:rsidRPr="00C852D6">
        <w:rPr>
          <w:b/>
        </w:rPr>
        <w:t>ials.xml</w:t>
      </w:r>
      <w:r w:rsidR="0094396A" w:rsidRPr="00C852D6">
        <w:t>.</w:t>
      </w:r>
    </w:p>
    <w:p w14:paraId="742BB876" w14:textId="77777777" w:rsidR="005C7D62" w:rsidRPr="00C852D6" w:rsidRDefault="00284CA8" w:rsidP="005C75EA">
      <w:pPr>
        <w:pStyle w:val="Zoznamsodrkami"/>
      </w:pPr>
      <w:r w:rsidRPr="00C852D6">
        <w:t xml:space="preserve">V prípade úspechu vráti </w:t>
      </w:r>
      <w:proofErr w:type="spellStart"/>
      <w:r w:rsidRPr="00C852D6">
        <w:rPr>
          <w:rFonts w:ascii="Courier New" w:hAnsi="Courier New" w:cs="Courier New"/>
        </w:rPr>
        <w:t>true</w:t>
      </w:r>
      <w:proofErr w:type="spellEnd"/>
      <w:r w:rsidRPr="00C852D6">
        <w:t xml:space="preserve">, v prípade neúspechu vráti </w:t>
      </w:r>
      <w:proofErr w:type="spellStart"/>
      <w:r w:rsidRPr="00C852D6">
        <w:rPr>
          <w:rFonts w:ascii="Courier New" w:hAnsi="Courier New" w:cs="Courier New"/>
        </w:rPr>
        <w:t>false</w:t>
      </w:r>
      <w:proofErr w:type="spellEnd"/>
      <w:r w:rsidR="007F1F8A" w:rsidRPr="00C852D6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="007F1F8A" w:rsidRPr="00C852D6">
        <w:t xml:space="preserve"> inštancie Admin</w:t>
      </w:r>
      <w:r w:rsidRPr="00C852D6">
        <w:t>.</w:t>
      </w:r>
    </w:p>
    <w:p w14:paraId="4C507B4E" w14:textId="77777777" w:rsidR="0094396A" w:rsidRDefault="0094396A" w:rsidP="005C75EA"/>
    <w:p w14:paraId="469743AA" w14:textId="77777777" w:rsidR="00262CA5" w:rsidRDefault="00262CA5" w:rsidP="005C75EA">
      <w:r>
        <w:t xml:space="preserve">Pre potreby správneho vyskladania podania </w:t>
      </w:r>
      <w:r w:rsidR="00851819">
        <w:t xml:space="preserve">a interpretovanie výsledkov metód rozhrania </w:t>
      </w:r>
      <w:r>
        <w:t xml:space="preserve">sú </w:t>
      </w:r>
      <w:r w:rsidR="00701575">
        <w:t xml:space="preserve">systémom </w:t>
      </w:r>
      <w:r w:rsidR="0001054D">
        <w:t>CEP</w:t>
      </w:r>
      <w:r>
        <w:t xml:space="preserve"> poskytované číselníky.</w:t>
      </w:r>
    </w:p>
    <w:p w14:paraId="340BB2EA" w14:textId="77777777" w:rsidR="00262CA5" w:rsidRDefault="00262CA5" w:rsidP="005C75EA"/>
    <w:p w14:paraId="3FDB92E6" w14:textId="77777777" w:rsidR="00262CA5" w:rsidRDefault="00562671" w:rsidP="005C75EA">
      <w:pPr>
        <w:pStyle w:val="Zoznamsodrkami"/>
      </w:pPr>
      <w:r>
        <w:t>Metóda</w:t>
      </w:r>
      <w:r w:rsidR="00262CA5">
        <w:t xml:space="preserve"> vráti informácie o nasledovných číselníkoch a ich atribútoch:</w:t>
      </w:r>
    </w:p>
    <w:p w14:paraId="659F5DDD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t>Typ podania (spoločný číselník určujúci typ podania a typ zásielky)</w:t>
      </w:r>
    </w:p>
    <w:p w14:paraId="2DE0DF19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</w:t>
      </w:r>
    </w:p>
    <w:p w14:paraId="26DB8691" w14:textId="77777777" w:rsidR="0003533F" w:rsidRDefault="0003533F" w:rsidP="005C75EA">
      <w:pPr>
        <w:pStyle w:val="Zoznamsodrkami"/>
        <w:numPr>
          <w:ilvl w:val="1"/>
          <w:numId w:val="14"/>
        </w:numPr>
      </w:pPr>
      <w:r>
        <w:t>Externý kód</w:t>
      </w:r>
    </w:p>
    <w:p w14:paraId="4EC64343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Názov</w:t>
      </w:r>
    </w:p>
    <w:p w14:paraId="270F5255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11D65D6D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67CACA34" w14:textId="77777777" w:rsidR="0003533F" w:rsidRDefault="00FF6AEB" w:rsidP="005C75EA">
      <w:pPr>
        <w:pStyle w:val="Zoznamsodrkami"/>
        <w:numPr>
          <w:ilvl w:val="1"/>
          <w:numId w:val="14"/>
        </w:numPr>
      </w:pPr>
      <w:r>
        <w:t>Smer pohybu</w:t>
      </w:r>
    </w:p>
    <w:p w14:paraId="69BC2227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t xml:space="preserve">Typ </w:t>
      </w:r>
      <w:r w:rsidR="00CF0D15">
        <w:t xml:space="preserve">skupiny podpisov </w:t>
      </w:r>
      <w:r>
        <w:t>v rámci typu podania</w:t>
      </w:r>
    </w:p>
    <w:p w14:paraId="71771645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Kód typu podania</w:t>
      </w:r>
    </w:p>
    <w:p w14:paraId="009E48AF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typu </w:t>
      </w:r>
      <w:r w:rsidR="00FF6AEB">
        <w:t>skupiny podpisov</w:t>
      </w:r>
    </w:p>
    <w:p w14:paraId="53571F8A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Hlavný – príznak vyjadrujúci, či ide hlavný typ dokumentu v rámci typu podania</w:t>
      </w:r>
    </w:p>
    <w:p w14:paraId="5061D34A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53F3A13D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447D7574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Minimálny počet – minimálny počet v akom sa musí typ dokumentu vyskytovať v danom type podania</w:t>
      </w:r>
    </w:p>
    <w:p w14:paraId="1C0FCA3F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Maximálny počet – maximálny počet v akom sa môže typ dokumentu vyskytovať v danom type podania</w:t>
      </w:r>
    </w:p>
    <w:p w14:paraId="24CE83F7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t xml:space="preserve">Typ </w:t>
      </w:r>
      <w:r w:rsidR="00CF0D15">
        <w:t>skupiny podpisov</w:t>
      </w:r>
    </w:p>
    <w:p w14:paraId="21A97399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</w:t>
      </w:r>
    </w:p>
    <w:p w14:paraId="7CC47864" w14:textId="77777777" w:rsidR="00D25632" w:rsidRDefault="00D25632" w:rsidP="005C75EA">
      <w:pPr>
        <w:pStyle w:val="Zoznamsodrkami"/>
        <w:numPr>
          <w:ilvl w:val="1"/>
          <w:numId w:val="14"/>
        </w:numPr>
      </w:pPr>
      <w:r>
        <w:t>Externý kód</w:t>
      </w:r>
    </w:p>
    <w:p w14:paraId="184B7CEE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Názov</w:t>
      </w:r>
    </w:p>
    <w:p w14:paraId="23047FD1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7EA84818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18E2B263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t xml:space="preserve">Typ objektu v rámci typu </w:t>
      </w:r>
      <w:r w:rsidR="00D150FE">
        <w:t>skupiny podpisov</w:t>
      </w:r>
    </w:p>
    <w:p w14:paraId="4BE24892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typu </w:t>
      </w:r>
      <w:r w:rsidR="00FF6AEB">
        <w:t>skupiny podpisov</w:t>
      </w:r>
    </w:p>
    <w:p w14:paraId="4306E341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Kód typu objektu</w:t>
      </w:r>
    </w:p>
    <w:p w14:paraId="7A4902C3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Hlavný – príznak vyjadrujúci, či ide hlavný typ objektu v rámci typu podania</w:t>
      </w:r>
    </w:p>
    <w:p w14:paraId="5DFBDDFC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22800329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240603FA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Minimálny počet – minimálny počet v akom sa musí typ objektu vyskytovať v danom type dokumentu</w:t>
      </w:r>
    </w:p>
    <w:p w14:paraId="15D35D9F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Maximálny počet – maximálny počet v akom sa môže typ objektu vyskytovať v danom type dokumentu</w:t>
      </w:r>
    </w:p>
    <w:p w14:paraId="68BB6165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lastRenderedPageBreak/>
        <w:t>Typ objektu</w:t>
      </w:r>
    </w:p>
    <w:p w14:paraId="77944837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</w:t>
      </w:r>
    </w:p>
    <w:p w14:paraId="0EA34EBC" w14:textId="77777777" w:rsidR="00D25632" w:rsidRDefault="00D25632" w:rsidP="005C75EA">
      <w:pPr>
        <w:pStyle w:val="Zoznamsodrkami"/>
        <w:numPr>
          <w:ilvl w:val="1"/>
          <w:numId w:val="14"/>
        </w:numPr>
      </w:pPr>
      <w:r>
        <w:t>Externý kód</w:t>
      </w:r>
    </w:p>
    <w:p w14:paraId="2A103360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Názov</w:t>
      </w:r>
    </w:p>
    <w:p w14:paraId="4A8FC2BD" w14:textId="77777777" w:rsidR="00FF6AEB" w:rsidRDefault="00FF6AEB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082EB6D6" w14:textId="77777777" w:rsidR="00FF6AEB" w:rsidRDefault="00FF6AEB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0328F1FC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XSD </w:t>
      </w:r>
      <w:proofErr w:type="spellStart"/>
      <w:r>
        <w:t>Uri</w:t>
      </w:r>
      <w:proofErr w:type="spellEnd"/>
      <w:r>
        <w:t xml:space="preserve"> – referencia XSD schémy</w:t>
      </w:r>
    </w:p>
    <w:p w14:paraId="54D7F38A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XSD Dáta - </w:t>
      </w:r>
      <w:r w:rsidRPr="00477E33">
        <w:t>dáta XSD schémy</w:t>
      </w:r>
    </w:p>
    <w:p w14:paraId="7BA6C84D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XSDNS </w:t>
      </w:r>
      <w:proofErr w:type="spellStart"/>
      <w:r>
        <w:t>Uri</w:t>
      </w:r>
      <w:proofErr w:type="spellEnd"/>
      <w:r>
        <w:t xml:space="preserve"> - </w:t>
      </w:r>
      <w:proofErr w:type="spellStart"/>
      <w:r w:rsidRPr="00477E33">
        <w:t>namespace</w:t>
      </w:r>
      <w:proofErr w:type="spellEnd"/>
      <w:r w:rsidRPr="00477E33">
        <w:t xml:space="preserve"> XSD schémy (</w:t>
      </w:r>
      <w:proofErr w:type="spellStart"/>
      <w:r w:rsidRPr="00477E33">
        <w:t>targetNamespace</w:t>
      </w:r>
      <w:proofErr w:type="spellEnd"/>
      <w:r w:rsidRPr="00477E33">
        <w:t>)</w:t>
      </w:r>
    </w:p>
    <w:p w14:paraId="485F3AA4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XSLT dáta – dáta XSL transformácie</w:t>
      </w:r>
    </w:p>
    <w:p w14:paraId="08598B69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XSLT </w:t>
      </w:r>
      <w:proofErr w:type="spellStart"/>
      <w:r>
        <w:t>Uri</w:t>
      </w:r>
      <w:proofErr w:type="spellEnd"/>
      <w:r>
        <w:t xml:space="preserve"> – referencia XSL transformácie</w:t>
      </w:r>
    </w:p>
    <w:p w14:paraId="6E45E8D9" w14:textId="77777777" w:rsidR="00262CA5" w:rsidRDefault="00262CA5" w:rsidP="005C75EA">
      <w:pPr>
        <w:pStyle w:val="Zoznamsodrkami"/>
        <w:numPr>
          <w:ilvl w:val="0"/>
          <w:numId w:val="14"/>
        </w:numPr>
      </w:pPr>
      <w:r>
        <w:t>Typ autorizácie</w:t>
      </w:r>
    </w:p>
    <w:p w14:paraId="0B02C565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</w:t>
      </w:r>
    </w:p>
    <w:p w14:paraId="045B7136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Názov</w:t>
      </w:r>
    </w:p>
    <w:p w14:paraId="4312DCF7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45B3B9FC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</w:p>
    <w:p w14:paraId="1AF2D29D" w14:textId="77777777" w:rsidR="00262CA5" w:rsidRDefault="00D150FE" w:rsidP="005C75EA">
      <w:pPr>
        <w:pStyle w:val="Zoznamsodrkami"/>
        <w:numPr>
          <w:ilvl w:val="0"/>
          <w:numId w:val="14"/>
        </w:numPr>
      </w:pPr>
      <w:r>
        <w:t>Typ</w:t>
      </w:r>
      <w:r w:rsidR="00262CA5">
        <w:t xml:space="preserve"> autorizácie pre typ </w:t>
      </w:r>
      <w:r>
        <w:t>skupiny podpisov</w:t>
      </w:r>
    </w:p>
    <w:p w14:paraId="7086913F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 xml:space="preserve">Kód typu </w:t>
      </w:r>
      <w:r w:rsidR="00FF6AEB">
        <w:t>skupiny podpisov</w:t>
      </w:r>
    </w:p>
    <w:p w14:paraId="757F1146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Kód typu autorizácie</w:t>
      </w:r>
    </w:p>
    <w:p w14:paraId="26C6A025" w14:textId="77777777" w:rsidR="00262CA5" w:rsidRDefault="00262CA5" w:rsidP="005C75EA">
      <w:pPr>
        <w:pStyle w:val="Zoznamsodrkami"/>
        <w:numPr>
          <w:ilvl w:val="1"/>
          <w:numId w:val="14"/>
        </w:numPr>
      </w:pPr>
      <w:r>
        <w:t>Dátum začiatku platnosti</w:t>
      </w:r>
    </w:p>
    <w:p w14:paraId="2CFA6CB5" w14:textId="77777777" w:rsidR="000657B1" w:rsidRDefault="00262CA5" w:rsidP="005C75EA">
      <w:pPr>
        <w:pStyle w:val="Zoznamsodrkami"/>
        <w:numPr>
          <w:ilvl w:val="1"/>
          <w:numId w:val="14"/>
        </w:numPr>
      </w:pPr>
      <w:r>
        <w:t>Dátum konca platnosti</w:t>
      </w:r>
      <w:bookmarkStart w:id="273" w:name="_Funkcie_pre_príjem_dokumentov"/>
      <w:bookmarkStart w:id="274" w:name="_Ref235608183"/>
      <w:bookmarkStart w:id="275" w:name="_Ref235608201"/>
      <w:bookmarkEnd w:id="273"/>
    </w:p>
    <w:p w14:paraId="1E291740" w14:textId="77777777" w:rsidR="00B8485C" w:rsidRDefault="00B8485C" w:rsidP="00B8485C">
      <w:pPr>
        <w:pStyle w:val="Zoznamsodrkami"/>
        <w:numPr>
          <w:ilvl w:val="0"/>
          <w:numId w:val="0"/>
        </w:numPr>
        <w:ind w:left="360" w:hanging="360"/>
      </w:pPr>
    </w:p>
    <w:p w14:paraId="296DAE45" w14:textId="77777777" w:rsidR="00B8485C" w:rsidRDefault="00B8485C" w:rsidP="00B8485C">
      <w:pPr>
        <w:pStyle w:val="Zoznamsodrkami"/>
        <w:numPr>
          <w:ilvl w:val="0"/>
          <w:numId w:val="0"/>
        </w:numPr>
        <w:ind w:left="360" w:hanging="360"/>
      </w:pPr>
    </w:p>
    <w:p w14:paraId="6FC3537F" w14:textId="77777777" w:rsidR="00B8485C" w:rsidRDefault="00B8485C" w:rsidP="00B8485C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A3BCC">
        <w:rPr>
          <w:rFonts w:cs="Arial"/>
        </w:rPr>
        <w:t>DialsGetData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14:paraId="33672573" w14:textId="77777777" w:rsidR="00BA3BCC" w:rsidRDefault="00B8485C" w:rsidP="00BA3BCC">
      <w:pPr>
        <w:pStyle w:val="Zoznamsodrkami"/>
        <w:numPr>
          <w:ilvl w:val="0"/>
          <w:numId w:val="0"/>
        </w:numPr>
      </w:pPr>
      <w:r>
        <w:t xml:space="preserve">Metóda </w:t>
      </w:r>
      <w:proofErr w:type="spellStart"/>
      <w:r>
        <w:t>v</w:t>
      </w:r>
      <w:r w:rsidRPr="00B8485C">
        <w:t>rati</w:t>
      </w:r>
      <w:proofErr w:type="spellEnd"/>
      <w:r w:rsidRPr="00B8485C">
        <w:t xml:space="preserve"> dáta z </w:t>
      </w:r>
      <w:proofErr w:type="spellStart"/>
      <w:r w:rsidRPr="00B8485C">
        <w:t>xml</w:t>
      </w:r>
      <w:proofErr w:type="spellEnd"/>
      <w:r w:rsidRPr="00B8485C">
        <w:t xml:space="preserve"> dokumentu Dials.xml</w:t>
      </w:r>
      <w:r>
        <w:t>.</w:t>
      </w:r>
      <w:r w:rsidR="00BA3BCC">
        <w:t xml:space="preserve"> </w:t>
      </w:r>
    </w:p>
    <w:p w14:paraId="17147F6D" w14:textId="77777777" w:rsidR="00BA3BCC" w:rsidRPr="00C852D6" w:rsidRDefault="00BA3BCC" w:rsidP="00BA3BCC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 w:rsidRPr="00BA3BCC">
        <w:rPr>
          <w:rFonts w:cs="Arial"/>
        </w:rPr>
        <w:t>dáta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0869397D" w14:textId="77777777" w:rsidR="00B8485C" w:rsidRDefault="00B8485C" w:rsidP="00B8485C">
      <w:pPr>
        <w:pStyle w:val="Zoznamsodrkami"/>
        <w:numPr>
          <w:ilvl w:val="0"/>
          <w:numId w:val="0"/>
        </w:numPr>
        <w:ind w:left="360" w:hanging="360"/>
      </w:pPr>
    </w:p>
    <w:p w14:paraId="47CF2F6D" w14:textId="77777777" w:rsidR="00BA3BCC" w:rsidRDefault="00BA3BCC" w:rsidP="00BA3BCC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A3BCC">
        <w:rPr>
          <w:rFonts w:cs="Arial"/>
        </w:rPr>
        <w:t>DialsGetPath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14:paraId="725B3938" w14:textId="77777777" w:rsidR="00BA3BCC" w:rsidRDefault="00BA3BCC" w:rsidP="00BA3BCC">
      <w:pPr>
        <w:pStyle w:val="Zoznamsodrkami"/>
        <w:numPr>
          <w:ilvl w:val="0"/>
          <w:numId w:val="0"/>
        </w:numPr>
      </w:pPr>
      <w:r>
        <w:t>Metóda vrá</w:t>
      </w:r>
      <w:r w:rsidRPr="00BA3BCC">
        <w:t xml:space="preserve">ti cestu k </w:t>
      </w:r>
      <w:proofErr w:type="spellStart"/>
      <w:r w:rsidRPr="00BA3BCC">
        <w:t>xml</w:t>
      </w:r>
      <w:proofErr w:type="spellEnd"/>
      <w:r w:rsidRPr="00BA3BCC">
        <w:t xml:space="preserve"> dokumentu Dials.xml</w:t>
      </w:r>
      <w:r>
        <w:t xml:space="preserve">. </w:t>
      </w:r>
    </w:p>
    <w:p w14:paraId="30AF0445" w14:textId="77777777" w:rsidR="00BA3BCC" w:rsidRDefault="00BA3BCC" w:rsidP="00BA3BCC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>
        <w:rPr>
          <w:rFonts w:cs="Arial"/>
        </w:rPr>
        <w:t>cestu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45438656" w14:textId="77777777" w:rsidR="0075608B" w:rsidRDefault="0075608B" w:rsidP="0075608B">
      <w:pPr>
        <w:pStyle w:val="Nadpis1"/>
      </w:pPr>
      <w:bookmarkStart w:id="276" w:name="_Toc140232952"/>
      <w:r>
        <w:lastRenderedPageBreak/>
        <w:t>Sťahovanie číselníkov EKR2</w:t>
      </w:r>
      <w:bookmarkEnd w:id="276"/>
    </w:p>
    <w:p w14:paraId="4A855EB8" w14:textId="77777777" w:rsidR="0075608B" w:rsidRPr="00B96C4C" w:rsidRDefault="0075608B" w:rsidP="0075608B">
      <w:pPr>
        <w:rPr>
          <w:lang w:val="en-US"/>
        </w:rPr>
      </w:pPr>
      <w:r w:rsidRPr="00B96C4C">
        <w:rPr>
          <w:color w:val="0000FF"/>
          <w:lang w:val="en-US"/>
        </w:rPr>
        <w:t>bool</w:t>
      </w:r>
      <w:r w:rsidRPr="00B96C4C">
        <w:rPr>
          <w:lang w:val="en-US"/>
        </w:rPr>
        <w:t xml:space="preserve"> </w:t>
      </w:r>
      <w:r w:rsidRPr="0075608B">
        <w:rPr>
          <w:lang w:val="en-US"/>
        </w:rPr>
        <w:t>DialsEKR2</w:t>
      </w:r>
      <w:proofErr w:type="gramStart"/>
      <w:r w:rsidRPr="0075608B">
        <w:rPr>
          <w:lang w:val="en-US"/>
        </w:rPr>
        <w:t>Get</w:t>
      </w:r>
      <w:r w:rsidRPr="00B96C4C">
        <w:rPr>
          <w:lang w:val="en-US"/>
        </w:rPr>
        <w:t>(</w:t>
      </w:r>
      <w:proofErr w:type="gramEnd"/>
      <w:r w:rsidRPr="00B96C4C">
        <w:rPr>
          <w:lang w:val="en-US"/>
        </w:rPr>
        <w:t>)</w:t>
      </w:r>
    </w:p>
    <w:p w14:paraId="798F8BA3" w14:textId="77777777" w:rsidR="0075608B" w:rsidRPr="00B96C4C" w:rsidRDefault="0075608B" w:rsidP="0075608B">
      <w:pPr>
        <w:rPr>
          <w:lang w:val="en-US"/>
        </w:rPr>
      </w:pPr>
    </w:p>
    <w:p w14:paraId="12ECE168" w14:textId="77777777" w:rsidR="0075608B" w:rsidRPr="00B96C4C" w:rsidRDefault="0075608B" w:rsidP="0075608B">
      <w:pPr>
        <w:rPr>
          <w:color w:val="0000FF"/>
          <w:lang w:val="en-US"/>
        </w:rPr>
      </w:pPr>
      <w:r>
        <w:t xml:space="preserve">Vytvorí sa inštancia triedy </w:t>
      </w:r>
      <w:proofErr w:type="spellStart"/>
      <w:r w:rsidRPr="00B96C4C">
        <w:t>Ditec.Cep.Ekr.Interface.Admin.</w:t>
      </w:r>
      <w:r w:rsidRPr="00B96C4C">
        <w:rPr>
          <w:b/>
        </w:rPr>
        <w:t>Admin</w:t>
      </w:r>
      <w:proofErr w:type="spellEnd"/>
      <w:r>
        <w:rPr>
          <w:lang w:val="en-US"/>
        </w:rPr>
        <w:t xml:space="preserve"> </w:t>
      </w:r>
      <w:r w:rsidRPr="00800B03">
        <w:t>(pre COM rozhranie “</w:t>
      </w:r>
      <w:proofErr w:type="spellStart"/>
      <w:r w:rsidRPr="00B96C4C">
        <w:t>Ditec.Cep.Ekr.Interface.Admin</w:t>
      </w:r>
      <w:proofErr w:type="spellEnd"/>
      <w:r w:rsidRPr="00800B03">
        <w:t>”)</w:t>
      </w:r>
      <w:r>
        <w:rPr>
          <w:lang w:val="en-US"/>
        </w:rPr>
        <w:t>.</w:t>
      </w:r>
    </w:p>
    <w:p w14:paraId="2490098E" w14:textId="77777777" w:rsidR="0075608B" w:rsidRPr="00B96C4C" w:rsidRDefault="0075608B" w:rsidP="0075608B">
      <w:pPr>
        <w:rPr>
          <w:lang w:val="en-US"/>
        </w:rPr>
      </w:pPr>
    </w:p>
    <w:p w14:paraId="44CB5DF5" w14:textId="77777777" w:rsidR="0075608B" w:rsidRPr="00C852D6" w:rsidRDefault="0075608B" w:rsidP="0075608B">
      <w:pPr>
        <w:pStyle w:val="Zoznamsodrkami"/>
      </w:pPr>
      <w:r w:rsidRPr="00C852D6">
        <w:t xml:space="preserve">Metóda aktualizuje číselníky a uloží v podobe </w:t>
      </w:r>
      <w:proofErr w:type="spellStart"/>
      <w:r w:rsidRPr="00C852D6">
        <w:t>xml</w:t>
      </w:r>
      <w:proofErr w:type="spellEnd"/>
      <w:r w:rsidRPr="00C852D6">
        <w:t xml:space="preserve"> súboru </w:t>
      </w:r>
      <w:r w:rsidRPr="00C852D6">
        <w:rPr>
          <w:b/>
        </w:rPr>
        <w:t>Dials</w:t>
      </w:r>
      <w:r>
        <w:rPr>
          <w:b/>
        </w:rPr>
        <w:t>Ekr2</w:t>
      </w:r>
      <w:r w:rsidRPr="00C852D6">
        <w:rPr>
          <w:b/>
        </w:rPr>
        <w:t>.xml</w:t>
      </w:r>
      <w:r w:rsidRPr="00C852D6">
        <w:t>.</w:t>
      </w:r>
    </w:p>
    <w:p w14:paraId="48E063E2" w14:textId="77777777" w:rsidR="0075608B" w:rsidRPr="00C852D6" w:rsidRDefault="0075608B" w:rsidP="0075608B">
      <w:pPr>
        <w:pStyle w:val="Zoznamsodrkami"/>
      </w:pPr>
      <w:r w:rsidRPr="00C852D6">
        <w:t xml:space="preserve">V prípade úspechu vráti </w:t>
      </w:r>
      <w:proofErr w:type="spellStart"/>
      <w:r w:rsidRPr="00C852D6">
        <w:rPr>
          <w:rFonts w:ascii="Courier New" w:hAnsi="Courier New" w:cs="Courier New"/>
        </w:rPr>
        <w:t>true</w:t>
      </w:r>
      <w:proofErr w:type="spellEnd"/>
      <w:r w:rsidRPr="00C852D6">
        <w:t xml:space="preserve">, v prípade neúspechu vráti </w:t>
      </w:r>
      <w:proofErr w:type="spellStart"/>
      <w:r w:rsidRPr="00C852D6">
        <w:rPr>
          <w:rFonts w:ascii="Courier New" w:hAnsi="Courier New" w:cs="Courier New"/>
        </w:rPr>
        <w:t>false</w:t>
      </w:r>
      <w:proofErr w:type="spellEnd"/>
      <w:r w:rsidRPr="00C852D6">
        <w:t>,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6364B3CF" w14:textId="77777777" w:rsidR="0075608B" w:rsidRDefault="0075608B" w:rsidP="0075608B"/>
    <w:p w14:paraId="2952FCD1" w14:textId="77777777" w:rsidR="0075608B" w:rsidRDefault="0075608B" w:rsidP="0075608B">
      <w:r>
        <w:t>Pre potreby správneho vyskladania podania a interpretovanie výsledkov metód rozhrania sú systémom CEP poskytované číselníky.</w:t>
      </w:r>
    </w:p>
    <w:p w14:paraId="6FB9B7FD" w14:textId="77777777" w:rsidR="0075608B" w:rsidRDefault="0075608B" w:rsidP="0075608B"/>
    <w:p w14:paraId="42D44B7D" w14:textId="77777777" w:rsidR="0075608B" w:rsidRDefault="0075608B" w:rsidP="0075608B">
      <w:pPr>
        <w:pStyle w:val="Zoznamsodrkami"/>
      </w:pPr>
      <w:r>
        <w:t>Metóda vráti informácie o nasledovných číselníkoch a ich atribútoch:</w:t>
      </w:r>
    </w:p>
    <w:p w14:paraId="6560C782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podania (spoločný číselník určujúci typ podania a typ zásielky)</w:t>
      </w:r>
    </w:p>
    <w:p w14:paraId="4CD2C2E8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Kód </w:t>
      </w:r>
    </w:p>
    <w:p w14:paraId="4C8C21B6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Externý kód</w:t>
      </w:r>
    </w:p>
    <w:p w14:paraId="36F61E61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Názov</w:t>
      </w:r>
    </w:p>
    <w:p w14:paraId="1AF85239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43770629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4834283D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Smer pohybu</w:t>
      </w:r>
    </w:p>
    <w:p w14:paraId="13F881BB" w14:textId="77777777" w:rsidR="0075608B" w:rsidRDefault="0075608B" w:rsidP="00B402A5">
      <w:pPr>
        <w:pStyle w:val="Zoznamsodrkami"/>
        <w:numPr>
          <w:ilvl w:val="1"/>
          <w:numId w:val="43"/>
        </w:numPr>
      </w:pPr>
      <w:r w:rsidRPr="0075608B">
        <w:t>Kan</w:t>
      </w:r>
      <w:r>
        <w:t>á</w:t>
      </w:r>
      <w:r w:rsidRPr="0075608B">
        <w:t>l</w:t>
      </w:r>
      <w:r>
        <w:t xml:space="preserve"> p</w:t>
      </w:r>
      <w:r w:rsidRPr="0075608B">
        <w:t>re</w:t>
      </w:r>
      <w:r>
        <w:t xml:space="preserve"> s</w:t>
      </w:r>
      <w:r w:rsidRPr="0075608B">
        <w:t>pracovanie</w:t>
      </w:r>
    </w:p>
    <w:p w14:paraId="3F95A70B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skupiny podpisov v rámci typu podania</w:t>
      </w:r>
    </w:p>
    <w:p w14:paraId="6B362F1B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podania</w:t>
      </w:r>
    </w:p>
    <w:p w14:paraId="18B9FE0C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skupiny podpisov</w:t>
      </w:r>
    </w:p>
    <w:p w14:paraId="3253C0BE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Hlavný – príznak vyjadrujúci, či ide hlavný typ dokumentu v rámci typu podania</w:t>
      </w:r>
    </w:p>
    <w:p w14:paraId="5215FD35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309FBF55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7B7BFAFD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Minimálny počet – minimálny počet v akom sa musí typ dokumentu vyskytovať v danom type podania</w:t>
      </w:r>
    </w:p>
    <w:p w14:paraId="5E58B751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Maximálny počet – maximálny počet v akom sa môže typ dokumentu vyskytovať v danom type podania</w:t>
      </w:r>
    </w:p>
    <w:p w14:paraId="0C7D7E90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skupiny podpisov</w:t>
      </w:r>
    </w:p>
    <w:p w14:paraId="456D0F83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Kód </w:t>
      </w:r>
    </w:p>
    <w:p w14:paraId="03F8ED16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Externý kód</w:t>
      </w:r>
    </w:p>
    <w:p w14:paraId="7FAC05F5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Názov</w:t>
      </w:r>
    </w:p>
    <w:p w14:paraId="056D8537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559C302C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63F0F3BB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objektu v rámci typu skupiny podpisov</w:t>
      </w:r>
    </w:p>
    <w:p w14:paraId="2DC32E6B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skupiny podpisov</w:t>
      </w:r>
    </w:p>
    <w:p w14:paraId="33D87E69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objektu</w:t>
      </w:r>
    </w:p>
    <w:p w14:paraId="13765D2F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Hlavný – príznak vyjadrujúci, či ide hlavný typ objektu v rámci typu podania</w:t>
      </w:r>
    </w:p>
    <w:p w14:paraId="3EE1A226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71166FFB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04D2EAC5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Minimálny počet – minimálny počet v akom sa musí typ objektu vyskytovať v danom type dokumentu</w:t>
      </w:r>
    </w:p>
    <w:p w14:paraId="2A854156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lastRenderedPageBreak/>
        <w:t>Maximálny počet – maximálny počet v akom sa môže typ objektu vyskytovať v danom type dokumentu</w:t>
      </w:r>
    </w:p>
    <w:p w14:paraId="55285BCE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objektu</w:t>
      </w:r>
      <w:r w:rsidR="007A20DE">
        <w:t xml:space="preserve"> TUCEP</w:t>
      </w:r>
    </w:p>
    <w:p w14:paraId="0856C654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Kód </w:t>
      </w:r>
    </w:p>
    <w:p w14:paraId="04034BDA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Externý kód</w:t>
      </w:r>
    </w:p>
    <w:p w14:paraId="0D819AAD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Názov</w:t>
      </w:r>
    </w:p>
    <w:p w14:paraId="4017A654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6654C94B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5DBB27D9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XSD </w:t>
      </w:r>
      <w:proofErr w:type="spellStart"/>
      <w:r>
        <w:t>Uri</w:t>
      </w:r>
      <w:proofErr w:type="spellEnd"/>
      <w:r>
        <w:t xml:space="preserve"> – referencia XSD schémy</w:t>
      </w:r>
    </w:p>
    <w:p w14:paraId="6FF4955B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XSD Dáta - </w:t>
      </w:r>
      <w:r w:rsidRPr="00477E33">
        <w:t>dáta XSD schémy</w:t>
      </w:r>
    </w:p>
    <w:p w14:paraId="1512C8FC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XSDNS </w:t>
      </w:r>
      <w:proofErr w:type="spellStart"/>
      <w:r>
        <w:t>Uri</w:t>
      </w:r>
      <w:proofErr w:type="spellEnd"/>
      <w:r>
        <w:t xml:space="preserve"> - </w:t>
      </w:r>
      <w:proofErr w:type="spellStart"/>
      <w:r w:rsidRPr="00477E33">
        <w:t>namespace</w:t>
      </w:r>
      <w:proofErr w:type="spellEnd"/>
      <w:r w:rsidRPr="00477E33">
        <w:t xml:space="preserve"> XSD schémy (</w:t>
      </w:r>
      <w:proofErr w:type="spellStart"/>
      <w:r w:rsidRPr="00477E33">
        <w:t>targetNamespace</w:t>
      </w:r>
      <w:proofErr w:type="spellEnd"/>
      <w:r w:rsidRPr="00477E33">
        <w:t>)</w:t>
      </w:r>
    </w:p>
    <w:p w14:paraId="0CB52804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XSLT dáta – dáta XSL transformácie</w:t>
      </w:r>
    </w:p>
    <w:p w14:paraId="1CCCEB56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XSLT </w:t>
      </w:r>
      <w:proofErr w:type="spellStart"/>
      <w:r>
        <w:t>Uri</w:t>
      </w:r>
      <w:proofErr w:type="spellEnd"/>
      <w:r>
        <w:t xml:space="preserve"> – referencia XSL transformácie</w:t>
      </w:r>
    </w:p>
    <w:p w14:paraId="7C6CF976" w14:textId="77777777" w:rsidR="007A20DE" w:rsidRDefault="007A20DE" w:rsidP="00B402A5">
      <w:pPr>
        <w:pStyle w:val="Zoznamsodrkami"/>
        <w:numPr>
          <w:ilvl w:val="1"/>
          <w:numId w:val="43"/>
        </w:numPr>
      </w:pPr>
      <w:r w:rsidRPr="007A20DE">
        <w:t>Typ</w:t>
      </w:r>
      <w:r>
        <w:t xml:space="preserve"> p</w:t>
      </w:r>
      <w:r w:rsidRPr="007A20DE">
        <w:t>odpisovej</w:t>
      </w:r>
      <w:r>
        <w:t xml:space="preserve"> t</w:t>
      </w:r>
      <w:r w:rsidRPr="007A20DE">
        <w:t>ransform</w:t>
      </w:r>
      <w:r>
        <w:t>á</w:t>
      </w:r>
      <w:r w:rsidRPr="007A20DE">
        <w:t>cie</w:t>
      </w:r>
      <w:r w:rsidR="00B402A5">
        <w:t xml:space="preserve"> – TXT alebo HTML, pre vizualizáciu podpisovaného dokumentu</w:t>
      </w:r>
    </w:p>
    <w:p w14:paraId="7BAB1F0C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autorizácie</w:t>
      </w:r>
    </w:p>
    <w:p w14:paraId="6ED300E0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 xml:space="preserve">Kód </w:t>
      </w:r>
    </w:p>
    <w:p w14:paraId="2FD57269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Názov</w:t>
      </w:r>
    </w:p>
    <w:p w14:paraId="2A92E250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6000EB6E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1E54C908" w14:textId="77777777" w:rsidR="0075608B" w:rsidRDefault="0075608B" w:rsidP="00B402A5">
      <w:pPr>
        <w:pStyle w:val="Zoznamsodrkami"/>
        <w:numPr>
          <w:ilvl w:val="0"/>
          <w:numId w:val="43"/>
        </w:numPr>
      </w:pPr>
      <w:r>
        <w:t>Typ autorizácie pre typ skupiny podpisov</w:t>
      </w:r>
    </w:p>
    <w:p w14:paraId="35B10B3A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skupiny podpisov</w:t>
      </w:r>
    </w:p>
    <w:p w14:paraId="6408894F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Kód typu autorizácie</w:t>
      </w:r>
    </w:p>
    <w:p w14:paraId="3688825A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začiatku platnosti</w:t>
      </w:r>
    </w:p>
    <w:p w14:paraId="2DFD8AB1" w14:textId="77777777" w:rsidR="0075608B" w:rsidRDefault="0075608B" w:rsidP="00B402A5">
      <w:pPr>
        <w:pStyle w:val="Zoznamsodrkami"/>
        <w:numPr>
          <w:ilvl w:val="1"/>
          <w:numId w:val="43"/>
        </w:numPr>
      </w:pPr>
      <w:r>
        <w:t>Dátum konca platnosti</w:t>
      </w:r>
    </w:p>
    <w:p w14:paraId="72BE7387" w14:textId="77777777" w:rsidR="0075608B" w:rsidRDefault="0075608B" w:rsidP="0075608B">
      <w:pPr>
        <w:pStyle w:val="Zoznamsodrkami"/>
        <w:numPr>
          <w:ilvl w:val="0"/>
          <w:numId w:val="0"/>
        </w:numPr>
        <w:ind w:left="360" w:hanging="360"/>
      </w:pPr>
    </w:p>
    <w:p w14:paraId="0F62E9F9" w14:textId="77777777" w:rsidR="0075608B" w:rsidRDefault="0075608B" w:rsidP="0075608B">
      <w:pPr>
        <w:pStyle w:val="Zoznamsodrkami"/>
        <w:numPr>
          <w:ilvl w:val="0"/>
          <w:numId w:val="0"/>
        </w:numPr>
        <w:ind w:left="360" w:hanging="360"/>
      </w:pPr>
    </w:p>
    <w:p w14:paraId="60B6A689" w14:textId="77777777" w:rsidR="0075608B" w:rsidRDefault="0075608B" w:rsidP="0075608B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BA3BCC">
        <w:rPr>
          <w:rFonts w:cs="Arial"/>
        </w:rPr>
        <w:t>Dials</w:t>
      </w:r>
      <w:r>
        <w:rPr>
          <w:rFonts w:cs="Arial"/>
        </w:rPr>
        <w:t>EKR2</w:t>
      </w:r>
      <w:r w:rsidRPr="00BA3BCC">
        <w:rPr>
          <w:rFonts w:cs="Arial"/>
        </w:rPr>
        <w:t>GetData</w:t>
      </w:r>
      <w:r>
        <w:rPr>
          <w:rFonts w:ascii="Consolas" w:hAnsi="Consolas" w:cs="Consolas"/>
          <w:sz w:val="19"/>
          <w:szCs w:val="19"/>
        </w:rPr>
        <w:t>()</w:t>
      </w:r>
    </w:p>
    <w:p w14:paraId="5A1FAEA2" w14:textId="77777777" w:rsidR="0075608B" w:rsidRDefault="0075608B" w:rsidP="0075608B">
      <w:pPr>
        <w:pStyle w:val="Zoznamsodrkami"/>
        <w:numPr>
          <w:ilvl w:val="0"/>
          <w:numId w:val="0"/>
        </w:numPr>
      </w:pPr>
      <w:r>
        <w:t xml:space="preserve">Metóda </w:t>
      </w:r>
      <w:proofErr w:type="spellStart"/>
      <w:r>
        <w:t>v</w:t>
      </w:r>
      <w:r w:rsidRPr="00B8485C">
        <w:t>rati</w:t>
      </w:r>
      <w:proofErr w:type="spellEnd"/>
      <w:r w:rsidRPr="00B8485C">
        <w:t xml:space="preserve"> dáta z </w:t>
      </w:r>
      <w:proofErr w:type="spellStart"/>
      <w:r w:rsidRPr="00B8485C">
        <w:t>xml</w:t>
      </w:r>
      <w:proofErr w:type="spellEnd"/>
      <w:r w:rsidRPr="00B8485C">
        <w:t xml:space="preserve"> dokumentu Dials</w:t>
      </w:r>
      <w:r>
        <w:t>Ekr2</w:t>
      </w:r>
      <w:r w:rsidRPr="00B8485C">
        <w:t>.xml</w:t>
      </w:r>
      <w:r>
        <w:t xml:space="preserve">. </w:t>
      </w:r>
    </w:p>
    <w:p w14:paraId="0C7B6707" w14:textId="77777777" w:rsidR="0075608B" w:rsidRPr="00C852D6" w:rsidRDefault="0075608B" w:rsidP="0075608B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 w:rsidRPr="00BA3BCC">
        <w:rPr>
          <w:rFonts w:cs="Arial"/>
        </w:rPr>
        <w:t>dáta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752C39C7" w14:textId="77777777" w:rsidR="0075608B" w:rsidRDefault="0075608B" w:rsidP="0075608B">
      <w:pPr>
        <w:pStyle w:val="Zoznamsodrkami"/>
        <w:numPr>
          <w:ilvl w:val="0"/>
          <w:numId w:val="0"/>
        </w:numPr>
        <w:ind w:left="360" w:hanging="360"/>
      </w:pPr>
    </w:p>
    <w:p w14:paraId="3CB17703" w14:textId="77777777" w:rsidR="0075608B" w:rsidRDefault="0075608B" w:rsidP="0075608B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BA3BCC">
        <w:rPr>
          <w:rFonts w:cs="Arial"/>
        </w:rPr>
        <w:t>Dials</w:t>
      </w:r>
      <w:r>
        <w:rPr>
          <w:rFonts w:cs="Arial"/>
        </w:rPr>
        <w:t>EKR2</w:t>
      </w:r>
      <w:r w:rsidRPr="00BA3BCC">
        <w:rPr>
          <w:rFonts w:cs="Arial"/>
        </w:rPr>
        <w:t>GetPath</w:t>
      </w:r>
      <w:r>
        <w:rPr>
          <w:rFonts w:ascii="Consolas" w:hAnsi="Consolas" w:cs="Consolas"/>
          <w:sz w:val="19"/>
          <w:szCs w:val="19"/>
        </w:rPr>
        <w:t>()</w:t>
      </w:r>
    </w:p>
    <w:p w14:paraId="7F2F8155" w14:textId="77777777" w:rsidR="0075608B" w:rsidRDefault="0075608B" w:rsidP="0075608B">
      <w:pPr>
        <w:pStyle w:val="Zoznamsodrkami"/>
        <w:numPr>
          <w:ilvl w:val="0"/>
          <w:numId w:val="0"/>
        </w:numPr>
      </w:pPr>
      <w:r>
        <w:t>Metóda vrá</w:t>
      </w:r>
      <w:r w:rsidRPr="00BA3BCC">
        <w:t xml:space="preserve">ti cestu k </w:t>
      </w:r>
      <w:proofErr w:type="spellStart"/>
      <w:r w:rsidRPr="00BA3BCC">
        <w:t>xml</w:t>
      </w:r>
      <w:proofErr w:type="spellEnd"/>
      <w:r w:rsidRPr="00BA3BCC">
        <w:t xml:space="preserve"> dokumentu Dials</w:t>
      </w:r>
      <w:r>
        <w:t>Ekr2</w:t>
      </w:r>
      <w:r w:rsidRPr="00BA3BCC">
        <w:t>.xml</w:t>
      </w:r>
      <w:r>
        <w:t xml:space="preserve">. </w:t>
      </w:r>
    </w:p>
    <w:p w14:paraId="5C819283" w14:textId="77777777" w:rsidR="0075608B" w:rsidRPr="00BA3BCC" w:rsidRDefault="0075608B" w:rsidP="0075608B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>
        <w:rPr>
          <w:rFonts w:cs="Arial"/>
        </w:rPr>
        <w:t>cestu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 w:rsidR="00137265"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71DE9683" w14:textId="77777777" w:rsidR="0075608B" w:rsidRPr="00BA3BCC" w:rsidRDefault="0075608B" w:rsidP="00BA3BCC">
      <w:pPr>
        <w:pStyle w:val="Zoznamsodrkami"/>
        <w:numPr>
          <w:ilvl w:val="0"/>
          <w:numId w:val="0"/>
        </w:numPr>
      </w:pPr>
    </w:p>
    <w:p w14:paraId="03410127" w14:textId="77777777" w:rsidR="00DD27F9" w:rsidRDefault="00DD27F9" w:rsidP="00DD27F9">
      <w:pPr>
        <w:pStyle w:val="Nadpis1"/>
      </w:pPr>
      <w:bookmarkStart w:id="277" w:name="_Toc140232953"/>
      <w:r>
        <w:lastRenderedPageBreak/>
        <w:t xml:space="preserve">Sťahovanie číselníkov </w:t>
      </w:r>
      <w:proofErr w:type="spellStart"/>
      <w:r>
        <w:t>eCommerce</w:t>
      </w:r>
      <w:bookmarkEnd w:id="277"/>
      <w:proofErr w:type="spellEnd"/>
    </w:p>
    <w:p w14:paraId="6FD5D576" w14:textId="77777777" w:rsidR="00DD27F9" w:rsidRPr="00B96C4C" w:rsidRDefault="00DD27F9" w:rsidP="00DD27F9">
      <w:pPr>
        <w:rPr>
          <w:lang w:val="en-US"/>
        </w:rPr>
      </w:pPr>
      <w:r w:rsidRPr="00B96C4C">
        <w:rPr>
          <w:color w:val="0000FF"/>
          <w:lang w:val="en-US"/>
        </w:rPr>
        <w:t>bool</w:t>
      </w:r>
      <w:r w:rsidRPr="00B96C4C">
        <w:rPr>
          <w:lang w:val="en-US"/>
        </w:rPr>
        <w:t xml:space="preserve"> </w:t>
      </w:r>
      <w:proofErr w:type="spellStart"/>
      <w:proofErr w:type="gramStart"/>
      <w:r w:rsidRPr="00DD27F9">
        <w:rPr>
          <w:lang w:val="en-US"/>
        </w:rPr>
        <w:t>DialsECommerceGet</w:t>
      </w:r>
      <w:proofErr w:type="spellEnd"/>
      <w:r w:rsidRPr="00B96C4C">
        <w:rPr>
          <w:lang w:val="en-US"/>
        </w:rPr>
        <w:t>(</w:t>
      </w:r>
      <w:proofErr w:type="gramEnd"/>
      <w:r w:rsidRPr="00B96C4C">
        <w:rPr>
          <w:lang w:val="en-US"/>
        </w:rPr>
        <w:t>)</w:t>
      </w:r>
    </w:p>
    <w:p w14:paraId="796AF4B8" w14:textId="77777777" w:rsidR="00DD27F9" w:rsidRPr="00B96C4C" w:rsidRDefault="00DD27F9" w:rsidP="00DD27F9">
      <w:pPr>
        <w:rPr>
          <w:lang w:val="en-US"/>
        </w:rPr>
      </w:pPr>
    </w:p>
    <w:p w14:paraId="173B3A7F" w14:textId="77777777" w:rsidR="00DD27F9" w:rsidRPr="00B96C4C" w:rsidRDefault="00DD27F9" w:rsidP="00DD27F9">
      <w:pPr>
        <w:rPr>
          <w:color w:val="0000FF"/>
          <w:lang w:val="en-US"/>
        </w:rPr>
      </w:pPr>
      <w:r>
        <w:t xml:space="preserve">Vytvorí sa inštancia triedy </w:t>
      </w:r>
      <w:proofErr w:type="spellStart"/>
      <w:r w:rsidRPr="00B96C4C">
        <w:t>Ditec.Cep.Ekr.Interface.Admin.</w:t>
      </w:r>
      <w:r w:rsidRPr="00B96C4C">
        <w:rPr>
          <w:b/>
        </w:rPr>
        <w:t>Admin</w:t>
      </w:r>
      <w:proofErr w:type="spellEnd"/>
      <w:r>
        <w:rPr>
          <w:lang w:val="en-US"/>
        </w:rPr>
        <w:t xml:space="preserve"> </w:t>
      </w:r>
      <w:r w:rsidRPr="00800B03">
        <w:t>(pre COM rozhranie “</w:t>
      </w:r>
      <w:proofErr w:type="spellStart"/>
      <w:r w:rsidRPr="00B96C4C">
        <w:t>Ditec.Cep.Ekr.Interface.Admin</w:t>
      </w:r>
      <w:proofErr w:type="spellEnd"/>
      <w:r w:rsidRPr="00800B03">
        <w:t>”)</w:t>
      </w:r>
      <w:r>
        <w:rPr>
          <w:lang w:val="en-US"/>
        </w:rPr>
        <w:t>.</w:t>
      </w:r>
    </w:p>
    <w:p w14:paraId="563FD328" w14:textId="77777777" w:rsidR="00DD27F9" w:rsidRPr="00B96C4C" w:rsidRDefault="00DD27F9" w:rsidP="00DD27F9">
      <w:pPr>
        <w:rPr>
          <w:lang w:val="en-US"/>
        </w:rPr>
      </w:pPr>
    </w:p>
    <w:p w14:paraId="69948822" w14:textId="77777777" w:rsidR="00DD27F9" w:rsidRPr="00C852D6" w:rsidRDefault="00DD27F9" w:rsidP="00DD27F9">
      <w:pPr>
        <w:pStyle w:val="Zoznamsodrkami"/>
      </w:pPr>
      <w:r w:rsidRPr="00C852D6">
        <w:t xml:space="preserve">Metóda aktualizuje číselníky a uloží v podobe </w:t>
      </w:r>
      <w:proofErr w:type="spellStart"/>
      <w:r w:rsidRPr="00C852D6">
        <w:t>xml</w:t>
      </w:r>
      <w:proofErr w:type="spellEnd"/>
      <w:r w:rsidRPr="00C852D6">
        <w:t xml:space="preserve"> súboru </w:t>
      </w:r>
      <w:r w:rsidRPr="00DD27F9">
        <w:rPr>
          <w:b/>
        </w:rPr>
        <w:t>DialsECommerce.xml</w:t>
      </w:r>
      <w:r w:rsidRPr="00C852D6">
        <w:t>.</w:t>
      </w:r>
    </w:p>
    <w:p w14:paraId="0237820E" w14:textId="77777777" w:rsidR="00DD27F9" w:rsidRPr="00C852D6" w:rsidRDefault="00DD27F9" w:rsidP="00DD27F9">
      <w:pPr>
        <w:pStyle w:val="Zoznamsodrkami"/>
      </w:pPr>
      <w:r w:rsidRPr="00C852D6">
        <w:t xml:space="preserve">V prípade úspechu vráti </w:t>
      </w:r>
      <w:proofErr w:type="spellStart"/>
      <w:r w:rsidRPr="00C852D6">
        <w:rPr>
          <w:rFonts w:ascii="Courier New" w:hAnsi="Courier New" w:cs="Courier New"/>
        </w:rPr>
        <w:t>true</w:t>
      </w:r>
      <w:proofErr w:type="spellEnd"/>
      <w:r w:rsidRPr="00C852D6">
        <w:t xml:space="preserve">, v prípade neúspechu vráti </w:t>
      </w:r>
      <w:proofErr w:type="spellStart"/>
      <w:r w:rsidRPr="00C852D6">
        <w:rPr>
          <w:rFonts w:ascii="Courier New" w:hAnsi="Courier New" w:cs="Courier New"/>
        </w:rPr>
        <w:t>false</w:t>
      </w:r>
      <w:proofErr w:type="spellEnd"/>
      <w:r w:rsidRPr="00C852D6">
        <w:t>,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268516AC" w14:textId="77777777" w:rsidR="00DD27F9" w:rsidRDefault="00DD27F9" w:rsidP="00DD27F9"/>
    <w:p w14:paraId="5AC3982E" w14:textId="77777777" w:rsidR="00DD27F9" w:rsidRDefault="00DD27F9" w:rsidP="00DD27F9">
      <w:r>
        <w:t>Pre potreby správneho vyskladania podania a interpretovanie výsledkov metód rozhrania sú systémom CEP poskytované číselníky.</w:t>
      </w:r>
    </w:p>
    <w:p w14:paraId="1CB2096F" w14:textId="77777777" w:rsidR="00DD27F9" w:rsidRDefault="00DD27F9" w:rsidP="00DD27F9"/>
    <w:p w14:paraId="7520B04D" w14:textId="77777777" w:rsidR="00DD27F9" w:rsidRDefault="00DD27F9" w:rsidP="00DD27F9">
      <w:pPr>
        <w:pStyle w:val="Zoznamsodrkami"/>
      </w:pPr>
      <w:r>
        <w:t>Metóda vráti informácie o nasledovných číselníkoch a ich atribútoch:</w:t>
      </w:r>
    </w:p>
    <w:p w14:paraId="02187708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podania (spoločný číselník určujúci typ podania a typ zásielky)</w:t>
      </w:r>
    </w:p>
    <w:p w14:paraId="7F9B2786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Kód </w:t>
      </w:r>
    </w:p>
    <w:p w14:paraId="7E4833AB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Externý kód</w:t>
      </w:r>
    </w:p>
    <w:p w14:paraId="32F31EEF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Názov</w:t>
      </w:r>
    </w:p>
    <w:p w14:paraId="33F67B62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11E84029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15F22B68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Smer pohybu</w:t>
      </w:r>
    </w:p>
    <w:p w14:paraId="0677E557" w14:textId="77777777" w:rsidR="00DD27F9" w:rsidRDefault="00DD27F9" w:rsidP="00B402A5">
      <w:pPr>
        <w:pStyle w:val="Zoznamsodrkami"/>
        <w:numPr>
          <w:ilvl w:val="1"/>
          <w:numId w:val="44"/>
        </w:numPr>
      </w:pPr>
      <w:r w:rsidRPr="0075608B">
        <w:t>Kan</w:t>
      </w:r>
      <w:r>
        <w:t>á</w:t>
      </w:r>
      <w:r w:rsidRPr="0075608B">
        <w:t>l</w:t>
      </w:r>
      <w:r>
        <w:t xml:space="preserve"> p</w:t>
      </w:r>
      <w:r w:rsidRPr="0075608B">
        <w:t>re</w:t>
      </w:r>
      <w:r>
        <w:t xml:space="preserve"> s</w:t>
      </w:r>
      <w:r w:rsidRPr="0075608B">
        <w:t>pracovanie</w:t>
      </w:r>
    </w:p>
    <w:p w14:paraId="40A5E2B1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skupiny podpisov v rámci typu podania</w:t>
      </w:r>
    </w:p>
    <w:p w14:paraId="36F680F6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podania</w:t>
      </w:r>
    </w:p>
    <w:p w14:paraId="29BE1CFC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skupiny podpisov</w:t>
      </w:r>
    </w:p>
    <w:p w14:paraId="7D6AAB30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Hlavný – príznak vyjadrujúci, či ide hlavný typ dokumentu v rámci typu podania</w:t>
      </w:r>
    </w:p>
    <w:p w14:paraId="003640C2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3C5F10BE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261220B1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Minimálny počet – minimálny počet v akom sa musí typ dokumentu vyskytovať v danom type podania</w:t>
      </w:r>
    </w:p>
    <w:p w14:paraId="207CFC19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Maximálny počet – maximálny počet v akom sa môže typ dokumentu vyskytovať v danom type podania</w:t>
      </w:r>
    </w:p>
    <w:p w14:paraId="75DFFDBB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skupiny podpisov</w:t>
      </w:r>
    </w:p>
    <w:p w14:paraId="2D15E70C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Kód </w:t>
      </w:r>
    </w:p>
    <w:p w14:paraId="3C4D716E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Externý kód</w:t>
      </w:r>
    </w:p>
    <w:p w14:paraId="02055A0A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Názov</w:t>
      </w:r>
    </w:p>
    <w:p w14:paraId="225BD347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37C513A0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1E8EC0E3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objektu v rámci typu skupiny podpisov</w:t>
      </w:r>
    </w:p>
    <w:p w14:paraId="658A7D2F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skupiny podpisov</w:t>
      </w:r>
    </w:p>
    <w:p w14:paraId="0CF1612C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objektu</w:t>
      </w:r>
    </w:p>
    <w:p w14:paraId="23299A72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Hlavný – príznak vyjadrujúci, či ide hlavný typ objektu v rámci typu podania</w:t>
      </w:r>
    </w:p>
    <w:p w14:paraId="0E16C981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1B3D1549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11664692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lastRenderedPageBreak/>
        <w:t>Minimálny počet – minimálny počet v akom sa musí typ objektu vyskytovať v danom type dokumentu</w:t>
      </w:r>
    </w:p>
    <w:p w14:paraId="1BAE1998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Maximálny počet – maximálny počet v akom sa môže typ objektu vyskytovať v danom type dokumentu</w:t>
      </w:r>
    </w:p>
    <w:p w14:paraId="0118ABCC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objektu</w:t>
      </w:r>
    </w:p>
    <w:p w14:paraId="2A8360D7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Kód </w:t>
      </w:r>
    </w:p>
    <w:p w14:paraId="0D26E6A3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Externý kód</w:t>
      </w:r>
    </w:p>
    <w:p w14:paraId="286AA19E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Názov</w:t>
      </w:r>
    </w:p>
    <w:p w14:paraId="1DC6F48B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74A034EC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411B41AD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XSD </w:t>
      </w:r>
      <w:proofErr w:type="spellStart"/>
      <w:r>
        <w:t>Uri</w:t>
      </w:r>
      <w:proofErr w:type="spellEnd"/>
      <w:r>
        <w:t xml:space="preserve"> – referencia XSD schémy</w:t>
      </w:r>
    </w:p>
    <w:p w14:paraId="4DB35659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XSD Dáta - </w:t>
      </w:r>
      <w:r w:rsidRPr="00477E33">
        <w:t>dáta XSD schémy</w:t>
      </w:r>
    </w:p>
    <w:p w14:paraId="74047FA0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XSDNS </w:t>
      </w:r>
      <w:proofErr w:type="spellStart"/>
      <w:r>
        <w:t>Uri</w:t>
      </w:r>
      <w:proofErr w:type="spellEnd"/>
      <w:r>
        <w:t xml:space="preserve"> - </w:t>
      </w:r>
      <w:proofErr w:type="spellStart"/>
      <w:r w:rsidRPr="00477E33">
        <w:t>namespace</w:t>
      </w:r>
      <w:proofErr w:type="spellEnd"/>
      <w:r w:rsidRPr="00477E33">
        <w:t xml:space="preserve"> XSD schémy (</w:t>
      </w:r>
      <w:proofErr w:type="spellStart"/>
      <w:r w:rsidRPr="00477E33">
        <w:t>targetNamespace</w:t>
      </w:r>
      <w:proofErr w:type="spellEnd"/>
      <w:r w:rsidRPr="00477E33">
        <w:t>)</w:t>
      </w:r>
    </w:p>
    <w:p w14:paraId="6BA12185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XSLT dáta – dáta XSL transformácie</w:t>
      </w:r>
    </w:p>
    <w:p w14:paraId="1F8FEA06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XSLT </w:t>
      </w:r>
      <w:proofErr w:type="spellStart"/>
      <w:r>
        <w:t>Uri</w:t>
      </w:r>
      <w:proofErr w:type="spellEnd"/>
      <w:r>
        <w:t xml:space="preserve"> – referencia XSL transformácie</w:t>
      </w:r>
    </w:p>
    <w:p w14:paraId="6F11A1A6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autorizácie</w:t>
      </w:r>
    </w:p>
    <w:p w14:paraId="1273435C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 xml:space="preserve">Kód </w:t>
      </w:r>
    </w:p>
    <w:p w14:paraId="6AEBE32E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Názov</w:t>
      </w:r>
    </w:p>
    <w:p w14:paraId="767755D7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5B251C4E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39BBB846" w14:textId="77777777" w:rsidR="00DD27F9" w:rsidRDefault="00DD27F9" w:rsidP="00B402A5">
      <w:pPr>
        <w:pStyle w:val="Zoznamsodrkami"/>
        <w:numPr>
          <w:ilvl w:val="0"/>
          <w:numId w:val="44"/>
        </w:numPr>
      </w:pPr>
      <w:r>
        <w:t>Typ autorizácie pre typ skupiny podpisov</w:t>
      </w:r>
    </w:p>
    <w:p w14:paraId="71992A65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skupiny podpisov</w:t>
      </w:r>
    </w:p>
    <w:p w14:paraId="1BFC6426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Kód typu autorizácie</w:t>
      </w:r>
    </w:p>
    <w:p w14:paraId="3C9AB83B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začiatku platnosti</w:t>
      </w:r>
    </w:p>
    <w:p w14:paraId="169A92A4" w14:textId="77777777" w:rsidR="00DD27F9" w:rsidRDefault="00DD27F9" w:rsidP="00B402A5">
      <w:pPr>
        <w:pStyle w:val="Zoznamsodrkami"/>
        <w:numPr>
          <w:ilvl w:val="1"/>
          <w:numId w:val="44"/>
        </w:numPr>
      </w:pPr>
      <w:r>
        <w:t>Dátum konca platnosti</w:t>
      </w:r>
    </w:p>
    <w:p w14:paraId="42F863F0" w14:textId="77777777" w:rsidR="00DD27F9" w:rsidRDefault="00DD27F9" w:rsidP="00DD27F9">
      <w:pPr>
        <w:pStyle w:val="Zoznamsodrkami"/>
        <w:numPr>
          <w:ilvl w:val="0"/>
          <w:numId w:val="0"/>
        </w:numPr>
        <w:ind w:left="360" w:hanging="360"/>
      </w:pPr>
    </w:p>
    <w:p w14:paraId="4E1EB72B" w14:textId="77777777" w:rsidR="00DD27F9" w:rsidRDefault="00DD27F9" w:rsidP="00DD27F9">
      <w:pPr>
        <w:pStyle w:val="Zoznamsodrkami"/>
        <w:numPr>
          <w:ilvl w:val="0"/>
          <w:numId w:val="0"/>
        </w:numPr>
        <w:ind w:left="360" w:hanging="360"/>
      </w:pPr>
    </w:p>
    <w:p w14:paraId="0B65C351" w14:textId="77777777" w:rsidR="00DD27F9" w:rsidRDefault="00DD27F9" w:rsidP="00DD27F9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DD27F9">
        <w:rPr>
          <w:rFonts w:cs="Arial"/>
        </w:rPr>
        <w:t>DialsECommerceGetData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14:paraId="5A02B3F8" w14:textId="77777777" w:rsidR="00DD27F9" w:rsidRDefault="00DD27F9" w:rsidP="00DD27F9">
      <w:pPr>
        <w:pStyle w:val="Zoznamsodrkami"/>
        <w:numPr>
          <w:ilvl w:val="0"/>
          <w:numId w:val="0"/>
        </w:numPr>
      </w:pPr>
      <w:r>
        <w:t xml:space="preserve">Metóda </w:t>
      </w:r>
      <w:proofErr w:type="spellStart"/>
      <w:r>
        <w:t>v</w:t>
      </w:r>
      <w:r w:rsidRPr="00B8485C">
        <w:t>rati</w:t>
      </w:r>
      <w:proofErr w:type="spellEnd"/>
      <w:r w:rsidRPr="00B8485C">
        <w:t xml:space="preserve"> dáta z </w:t>
      </w:r>
      <w:proofErr w:type="spellStart"/>
      <w:r w:rsidRPr="00B8485C">
        <w:t>xml</w:t>
      </w:r>
      <w:proofErr w:type="spellEnd"/>
      <w:r w:rsidRPr="00B8485C">
        <w:t xml:space="preserve"> dokumentu Dials</w:t>
      </w:r>
      <w:r>
        <w:t>ECommerce</w:t>
      </w:r>
      <w:r w:rsidRPr="00B8485C">
        <w:t>.xml</w:t>
      </w:r>
      <w:r>
        <w:t xml:space="preserve">. </w:t>
      </w:r>
    </w:p>
    <w:p w14:paraId="34BF1E1E" w14:textId="77777777" w:rsidR="00DD27F9" w:rsidRPr="00C852D6" w:rsidRDefault="00DD27F9" w:rsidP="00DD27F9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 w:rsidRPr="00BA3BCC">
        <w:rPr>
          <w:rFonts w:cs="Arial"/>
        </w:rPr>
        <w:t>dáta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22F32364" w14:textId="77777777" w:rsidR="00DD27F9" w:rsidRDefault="00DD27F9" w:rsidP="00DD27F9">
      <w:pPr>
        <w:pStyle w:val="Zoznamsodrkami"/>
        <w:numPr>
          <w:ilvl w:val="0"/>
          <w:numId w:val="0"/>
        </w:numPr>
        <w:ind w:left="360" w:hanging="360"/>
      </w:pPr>
    </w:p>
    <w:p w14:paraId="64A17989" w14:textId="77777777" w:rsidR="00DD27F9" w:rsidRDefault="00DD27F9" w:rsidP="00DD27F9">
      <w:pPr>
        <w:autoSpaceDE w:val="0"/>
        <w:autoSpaceDN w:val="0"/>
        <w:adjustRightInd w:val="0"/>
        <w:spacing w:before="0" w:after="0"/>
        <w:rPr>
          <w:rFonts w:ascii="Consolas" w:hAnsi="Consolas" w:cs="Consolas"/>
          <w:sz w:val="19"/>
          <w:szCs w:val="19"/>
        </w:rPr>
      </w:pPr>
      <w:proofErr w:type="spellStart"/>
      <w:r w:rsidRPr="00BA3BCC">
        <w:rPr>
          <w:rFonts w:cs="Arial"/>
          <w:color w:val="0000FF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DD27F9">
        <w:rPr>
          <w:rFonts w:cs="Arial"/>
        </w:rPr>
        <w:t>DialsECommerceGetPath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14:paraId="21C05E2E" w14:textId="77777777" w:rsidR="00DD27F9" w:rsidRDefault="00DD27F9" w:rsidP="00DD27F9">
      <w:pPr>
        <w:pStyle w:val="Zoznamsodrkami"/>
        <w:numPr>
          <w:ilvl w:val="0"/>
          <w:numId w:val="0"/>
        </w:numPr>
      </w:pPr>
      <w:r>
        <w:t>Metóda vrá</w:t>
      </w:r>
      <w:r w:rsidRPr="00BA3BCC">
        <w:t xml:space="preserve">ti cestu k </w:t>
      </w:r>
      <w:proofErr w:type="spellStart"/>
      <w:r w:rsidRPr="00BA3BCC">
        <w:t>xml</w:t>
      </w:r>
      <w:proofErr w:type="spellEnd"/>
      <w:r w:rsidRPr="00BA3BCC">
        <w:t xml:space="preserve"> dokumentu Dials</w:t>
      </w:r>
      <w:r>
        <w:t>ECommerce</w:t>
      </w:r>
      <w:r w:rsidRPr="00BA3BCC">
        <w:t>.xml</w:t>
      </w:r>
      <w:r>
        <w:t xml:space="preserve">. </w:t>
      </w:r>
    </w:p>
    <w:p w14:paraId="6BE9C348" w14:textId="77777777" w:rsidR="00DD27F9" w:rsidRPr="00BA3BCC" w:rsidRDefault="00DD27F9" w:rsidP="00DD27F9">
      <w:pPr>
        <w:pStyle w:val="Zoznamsodrkami"/>
        <w:numPr>
          <w:ilvl w:val="0"/>
          <w:numId w:val="0"/>
        </w:numPr>
      </w:pPr>
      <w:r w:rsidRPr="00C852D6">
        <w:t xml:space="preserve">V prípade úspechu vráti </w:t>
      </w:r>
      <w:r>
        <w:rPr>
          <w:rFonts w:cs="Arial"/>
        </w:rPr>
        <w:t>cestu</w:t>
      </w:r>
      <w:r w:rsidRPr="00C852D6">
        <w:t xml:space="preserve">, v prípade neúspechu vráti </w:t>
      </w:r>
      <w:r w:rsidRPr="00BA3BCC">
        <w:t>prázdny reťazec</w:t>
      </w:r>
      <w:r>
        <w:t xml:space="preserve"> a</w:t>
      </w:r>
      <w:r w:rsidRPr="00C852D6">
        <w:t xml:space="preserve"> detail chyby je dostupný v </w:t>
      </w:r>
      <w:proofErr w:type="spellStart"/>
      <w:r>
        <w:rPr>
          <w:rFonts w:ascii="Courier New" w:hAnsi="Courier New" w:cs="Courier New"/>
        </w:rPr>
        <w:t>ErrorMessage</w:t>
      </w:r>
      <w:proofErr w:type="spellEnd"/>
      <w:r w:rsidRPr="00C852D6">
        <w:t xml:space="preserve"> inštancie Admin.</w:t>
      </w:r>
    </w:p>
    <w:p w14:paraId="01F58052" w14:textId="77777777" w:rsidR="00BA3BCC" w:rsidRPr="00C14B25" w:rsidRDefault="00BA3BCC" w:rsidP="00B8485C">
      <w:pPr>
        <w:pStyle w:val="Zoznamsodrkami"/>
        <w:numPr>
          <w:ilvl w:val="0"/>
          <w:numId w:val="0"/>
        </w:numPr>
        <w:ind w:left="360" w:hanging="360"/>
      </w:pPr>
    </w:p>
    <w:p w14:paraId="42487147" w14:textId="77777777" w:rsidR="00081A40" w:rsidRPr="00C14B25" w:rsidRDefault="00081A40" w:rsidP="005C75EA">
      <w:pPr>
        <w:pStyle w:val="Nadpis1"/>
      </w:pPr>
      <w:bookmarkStart w:id="278" w:name="_Toc191382278"/>
      <w:bookmarkStart w:id="279" w:name="_Toc418151204"/>
      <w:bookmarkStart w:id="280" w:name="_Toc424730402"/>
      <w:bookmarkStart w:id="281" w:name="_Toc424807081"/>
      <w:bookmarkStart w:id="282" w:name="_Toc424807127"/>
      <w:bookmarkStart w:id="283" w:name="_Toc140232954"/>
      <w:r w:rsidRPr="00C14B25">
        <w:lastRenderedPageBreak/>
        <w:t xml:space="preserve">Všeobecné </w:t>
      </w:r>
      <w:r w:rsidR="0006171F">
        <w:t>metódy</w:t>
      </w:r>
      <w:bookmarkEnd w:id="278"/>
      <w:bookmarkEnd w:id="279"/>
      <w:bookmarkEnd w:id="280"/>
      <w:bookmarkEnd w:id="281"/>
      <w:bookmarkEnd w:id="282"/>
      <w:bookmarkEnd w:id="283"/>
    </w:p>
    <w:p w14:paraId="702E8011" w14:textId="77777777" w:rsidR="00436BCF" w:rsidRDefault="00436BCF" w:rsidP="00E310C0">
      <w:pPr>
        <w:pStyle w:val="Nadpis2"/>
      </w:pPr>
      <w:bookmarkStart w:id="284" w:name="_Toc418151205"/>
      <w:bookmarkStart w:id="285" w:name="_Toc424730403"/>
      <w:bookmarkStart w:id="286" w:name="_Toc424807082"/>
      <w:bookmarkStart w:id="287" w:name="_Toc424807128"/>
      <w:bookmarkStart w:id="288" w:name="_Toc140232955"/>
      <w:r>
        <w:t>Zapísanie konfiguračných údajov</w:t>
      </w:r>
      <w:bookmarkEnd w:id="284"/>
      <w:bookmarkEnd w:id="285"/>
      <w:bookmarkEnd w:id="286"/>
      <w:bookmarkEnd w:id="287"/>
      <w:bookmarkEnd w:id="288"/>
    </w:p>
    <w:p w14:paraId="42F403C3" w14:textId="77777777" w:rsidR="001F5F1F" w:rsidRPr="00B96C4C" w:rsidRDefault="001F5F1F" w:rsidP="005C75EA">
      <w:pPr>
        <w:rPr>
          <w:lang w:val="en-US"/>
        </w:rPr>
      </w:pPr>
    </w:p>
    <w:p w14:paraId="264125C9" w14:textId="77777777" w:rsidR="00595A7B" w:rsidRPr="00B96C4C" w:rsidRDefault="00595A7B" w:rsidP="005C75EA">
      <w:proofErr w:type="spellStart"/>
      <w:r w:rsidRPr="00B96C4C">
        <w:rPr>
          <w:color w:val="0000FF"/>
        </w:rPr>
        <w:t>bool</w:t>
      </w:r>
      <w:proofErr w:type="spellEnd"/>
      <w:r w:rsidRPr="00B96C4C">
        <w:t xml:space="preserve"> </w:t>
      </w:r>
      <w:proofErr w:type="spellStart"/>
      <w:r w:rsidRPr="00B96C4C">
        <w:t>ConfigSave</w:t>
      </w:r>
      <w:proofErr w:type="spellEnd"/>
      <w:r w:rsidRPr="00B96C4C">
        <w:t>()</w:t>
      </w:r>
    </w:p>
    <w:p w14:paraId="2C53509C" w14:textId="77777777" w:rsidR="00595A7B" w:rsidRPr="00B96C4C" w:rsidRDefault="00595A7B" w:rsidP="005C75EA">
      <w:pPr>
        <w:rPr>
          <w:lang w:val="en-US"/>
        </w:rPr>
      </w:pPr>
    </w:p>
    <w:p w14:paraId="13483A2E" w14:textId="77777777" w:rsidR="00694533" w:rsidRDefault="00595A7B" w:rsidP="005C75EA">
      <w:pPr>
        <w:rPr>
          <w:lang w:val="en-US"/>
        </w:rPr>
      </w:pPr>
      <w:r>
        <w:t xml:space="preserve">Vytvorí sa inštancia triedy </w:t>
      </w:r>
      <w:proofErr w:type="spellStart"/>
      <w:r w:rsidRPr="00B96C4C">
        <w:t>Ditec.Cep.Ekr.Interface.Admin</w:t>
      </w:r>
      <w:proofErr w:type="spellEnd"/>
      <w:r w:rsidRPr="00B96C4C">
        <w:t>.</w:t>
      </w:r>
      <w:r w:rsidRPr="00B96C4C">
        <w:rPr>
          <w:color w:val="2B91AF"/>
          <w:lang w:val="en-US"/>
        </w:rPr>
        <w:t>Admin</w:t>
      </w:r>
      <w:r>
        <w:rPr>
          <w:lang w:val="en-US"/>
        </w:rPr>
        <w:t xml:space="preserve"> </w:t>
      </w:r>
      <w:r w:rsidRPr="00800B03">
        <w:t>(pre COM rozhranie “</w:t>
      </w:r>
      <w:proofErr w:type="spellStart"/>
      <w:r w:rsidR="000E31EF" w:rsidRPr="00B96C4C">
        <w:t>Ditec.</w:t>
      </w:r>
      <w:r w:rsidRPr="00B96C4C">
        <w:t>Cep.Ekr.Interface.Admin</w:t>
      </w:r>
      <w:proofErr w:type="spellEnd"/>
      <w:r w:rsidRPr="00800B03">
        <w:t>”)</w:t>
      </w:r>
      <w:r w:rsidR="00694533">
        <w:rPr>
          <w:lang w:val="en-US"/>
        </w:rPr>
        <w:t>.</w:t>
      </w:r>
    </w:p>
    <w:p w14:paraId="54ECB174" w14:textId="77777777" w:rsidR="00694533" w:rsidRDefault="00694533" w:rsidP="005C75EA">
      <w:pPr>
        <w:rPr>
          <w:lang w:val="en-US"/>
        </w:rPr>
      </w:pPr>
    </w:p>
    <w:p w14:paraId="17609891" w14:textId="77777777" w:rsidR="00284CA8" w:rsidRPr="00284CA8" w:rsidRDefault="00694533" w:rsidP="005C75EA">
      <w:pPr>
        <w:rPr>
          <w:lang w:val="en-US"/>
        </w:rPr>
      </w:pPr>
      <w:r>
        <w:t>D</w:t>
      </w:r>
      <w:r w:rsidR="00595A7B">
        <w:t xml:space="preserve">anému </w:t>
      </w:r>
      <w:r w:rsidR="00556846" w:rsidRPr="00AC5120">
        <w:t xml:space="preserve">objektu </w:t>
      </w:r>
      <w:r w:rsidR="00AB0DE2" w:rsidRPr="00AC5120">
        <w:t xml:space="preserve">sa </w:t>
      </w:r>
      <w:r w:rsidR="00CC2629" w:rsidRPr="00AC5120">
        <w:t>cez triedu</w:t>
      </w:r>
      <w:r w:rsidR="00AB0DE2">
        <w:rPr>
          <w:lang w:val="en-US"/>
        </w:rPr>
        <w:t xml:space="preserve"> </w:t>
      </w:r>
      <w:r w:rsidR="00CC2629">
        <w:rPr>
          <w:rFonts w:ascii="Courier New" w:hAnsi="Courier New" w:cs="Courier New"/>
          <w:noProof/>
          <w:color w:val="2B91AF"/>
          <w:lang w:val="en-US"/>
        </w:rPr>
        <w:t>ConfigParameters</w:t>
      </w:r>
      <w:r w:rsidR="00AB0DE2">
        <w:t xml:space="preserve"> </w:t>
      </w:r>
      <w:r w:rsidR="00CC2629">
        <w:t>nastavia potrebné konfiguračné údaje</w:t>
      </w:r>
      <w:r w:rsidR="00595A7B">
        <w:t xml:space="preserve"> </w:t>
      </w:r>
      <w:r w:rsidR="00AB0DE2">
        <w:t>a zavolá sa</w:t>
      </w:r>
      <w:r w:rsidR="00284CA8">
        <w:t xml:space="preserve"> metóda</w:t>
      </w:r>
      <w:r w:rsidR="00CC2629">
        <w:t xml:space="preserve"> </w:t>
      </w:r>
      <w:r w:rsidR="00CC2629">
        <w:rPr>
          <w:rFonts w:ascii="Courier New" w:hAnsi="Courier New" w:cs="Courier New"/>
          <w:noProof/>
          <w:color w:val="0000FF"/>
          <w:lang w:val="en-US"/>
        </w:rPr>
        <w:t>bool</w:t>
      </w:r>
      <w:r w:rsidR="00CC2629">
        <w:rPr>
          <w:rFonts w:ascii="Courier New" w:hAnsi="Courier New" w:cs="Courier New"/>
          <w:noProof/>
          <w:lang w:val="en-US"/>
        </w:rPr>
        <w:t xml:space="preserve"> ConfigSave()</w:t>
      </w:r>
      <w:r w:rsidR="00284CA8">
        <w:rPr>
          <w:lang w:val="en-US"/>
        </w:rPr>
        <w:t>.</w:t>
      </w:r>
    </w:p>
    <w:p w14:paraId="6FC9BBF4" w14:textId="77777777" w:rsidR="00556846" w:rsidRDefault="00284CA8" w:rsidP="005C75EA">
      <w:pPr>
        <w:rPr>
          <w:lang w:val="en-US"/>
        </w:rPr>
      </w:pPr>
      <w:r>
        <w:t xml:space="preserve">V prípade </w:t>
      </w:r>
      <w:r w:rsidR="00AB0DE2">
        <w:t>úspešného uloženia</w:t>
      </w:r>
      <w:r>
        <w:t xml:space="preserve"> vráti </w:t>
      </w:r>
      <w:r w:rsidR="00AB0DE2">
        <w:t xml:space="preserve">metóda </w:t>
      </w:r>
      <w:proofErr w:type="spellStart"/>
      <w:r>
        <w:t>true</w:t>
      </w:r>
      <w:proofErr w:type="spellEnd"/>
      <w:r>
        <w:t xml:space="preserve"> </w:t>
      </w:r>
      <w:r>
        <w:rPr>
          <w:lang w:val="en-US"/>
        </w:rPr>
        <w:t xml:space="preserve">a v </w:t>
      </w:r>
      <w:r w:rsidRPr="00AC5120">
        <w:t>prípade neúspechu vráti</w:t>
      </w:r>
      <w:r>
        <w:rPr>
          <w:lang w:val="en-US"/>
        </w:rPr>
        <w:t xml:space="preserve"> </w:t>
      </w:r>
    </w:p>
    <w:p w14:paraId="293C7235" w14:textId="77777777" w:rsidR="00284CA8" w:rsidRDefault="00595A7B" w:rsidP="005C75EA">
      <w:proofErr w:type="spellStart"/>
      <w:r w:rsidRPr="00595A7B">
        <w:t>f</w:t>
      </w:r>
      <w:r w:rsidR="00556846" w:rsidRPr="00595A7B">
        <w:t>a</w:t>
      </w:r>
      <w:r w:rsidRPr="00595A7B">
        <w:t>lse</w:t>
      </w:r>
      <w:proofErr w:type="spellEnd"/>
      <w:r>
        <w:t>, detail chyby je dostupný v </w:t>
      </w:r>
      <w:proofErr w:type="spellStart"/>
      <w:r w:rsidR="00137265">
        <w:t>ErrorMessage</w:t>
      </w:r>
      <w:proofErr w:type="spellEnd"/>
      <w:r>
        <w:t xml:space="preserve"> inštancie Admin</w:t>
      </w:r>
      <w:r>
        <w:rPr>
          <w:lang w:val="en-US"/>
        </w:rPr>
        <w:t>.</w:t>
      </w:r>
    </w:p>
    <w:p w14:paraId="0EF62AC2" w14:textId="77777777" w:rsidR="00556846" w:rsidRDefault="00562671" w:rsidP="005C75EA">
      <w:r>
        <w:t>Metóda</w:t>
      </w:r>
      <w:r w:rsidR="00436BCF">
        <w:t xml:space="preserve"> zapíše zadané konfiguračné parametre do konfiguračného súboru. </w:t>
      </w:r>
    </w:p>
    <w:p w14:paraId="14D2FD3E" w14:textId="77777777" w:rsidR="00436BCF" w:rsidRDefault="00436BCF" w:rsidP="005C75EA">
      <w:r>
        <w:t>Zoznam konfiguračných parametrov:</w:t>
      </w:r>
    </w:p>
    <w:p w14:paraId="7D49DFCD" w14:textId="77777777" w:rsidR="00694533" w:rsidRDefault="00694533" w:rsidP="005C75EA"/>
    <w:p w14:paraId="161BC917" w14:textId="77777777" w:rsidR="00436BCF" w:rsidRPr="0034609E" w:rsidRDefault="00436BCF" w:rsidP="005C75EA">
      <w:r w:rsidRPr="0034609E">
        <w:t xml:space="preserve">Sekcia </w:t>
      </w:r>
      <w:r w:rsidRPr="00B96C4C">
        <w:t>Logovanie</w:t>
      </w:r>
    </w:p>
    <w:p w14:paraId="42FE3685" w14:textId="77777777" w:rsidR="00436BCF" w:rsidRPr="00436BCF" w:rsidRDefault="009D7C40" w:rsidP="005C75EA">
      <w:pPr>
        <w:pStyle w:val="Zoznamsodrkami"/>
      </w:pPr>
      <w:r>
        <w:t>Povoliť</w:t>
      </w:r>
      <w:r w:rsidR="00436BCF" w:rsidRPr="00436BCF">
        <w:t xml:space="preserve"> logovanie </w:t>
      </w:r>
      <w:r w:rsidR="004F0D7E">
        <w:t>(</w:t>
      </w:r>
      <w:proofErr w:type="spellStart"/>
      <w:r w:rsidR="004F0D7E" w:rsidRPr="00574258">
        <w:rPr>
          <w:rFonts w:ascii="Courier New" w:hAnsi="Courier New" w:cs="Courier New"/>
        </w:rPr>
        <w:t>EnableLog</w:t>
      </w:r>
      <w:proofErr w:type="spellEnd"/>
      <w:r w:rsidR="004F0D7E">
        <w:t xml:space="preserve">) </w:t>
      </w:r>
      <w:r>
        <w:t>– logická hodnota, ktorá hovorí o tom, či sa má/nemá</w:t>
      </w:r>
      <w:r w:rsidR="00436BCF" w:rsidRPr="00436BCF">
        <w:t xml:space="preserve"> </w:t>
      </w:r>
      <w:r w:rsidRPr="00436BCF">
        <w:t>logovať</w:t>
      </w:r>
    </w:p>
    <w:p w14:paraId="2D7E6AE1" w14:textId="77777777" w:rsidR="00556846" w:rsidRDefault="009D7C40" w:rsidP="005C75EA">
      <w:pPr>
        <w:pStyle w:val="Zoznamsodrkami"/>
      </w:pPr>
      <w:r>
        <w:t>Logovať</w:t>
      </w:r>
      <w:r w:rsidR="00436BCF" w:rsidRPr="00436BCF">
        <w:t xml:space="preserve"> do </w:t>
      </w:r>
      <w:r w:rsidR="004F0D7E">
        <w:t>(</w:t>
      </w:r>
      <w:proofErr w:type="spellStart"/>
      <w:r w:rsidR="004F0D7E" w:rsidRPr="00574258">
        <w:rPr>
          <w:rFonts w:ascii="Courier New" w:hAnsi="Courier New" w:cs="Courier New"/>
        </w:rPr>
        <w:t>LogPath</w:t>
      </w:r>
      <w:proofErr w:type="spellEnd"/>
      <w:r w:rsidR="004F0D7E">
        <w:t xml:space="preserve">) </w:t>
      </w:r>
      <w:r w:rsidR="00436BCF" w:rsidRPr="00436BCF">
        <w:t xml:space="preserve">– </w:t>
      </w:r>
      <w:r>
        <w:t>reťazec pre zadanie adresára</w:t>
      </w:r>
      <w:r w:rsidR="00FD2C92">
        <w:t xml:space="preserve"> – ak je povolené</w:t>
      </w:r>
    </w:p>
    <w:p w14:paraId="65D6F60E" w14:textId="77777777" w:rsidR="00436BCF" w:rsidRPr="00436BCF" w:rsidRDefault="00436BCF" w:rsidP="005C75EA">
      <w:r w:rsidRPr="00436BCF">
        <w:t xml:space="preserve">logovanie, tak sa do </w:t>
      </w:r>
      <w:r w:rsidR="009D7C40" w:rsidRPr="00436BCF">
        <w:t>uvedeného</w:t>
      </w:r>
      <w:r w:rsidRPr="00436BCF">
        <w:t xml:space="preserve"> </w:t>
      </w:r>
      <w:r w:rsidR="009D7C40" w:rsidRPr="00436BCF">
        <w:t>adresára</w:t>
      </w:r>
      <w:r w:rsidRPr="00436BCF">
        <w:t xml:space="preserve"> bude </w:t>
      </w:r>
      <w:r w:rsidR="009D7C40" w:rsidRPr="00436BCF">
        <w:t>logovať</w:t>
      </w:r>
    </w:p>
    <w:p w14:paraId="02AA5965" w14:textId="77777777" w:rsidR="006C5286" w:rsidRDefault="006C5286" w:rsidP="005C75EA"/>
    <w:p w14:paraId="5C343727" w14:textId="77777777" w:rsidR="00FD2C92" w:rsidRDefault="001C62B9" w:rsidP="005C75EA">
      <w:r>
        <w:t xml:space="preserve">Sekcia </w:t>
      </w:r>
      <w:r w:rsidRPr="00B96C4C">
        <w:t>K</w:t>
      </w:r>
      <w:r w:rsidR="009D7C40" w:rsidRPr="00B96C4C">
        <w:t>omuniká</w:t>
      </w:r>
      <w:r w:rsidR="00436BCF" w:rsidRPr="00B96C4C">
        <w:t>cia</w:t>
      </w:r>
    </w:p>
    <w:p w14:paraId="5A34CD9A" w14:textId="77777777" w:rsidR="002944A0" w:rsidRDefault="00B7348A" w:rsidP="005C75EA">
      <w:pPr>
        <w:pStyle w:val="Zoznamsodrkami"/>
      </w:pPr>
      <w:proofErr w:type="spellStart"/>
      <w:r w:rsidRPr="00FB09CB">
        <w:rPr>
          <w:rFonts w:ascii="Courier New" w:hAnsi="Courier New" w:cs="Courier New"/>
        </w:rPr>
        <w:t>AcceptInvalidSSL</w:t>
      </w:r>
      <w:proofErr w:type="spellEnd"/>
      <w:r>
        <w:t xml:space="preserve"> </w:t>
      </w:r>
      <w:r w:rsidR="002E0A26">
        <w:rPr>
          <w:rFonts w:ascii="Courier New" w:hAnsi="Courier New" w:cs="Courier New"/>
        </w:rPr>
        <w:t>–</w:t>
      </w:r>
      <w:r w:rsidRPr="00436BCF">
        <w:t xml:space="preserve"> </w:t>
      </w:r>
      <w:r>
        <w:t>akceptovať</w:t>
      </w:r>
      <w:r w:rsidR="007A2142">
        <w:t xml:space="preserve"> </w:t>
      </w:r>
      <w:proofErr w:type="spellStart"/>
      <w:r w:rsidR="007A2142">
        <w:t>nevalidné</w:t>
      </w:r>
      <w:proofErr w:type="spellEnd"/>
      <w:r w:rsidR="00436BCF" w:rsidRPr="00436BCF">
        <w:t xml:space="preserve"> </w:t>
      </w:r>
      <w:proofErr w:type="spellStart"/>
      <w:r w:rsidR="00436BCF" w:rsidRPr="00436BCF">
        <w:t>ssl</w:t>
      </w:r>
      <w:proofErr w:type="spellEnd"/>
      <w:r w:rsidR="00436BCF" w:rsidRPr="00436BCF">
        <w:t xml:space="preserve"> spojenie</w:t>
      </w:r>
    </w:p>
    <w:p w14:paraId="36C07625" w14:textId="77777777" w:rsidR="00436BCF" w:rsidRDefault="006538E9" w:rsidP="005C75EA">
      <w:pPr>
        <w:pStyle w:val="Zoznamsodrkami"/>
      </w:pPr>
      <w:proofErr w:type="spellStart"/>
      <w:r w:rsidRPr="00255F13">
        <w:rPr>
          <w:rFonts w:ascii="Courier New" w:hAnsi="Courier New" w:cs="Courier New"/>
        </w:rPr>
        <w:t>UrlElectronicService</w:t>
      </w:r>
      <w:proofErr w:type="spellEnd"/>
      <w:r w:rsidR="007A2142">
        <w:t xml:space="preserve"> </w:t>
      </w:r>
      <w:r w:rsidR="002E0A26">
        <w:rPr>
          <w:rFonts w:ascii="Courier New" w:hAnsi="Courier New" w:cs="Courier New"/>
        </w:rPr>
        <w:t>–</w:t>
      </w:r>
      <w:r w:rsidR="002E0A26">
        <w:t xml:space="preserve"> </w:t>
      </w:r>
      <w:proofErr w:type="spellStart"/>
      <w:r w:rsidRPr="006538E9">
        <w:t>url</w:t>
      </w:r>
      <w:proofErr w:type="spellEnd"/>
      <w:r w:rsidRPr="006538E9">
        <w:t xml:space="preserve"> na elektronické služby</w:t>
      </w:r>
      <w:r w:rsidR="00804061">
        <w:t xml:space="preserve"> (EKR a EIDAS)</w:t>
      </w:r>
    </w:p>
    <w:p w14:paraId="1081442F" w14:textId="77777777" w:rsidR="00804061" w:rsidRDefault="00804061" w:rsidP="00C609B6">
      <w:pPr>
        <w:pStyle w:val="Zoznamsodrkami"/>
      </w:pPr>
      <w:proofErr w:type="spellStart"/>
      <w:r w:rsidRPr="00804061">
        <w:rPr>
          <w:rFonts w:ascii="Courier New" w:hAnsi="Courier New" w:cs="Courier New"/>
        </w:rPr>
        <w:t>UrlHistServiceECommerce</w:t>
      </w:r>
      <w:proofErr w:type="spellEnd"/>
      <w:r w:rsidRPr="00804061">
        <w:rPr>
          <w:rFonts w:ascii="Courier New" w:hAnsi="Courier New" w:cs="Courier New"/>
        </w:rPr>
        <w:t>–</w:t>
      </w:r>
      <w:r>
        <w:t xml:space="preserve"> </w:t>
      </w:r>
      <w:proofErr w:type="spellStart"/>
      <w:r w:rsidRPr="006538E9">
        <w:t>url</w:t>
      </w:r>
      <w:proofErr w:type="spellEnd"/>
      <w:r w:rsidRPr="006538E9">
        <w:t xml:space="preserve"> na elektronické služby</w:t>
      </w:r>
      <w:r>
        <w:t xml:space="preserve"> (</w:t>
      </w:r>
      <w:proofErr w:type="spellStart"/>
      <w:r>
        <w:t>eCommerce</w:t>
      </w:r>
      <w:proofErr w:type="spellEnd"/>
      <w:r>
        <w:t>)</w:t>
      </w:r>
    </w:p>
    <w:p w14:paraId="4A217147" w14:textId="77777777" w:rsidR="006538E9" w:rsidRDefault="006538E9" w:rsidP="005C75EA">
      <w:pPr>
        <w:pStyle w:val="Zoznamsodrkami"/>
      </w:pPr>
      <w:proofErr w:type="spellStart"/>
      <w:r w:rsidRPr="00255F13">
        <w:rPr>
          <w:rFonts w:ascii="Courier New" w:hAnsi="Courier New" w:cs="Courier New"/>
        </w:rPr>
        <w:t>UrlHistService</w:t>
      </w:r>
      <w:proofErr w:type="spellEnd"/>
      <w:r>
        <w:t xml:space="preserve"> </w:t>
      </w:r>
      <w:r w:rsidR="002E0A26">
        <w:rPr>
          <w:rFonts w:ascii="Courier New" w:hAnsi="Courier New" w:cs="Courier New"/>
        </w:rPr>
        <w:t>–</w:t>
      </w:r>
      <w:r>
        <w:t xml:space="preserve"> </w:t>
      </w:r>
      <w:proofErr w:type="spellStart"/>
      <w:r w:rsidRPr="006538E9">
        <w:t>url</w:t>
      </w:r>
      <w:proofErr w:type="spellEnd"/>
      <w:r w:rsidRPr="006538E9">
        <w:t xml:space="preserve"> na služby pre poskytnutie histórie podaní/zásielok</w:t>
      </w:r>
    </w:p>
    <w:p w14:paraId="00037F19" w14:textId="77777777" w:rsidR="0075608B" w:rsidRDefault="0075608B" w:rsidP="005C75EA">
      <w:pPr>
        <w:pStyle w:val="Zoznamsodrkami"/>
      </w:pPr>
      <w:r>
        <w:rPr>
          <w:rFonts w:ascii="Consolas" w:hAnsi="Consolas" w:cs="Consolas"/>
          <w:color w:val="000000"/>
          <w:sz w:val="19"/>
          <w:szCs w:val="19"/>
        </w:rPr>
        <w:t xml:space="preserve">UrlHistServiceEkr2 – </w:t>
      </w:r>
      <w:proofErr w:type="spellStart"/>
      <w:r w:rsidRPr="006538E9">
        <w:t>url</w:t>
      </w:r>
      <w:proofErr w:type="spellEnd"/>
      <w:r w:rsidRPr="006538E9">
        <w:t xml:space="preserve"> na služby pre poskytnutie histórie podaní/zásielok</w:t>
      </w:r>
      <w:r>
        <w:t xml:space="preserve"> pre EIDAS</w:t>
      </w:r>
    </w:p>
    <w:p w14:paraId="212F8E71" w14:textId="77777777" w:rsidR="00EF49EA" w:rsidRDefault="00EF49EA" w:rsidP="00EF49EA">
      <w:pPr>
        <w:pStyle w:val="Zoznamsodrkami"/>
      </w:pPr>
      <w:proofErr w:type="spellStart"/>
      <w:r w:rsidRPr="00EF49EA">
        <w:rPr>
          <w:rFonts w:ascii="Consolas" w:hAnsi="Consolas" w:cs="Consolas"/>
          <w:color w:val="000000"/>
          <w:sz w:val="19"/>
          <w:szCs w:val="19"/>
        </w:rPr>
        <w:t>UrlHistServiceECommerce</w:t>
      </w:r>
      <w:proofErr w:type="spellEnd"/>
      <w:r w:rsidRPr="00EF49EA">
        <w:rPr>
          <w:rFonts w:ascii="Consolas" w:hAnsi="Consolas" w:cs="Consolas"/>
          <w:color w:val="000000"/>
          <w:sz w:val="19"/>
          <w:szCs w:val="19"/>
        </w:rPr>
        <w:t xml:space="preserve"> – </w:t>
      </w:r>
      <w:proofErr w:type="spellStart"/>
      <w:r w:rsidRPr="006538E9">
        <w:t>url</w:t>
      </w:r>
      <w:proofErr w:type="spellEnd"/>
      <w:r w:rsidRPr="006538E9">
        <w:t xml:space="preserve"> na služby pre poskytnutie histórie podaní/zásielok</w:t>
      </w:r>
      <w:r>
        <w:t xml:space="preserve"> pre </w:t>
      </w:r>
      <w:proofErr w:type="spellStart"/>
      <w:r>
        <w:t>eCommerce</w:t>
      </w:r>
      <w:proofErr w:type="spellEnd"/>
    </w:p>
    <w:p w14:paraId="38784CE9" w14:textId="77777777" w:rsidR="005D0D3E" w:rsidRDefault="005D0D3E" w:rsidP="005D0D3E">
      <w:pPr>
        <w:pStyle w:val="Zoznamsodrkami"/>
      </w:pPr>
      <w:proofErr w:type="spellStart"/>
      <w:r>
        <w:rPr>
          <w:rFonts w:ascii="Courier New" w:hAnsi="Courier New" w:cs="Courier New"/>
        </w:rPr>
        <w:t>U</w:t>
      </w:r>
      <w:r w:rsidRPr="005D0D3E">
        <w:rPr>
          <w:rFonts w:ascii="Courier New" w:hAnsi="Courier New" w:cs="Courier New"/>
        </w:rPr>
        <w:t>rlHistAttachmentsService</w:t>
      </w:r>
      <w:proofErr w:type="spellEnd"/>
      <w:r>
        <w:t xml:space="preserve"> </w:t>
      </w:r>
      <w:r>
        <w:rPr>
          <w:rFonts w:ascii="Courier New" w:hAnsi="Courier New" w:cs="Courier New"/>
        </w:rPr>
        <w:t>–</w:t>
      </w:r>
      <w:r>
        <w:t xml:space="preserve"> </w:t>
      </w:r>
      <w:proofErr w:type="spellStart"/>
      <w:r w:rsidRPr="006538E9">
        <w:t>url</w:t>
      </w:r>
      <w:proofErr w:type="spellEnd"/>
      <w:r w:rsidRPr="006538E9">
        <w:t xml:space="preserve"> na služby pre poskytnutie histórie podaní/zásielok</w:t>
      </w:r>
      <w:r>
        <w:t xml:space="preserve"> s PDF prílohami</w:t>
      </w:r>
    </w:p>
    <w:p w14:paraId="7A2B4F5C" w14:textId="77777777" w:rsidR="006538E9" w:rsidRDefault="006538E9" w:rsidP="005C75EA">
      <w:pPr>
        <w:pStyle w:val="Zoznamsodrkami"/>
      </w:pPr>
      <w:proofErr w:type="spellStart"/>
      <w:r w:rsidRPr="00255F13">
        <w:rPr>
          <w:rFonts w:ascii="Courier New" w:hAnsi="Courier New" w:cs="Courier New"/>
        </w:rPr>
        <w:t>UrlReceiverService</w:t>
      </w:r>
      <w:proofErr w:type="spellEnd"/>
      <w:r>
        <w:t xml:space="preserve"> </w:t>
      </w:r>
      <w:r w:rsidR="002E0A26">
        <w:rPr>
          <w:rFonts w:ascii="Courier New" w:hAnsi="Courier New" w:cs="Courier New"/>
        </w:rPr>
        <w:t>–</w:t>
      </w:r>
      <w:r>
        <w:t xml:space="preserve"> </w:t>
      </w:r>
      <w:proofErr w:type="spellStart"/>
      <w:r w:rsidRPr="006538E9">
        <w:t>url</w:t>
      </w:r>
      <w:proofErr w:type="spellEnd"/>
      <w:r w:rsidRPr="006538E9">
        <w:t xml:space="preserve"> na odoslanie podania do EKR</w:t>
      </w:r>
    </w:p>
    <w:p w14:paraId="6A90744E" w14:textId="77777777" w:rsidR="0075608B" w:rsidRDefault="0075608B" w:rsidP="0075608B">
      <w:pPr>
        <w:pStyle w:val="Zoznamsodrkami"/>
      </w:pPr>
      <w:r w:rsidRPr="0075608B">
        <w:rPr>
          <w:rFonts w:ascii="Courier New" w:hAnsi="Courier New" w:cs="Courier New"/>
        </w:rPr>
        <w:t>UrlReceiverServiceEkr2</w:t>
      </w:r>
      <w:r>
        <w:t xml:space="preserve"> – </w:t>
      </w:r>
      <w:proofErr w:type="spellStart"/>
      <w:r>
        <w:t>url</w:t>
      </w:r>
      <w:proofErr w:type="spellEnd"/>
      <w:r>
        <w:t xml:space="preserve"> na odoslanie podania pre EIDAS</w:t>
      </w:r>
    </w:p>
    <w:p w14:paraId="42CAC627" w14:textId="77777777" w:rsidR="00804061" w:rsidRDefault="00804061" w:rsidP="00C609B6">
      <w:pPr>
        <w:pStyle w:val="Zoznamsodrkami"/>
      </w:pPr>
      <w:proofErr w:type="spellStart"/>
      <w:r w:rsidRPr="00804061">
        <w:rPr>
          <w:rFonts w:ascii="Courier New" w:hAnsi="Courier New" w:cs="Courier New"/>
        </w:rPr>
        <w:t>UrlReceiverServiceECommerce</w:t>
      </w:r>
      <w:proofErr w:type="spellEnd"/>
      <w:r w:rsidRPr="00804061">
        <w:rPr>
          <w:rFonts w:ascii="Courier New" w:hAnsi="Courier New" w:cs="Courier New"/>
        </w:rPr>
        <w:t xml:space="preserve"> </w:t>
      </w:r>
      <w:r>
        <w:t xml:space="preserve">– </w:t>
      </w:r>
      <w:proofErr w:type="spellStart"/>
      <w:r>
        <w:t>url</w:t>
      </w:r>
      <w:proofErr w:type="spellEnd"/>
      <w:r>
        <w:t xml:space="preserve"> na odoslanie podania pre </w:t>
      </w:r>
      <w:proofErr w:type="spellStart"/>
      <w:r>
        <w:t>eCommerce</w:t>
      </w:r>
      <w:proofErr w:type="spellEnd"/>
    </w:p>
    <w:p w14:paraId="78209CA2" w14:textId="77777777" w:rsidR="005D0D3E" w:rsidRDefault="005D0D3E" w:rsidP="005D0D3E">
      <w:pPr>
        <w:pStyle w:val="Zoznamsodrkami"/>
      </w:pPr>
      <w:proofErr w:type="spellStart"/>
      <w:r>
        <w:rPr>
          <w:rFonts w:ascii="Courier New" w:hAnsi="Courier New" w:cs="Courier New"/>
        </w:rPr>
        <w:t>U</w:t>
      </w:r>
      <w:r w:rsidRPr="005D0D3E">
        <w:rPr>
          <w:rFonts w:ascii="Courier New" w:hAnsi="Courier New" w:cs="Courier New"/>
        </w:rPr>
        <w:t>rlReceiverAttachmentsService</w:t>
      </w:r>
      <w:proofErr w:type="spellEnd"/>
      <w:r>
        <w:t xml:space="preserve"> </w:t>
      </w:r>
      <w:r>
        <w:rPr>
          <w:rFonts w:ascii="Courier New" w:hAnsi="Courier New" w:cs="Courier New"/>
        </w:rPr>
        <w:t>–</w:t>
      </w:r>
      <w:r>
        <w:t xml:space="preserve"> </w:t>
      </w:r>
      <w:proofErr w:type="spellStart"/>
      <w:r w:rsidRPr="006538E9">
        <w:t>url</w:t>
      </w:r>
      <w:proofErr w:type="spellEnd"/>
      <w:r w:rsidRPr="006538E9">
        <w:t xml:space="preserve"> na odoslanie podania </w:t>
      </w:r>
      <w:r>
        <w:t xml:space="preserve">s PDF prílohami </w:t>
      </w:r>
      <w:r w:rsidRPr="006538E9">
        <w:t>do EKR</w:t>
      </w:r>
    </w:p>
    <w:p w14:paraId="1625E439" w14:textId="77777777" w:rsidR="002E0A26" w:rsidRPr="002E0A26" w:rsidRDefault="002E0A26" w:rsidP="005C75EA">
      <w:pPr>
        <w:pStyle w:val="Zoznamsodrkami"/>
      </w:pPr>
      <w:proofErr w:type="spellStart"/>
      <w:r w:rsidRPr="002E0A26">
        <w:rPr>
          <w:rFonts w:ascii="Courier New" w:hAnsi="Courier New" w:cs="Courier New"/>
        </w:rPr>
        <w:t>ProxyServer</w:t>
      </w:r>
      <w:proofErr w:type="spellEnd"/>
      <w:r>
        <w:rPr>
          <w:rFonts w:ascii="Courier New" w:hAnsi="Courier New" w:cs="Courier New"/>
        </w:rPr>
        <w:t xml:space="preserve"> –</w:t>
      </w:r>
      <w:r>
        <w:t xml:space="preserve"> </w:t>
      </w:r>
      <w:r w:rsidRPr="002E0A26">
        <w:t>názov pre proxy server</w:t>
      </w:r>
    </w:p>
    <w:p w14:paraId="46B10B70" w14:textId="77777777" w:rsidR="002E0A26" w:rsidRPr="002E0A26" w:rsidRDefault="002E0A26" w:rsidP="002E0A26">
      <w:pPr>
        <w:pStyle w:val="Zoznamsodrkami"/>
      </w:pPr>
      <w:proofErr w:type="spellStart"/>
      <w:r w:rsidRPr="002E0A26">
        <w:rPr>
          <w:rFonts w:ascii="Courier New" w:hAnsi="Courier New" w:cs="Courier New"/>
        </w:rPr>
        <w:t>Proxy</w:t>
      </w:r>
      <w:r>
        <w:rPr>
          <w:rFonts w:ascii="Courier New" w:hAnsi="Courier New" w:cs="Courier New"/>
        </w:rPr>
        <w:t>Name</w:t>
      </w:r>
      <w:proofErr w:type="spellEnd"/>
      <w:r>
        <w:rPr>
          <w:rFonts w:ascii="Courier New" w:hAnsi="Courier New" w:cs="Courier New"/>
        </w:rPr>
        <w:t xml:space="preserve"> – </w:t>
      </w:r>
      <w:r>
        <w:t>p</w:t>
      </w:r>
      <w:r w:rsidRPr="002E0A26">
        <w:t>oužívateľské meno pre prístup k proxy</w:t>
      </w:r>
    </w:p>
    <w:p w14:paraId="1110B263" w14:textId="77777777" w:rsidR="002E0A26" w:rsidRPr="002E0A26" w:rsidRDefault="002E0A26" w:rsidP="002E0A26">
      <w:pPr>
        <w:pStyle w:val="Zoznamsodrkami"/>
      </w:pPr>
      <w:proofErr w:type="spellStart"/>
      <w:r w:rsidRPr="002E0A26">
        <w:rPr>
          <w:rFonts w:ascii="Courier New" w:hAnsi="Courier New" w:cs="Courier New"/>
        </w:rPr>
        <w:t>Proxy</w:t>
      </w:r>
      <w:r>
        <w:rPr>
          <w:rFonts w:ascii="Courier New" w:hAnsi="Courier New" w:cs="Courier New"/>
        </w:rPr>
        <w:t>Password</w:t>
      </w:r>
      <w:proofErr w:type="spellEnd"/>
      <w:r>
        <w:rPr>
          <w:rFonts w:ascii="Courier New" w:hAnsi="Courier New" w:cs="Courier New"/>
        </w:rPr>
        <w:t xml:space="preserve"> – </w:t>
      </w:r>
      <w:r>
        <w:t>h</w:t>
      </w:r>
      <w:r w:rsidRPr="002E0A26">
        <w:t>eslo pre prístup k proxy</w:t>
      </w:r>
    </w:p>
    <w:p w14:paraId="48984C9E" w14:textId="77777777" w:rsidR="002E0A26" w:rsidRDefault="002E0A26" w:rsidP="002E0A26">
      <w:pPr>
        <w:pStyle w:val="Zoznamsodrkami"/>
      </w:pPr>
      <w:proofErr w:type="spellStart"/>
      <w:r w:rsidRPr="002E0A26">
        <w:rPr>
          <w:rFonts w:ascii="Courier New" w:hAnsi="Courier New" w:cs="Courier New"/>
        </w:rPr>
        <w:t>Proxy</w:t>
      </w:r>
      <w:r>
        <w:rPr>
          <w:rFonts w:ascii="Courier New" w:hAnsi="Courier New" w:cs="Courier New"/>
        </w:rPr>
        <w:t>Domain</w:t>
      </w:r>
      <w:proofErr w:type="spellEnd"/>
      <w:r>
        <w:rPr>
          <w:rFonts w:ascii="Courier New" w:hAnsi="Courier New" w:cs="Courier New"/>
        </w:rPr>
        <w:t xml:space="preserve"> - </w:t>
      </w:r>
      <w:r>
        <w:t>d</w:t>
      </w:r>
      <w:r w:rsidRPr="002E0A26">
        <w:t>oména používateľského účtu</w:t>
      </w:r>
    </w:p>
    <w:p w14:paraId="15C01C46" w14:textId="77777777" w:rsidR="00B24550" w:rsidRDefault="00B24550" w:rsidP="002E0A26">
      <w:pPr>
        <w:pStyle w:val="Zoznamsodrkami"/>
      </w:pPr>
      <w:proofErr w:type="spellStart"/>
      <w:r w:rsidRPr="00B24550">
        <w:rPr>
          <w:rFonts w:ascii="Courier New" w:hAnsi="Courier New" w:cs="Courier New"/>
        </w:rPr>
        <w:t>Environment</w:t>
      </w:r>
      <w:proofErr w:type="spellEnd"/>
      <w:r>
        <w:t xml:space="preserve"> – aktuálne prostredie</w:t>
      </w:r>
    </w:p>
    <w:p w14:paraId="060958DD" w14:textId="77777777" w:rsidR="006C5286" w:rsidRDefault="006C5286" w:rsidP="005C75EA"/>
    <w:p w14:paraId="2FA2C8F0" w14:textId="77777777" w:rsidR="00436BCF" w:rsidRDefault="002944A0" w:rsidP="005C75EA">
      <w:r>
        <w:t xml:space="preserve">Sekcia </w:t>
      </w:r>
      <w:proofErr w:type="spellStart"/>
      <w:r w:rsidRPr="00B96C4C">
        <w:t>Podpisovač</w:t>
      </w:r>
      <w:proofErr w:type="spellEnd"/>
    </w:p>
    <w:p w14:paraId="130370F0" w14:textId="77777777" w:rsidR="002944A0" w:rsidRDefault="002944A0" w:rsidP="005C75EA">
      <w:pPr>
        <w:pStyle w:val="Zoznamsodrkami"/>
      </w:pPr>
      <w:proofErr w:type="spellStart"/>
      <w:r>
        <w:t>U</w:t>
      </w:r>
      <w:r w:rsidRPr="002944A0">
        <w:t>ri</w:t>
      </w:r>
      <w:proofErr w:type="spellEnd"/>
      <w:r w:rsidRPr="002944A0">
        <w:t xml:space="preserve"> podpisovej politiky</w:t>
      </w:r>
      <w:r>
        <w:t xml:space="preserve"> (</w:t>
      </w:r>
      <w:proofErr w:type="spellStart"/>
      <w:r w:rsidR="00FC2DB7" w:rsidRPr="00574258">
        <w:rPr>
          <w:rFonts w:ascii="Courier New" w:hAnsi="Courier New" w:cs="Courier New"/>
        </w:rPr>
        <w:t>S</w:t>
      </w:r>
      <w:r w:rsidRPr="00574258">
        <w:rPr>
          <w:rFonts w:ascii="Courier New" w:hAnsi="Courier New" w:cs="Courier New"/>
        </w:rPr>
        <w:t>ign</w:t>
      </w:r>
      <w:r w:rsidR="00FC2DB7" w:rsidRPr="00574258">
        <w:rPr>
          <w:rFonts w:ascii="Courier New" w:hAnsi="Courier New" w:cs="Courier New"/>
        </w:rPr>
        <w:t>ature</w:t>
      </w:r>
      <w:r w:rsidRPr="00574258">
        <w:rPr>
          <w:rFonts w:ascii="Courier New" w:hAnsi="Courier New" w:cs="Courier New"/>
        </w:rPr>
        <w:t>Policy</w:t>
      </w:r>
      <w:r w:rsidR="00FC2DB7" w:rsidRPr="00574258">
        <w:rPr>
          <w:rFonts w:ascii="Courier New" w:hAnsi="Courier New" w:cs="Courier New"/>
        </w:rPr>
        <w:t>Uri</w:t>
      </w:r>
      <w:proofErr w:type="spellEnd"/>
      <w:r>
        <w:t>)</w:t>
      </w:r>
    </w:p>
    <w:p w14:paraId="06106130" w14:textId="77777777" w:rsidR="002944A0" w:rsidRPr="002944A0" w:rsidRDefault="002944A0" w:rsidP="005C75EA">
      <w:pPr>
        <w:pStyle w:val="Zoznamsodrkami"/>
      </w:pPr>
      <w:r w:rsidRPr="002944A0">
        <w:t>Algoritmus digitálneho odtlačku</w:t>
      </w:r>
      <w:r>
        <w:t xml:space="preserve"> </w:t>
      </w:r>
      <w:r>
        <w:rPr>
          <w:lang w:val="en-US"/>
        </w:rPr>
        <w:t>(</w:t>
      </w:r>
      <w:proofErr w:type="spellStart"/>
      <w:r w:rsidR="00FC2DB7" w:rsidRPr="00574258">
        <w:rPr>
          <w:rFonts w:ascii="Courier New" w:hAnsi="Courier New" w:cs="Courier New"/>
        </w:rPr>
        <w:t>SignatureD</w:t>
      </w:r>
      <w:r w:rsidRPr="00574258">
        <w:rPr>
          <w:rFonts w:ascii="Courier New" w:hAnsi="Courier New" w:cs="Courier New"/>
        </w:rPr>
        <w:t>igestAlg</w:t>
      </w:r>
      <w:proofErr w:type="spellEnd"/>
      <w:r>
        <w:rPr>
          <w:lang w:val="en-US"/>
        </w:rPr>
        <w:t>)</w:t>
      </w:r>
    </w:p>
    <w:p w14:paraId="3D6D122E" w14:textId="77777777" w:rsidR="00667095" w:rsidRDefault="00667095" w:rsidP="005C75EA"/>
    <w:p w14:paraId="1C5F3AD7" w14:textId="77777777" w:rsidR="00284CA8" w:rsidRDefault="00284CA8" w:rsidP="005C75EA">
      <w:r>
        <w:lastRenderedPageBreak/>
        <w:t xml:space="preserve">Konfiguračný súbor s názvom </w:t>
      </w:r>
      <w:proofErr w:type="spellStart"/>
      <w:r w:rsidR="00F75DF8" w:rsidRPr="00F75DF8">
        <w:rPr>
          <w:b/>
        </w:rPr>
        <w:t>app</w:t>
      </w:r>
      <w:r w:rsidRPr="00F75DF8">
        <w:rPr>
          <w:b/>
        </w:rPr>
        <w:t>.config</w:t>
      </w:r>
      <w:proofErr w:type="spellEnd"/>
      <w:r>
        <w:t xml:space="preserve">, bude uložený na mieste, kde je uložená knižnica </w:t>
      </w:r>
      <w:r w:rsidR="00FD2C92" w:rsidRPr="00574258">
        <w:rPr>
          <w:rFonts w:ascii="Courier New" w:hAnsi="Courier New" w:cs="Courier New"/>
        </w:rPr>
        <w:t>Ditec.Cep.Ekr.Interface.dll</w:t>
      </w:r>
      <w:r>
        <w:t>.</w:t>
      </w:r>
    </w:p>
    <w:p w14:paraId="0C611291" w14:textId="77777777" w:rsidR="00C45F55" w:rsidRDefault="00C45F55" w:rsidP="005C75EA"/>
    <w:p w14:paraId="0311EA98" w14:textId="77777777" w:rsidR="00347253" w:rsidRPr="0033195C" w:rsidRDefault="00347253" w:rsidP="005C75EA"/>
    <w:p w14:paraId="6161793F" w14:textId="77777777" w:rsidR="00436BCF" w:rsidRDefault="00436BCF" w:rsidP="00E310C0">
      <w:pPr>
        <w:pStyle w:val="Nadpis2"/>
      </w:pPr>
      <w:bookmarkStart w:id="289" w:name="_Toc418151206"/>
      <w:bookmarkStart w:id="290" w:name="_Toc424730404"/>
      <w:bookmarkStart w:id="291" w:name="_Toc424807083"/>
      <w:bookmarkStart w:id="292" w:name="_Toc424807129"/>
      <w:bookmarkStart w:id="293" w:name="_Toc140232956"/>
      <w:r w:rsidRPr="00436BCF">
        <w:t>Načítanie konfiguračných údajov</w:t>
      </w:r>
      <w:bookmarkEnd w:id="289"/>
      <w:bookmarkEnd w:id="290"/>
      <w:bookmarkEnd w:id="291"/>
      <w:bookmarkEnd w:id="292"/>
      <w:bookmarkEnd w:id="293"/>
    </w:p>
    <w:p w14:paraId="73755049" w14:textId="77777777" w:rsidR="004E1DD6" w:rsidRDefault="004E1DD6" w:rsidP="005C75EA"/>
    <w:p w14:paraId="7695EEA9" w14:textId="77777777" w:rsidR="00AB0DE2" w:rsidRPr="00D0624A" w:rsidRDefault="00AB0DE2" w:rsidP="005C75EA">
      <w:r>
        <w:t xml:space="preserve">Vytvorí sa inštancia triedy </w:t>
      </w:r>
      <w:proofErr w:type="spellStart"/>
      <w:r w:rsidR="00DD27F9" w:rsidRPr="00DD27F9">
        <w:t>Ditec.Cep.Ekr.Interface.Admin</w:t>
      </w:r>
      <w:r w:rsidRPr="00B96C4C">
        <w:t>.</w:t>
      </w:r>
      <w:r w:rsidRPr="00B96C4C">
        <w:rPr>
          <w:color w:val="2B91AF"/>
        </w:rPr>
        <w:t>Admin</w:t>
      </w:r>
      <w:proofErr w:type="spellEnd"/>
      <w:r w:rsidRPr="00D631DF">
        <w:t xml:space="preserve">, </w:t>
      </w:r>
      <w:r w:rsidRPr="00AC5120">
        <w:t>ktorá</w:t>
      </w:r>
    </w:p>
    <w:p w14:paraId="70F1CA32" w14:textId="77777777" w:rsidR="00DB00F9" w:rsidRDefault="00C4797E" w:rsidP="005C75EA">
      <w:pPr>
        <w:pStyle w:val="Zoznamsodrkami"/>
      </w:pPr>
      <w:r w:rsidRPr="00D0624A">
        <w:t>konfiguračné údaje načíta zo súboru</w:t>
      </w:r>
      <w:r w:rsidR="00A07F90">
        <w:t xml:space="preserve"> </w:t>
      </w:r>
      <w:proofErr w:type="spellStart"/>
      <w:r w:rsidR="00293DAC">
        <w:t>app</w:t>
      </w:r>
      <w:r w:rsidR="00A07F90">
        <w:t>.config</w:t>
      </w:r>
      <w:proofErr w:type="spellEnd"/>
      <w:r w:rsidRPr="00D0624A">
        <w:t xml:space="preserve">, </w:t>
      </w:r>
    </w:p>
    <w:p w14:paraId="06E6C34C" w14:textId="77777777" w:rsidR="005C7D62" w:rsidRDefault="00C4797E" w:rsidP="005C75EA">
      <w:pPr>
        <w:pStyle w:val="Zoznamsodrkami"/>
      </w:pPr>
      <w:r w:rsidRPr="00D0624A">
        <w:t xml:space="preserve">pomocou vlastnosti </w:t>
      </w:r>
      <w:r w:rsidR="00D51D40">
        <w:t xml:space="preserve">cez </w:t>
      </w:r>
      <w:r w:rsidR="00AB0DE2">
        <w:t>triedu</w:t>
      </w:r>
      <w:r w:rsidR="00DB00F9">
        <w:t xml:space="preserve"> </w:t>
      </w:r>
      <w:r w:rsidR="00A07F90" w:rsidRPr="00DB00F9">
        <w:rPr>
          <w:rFonts w:ascii="Courier New" w:hAnsi="Courier New" w:cs="Courier New"/>
          <w:noProof/>
          <w:color w:val="2B91AF"/>
        </w:rPr>
        <w:t>ConfigParameters</w:t>
      </w:r>
      <w:r w:rsidR="00A07F90" w:rsidRPr="00D0624A">
        <w:t xml:space="preserve"> </w:t>
      </w:r>
      <w:r w:rsidR="00AB0DE2">
        <w:t>sa</w:t>
      </w:r>
      <w:r w:rsidRPr="00D0624A">
        <w:t xml:space="preserve"> k</w:t>
      </w:r>
      <w:r w:rsidR="00AB0DE2">
        <w:t xml:space="preserve"> daným konfiguračným údajom </w:t>
      </w:r>
      <w:r w:rsidRPr="00D0624A">
        <w:t>pristúpi</w:t>
      </w:r>
      <w:r w:rsidR="00284CA8">
        <w:t>.</w:t>
      </w:r>
    </w:p>
    <w:p w14:paraId="5DDEFA12" w14:textId="77777777" w:rsidR="00262CA5" w:rsidRDefault="00262CA5" w:rsidP="005C75EA">
      <w:pPr>
        <w:pStyle w:val="Nadpis1"/>
      </w:pPr>
      <w:bookmarkStart w:id="294" w:name="_Toc418151207"/>
      <w:bookmarkStart w:id="295" w:name="_Toc424730405"/>
      <w:bookmarkStart w:id="296" w:name="_Toc424807084"/>
      <w:bookmarkStart w:id="297" w:name="_Toc424807130"/>
      <w:bookmarkStart w:id="298" w:name="_Toc140232957"/>
      <w:r>
        <w:lastRenderedPageBreak/>
        <w:t>Prílohy</w:t>
      </w:r>
      <w:bookmarkEnd w:id="274"/>
      <w:bookmarkEnd w:id="275"/>
      <w:bookmarkEnd w:id="294"/>
      <w:bookmarkEnd w:id="295"/>
      <w:bookmarkEnd w:id="296"/>
      <w:bookmarkEnd w:id="297"/>
      <w:bookmarkEnd w:id="298"/>
    </w:p>
    <w:p w14:paraId="4E2C7EF9" w14:textId="77777777" w:rsidR="00262CA5" w:rsidRDefault="00262CA5" w:rsidP="005C75EA"/>
    <w:p w14:paraId="1C0FE8A8" w14:textId="77777777" w:rsidR="00262CA5" w:rsidRDefault="00262CA5" w:rsidP="00E310C0">
      <w:pPr>
        <w:pStyle w:val="Nadpis2"/>
      </w:pPr>
      <w:bookmarkStart w:id="299" w:name="_Toc418151208"/>
      <w:bookmarkStart w:id="300" w:name="_Toc424730406"/>
      <w:bookmarkStart w:id="301" w:name="_Toc424807085"/>
      <w:bookmarkStart w:id="302" w:name="_Toc424807131"/>
      <w:bookmarkStart w:id="303" w:name="_Toc140232958"/>
      <w:r>
        <w:t>Schéma podania</w:t>
      </w:r>
      <w:bookmarkEnd w:id="299"/>
      <w:bookmarkEnd w:id="300"/>
      <w:bookmarkEnd w:id="301"/>
      <w:bookmarkEnd w:id="302"/>
      <w:bookmarkEnd w:id="303"/>
    </w:p>
    <w:p w14:paraId="295D3279" w14:textId="77777777" w:rsidR="00262CA5" w:rsidRPr="00B96C4C" w:rsidRDefault="00262CA5" w:rsidP="005C75EA">
      <w:r w:rsidRPr="00B96C4C">
        <w:rPr>
          <w:color w:val="0000FF"/>
        </w:rPr>
        <w:t>&lt;</w:t>
      </w:r>
      <w:r w:rsidRPr="00B96C4C">
        <w:rPr>
          <w:color w:val="602020"/>
        </w:rPr>
        <w:t>?</w:t>
      </w:r>
      <w:proofErr w:type="spellStart"/>
      <w:r w:rsidRPr="00B96C4C">
        <w:rPr>
          <w:color w:val="602020"/>
        </w:rPr>
        <w:t>xml</w:t>
      </w:r>
      <w:proofErr w:type="spellEnd"/>
      <w:r w:rsidRPr="00B96C4C">
        <w:rPr>
          <w:color w:val="602020"/>
        </w:rPr>
        <w:t xml:space="preserve"> </w:t>
      </w:r>
      <w:proofErr w:type="spellStart"/>
      <w:r w:rsidRPr="00B96C4C">
        <w:rPr>
          <w:color w:val="602020"/>
        </w:rPr>
        <w:t>version</w:t>
      </w:r>
      <w:proofErr w:type="spellEnd"/>
      <w:r w:rsidRPr="00B96C4C">
        <w:rPr>
          <w:color w:val="602020"/>
        </w:rPr>
        <w:t xml:space="preserve">="1.0" </w:t>
      </w:r>
      <w:proofErr w:type="spellStart"/>
      <w:r w:rsidRPr="00B96C4C">
        <w:rPr>
          <w:color w:val="602020"/>
        </w:rPr>
        <w:t>encoding</w:t>
      </w:r>
      <w:proofErr w:type="spellEnd"/>
      <w:r w:rsidRPr="00B96C4C">
        <w:rPr>
          <w:color w:val="602020"/>
        </w:rPr>
        <w:t>="UTF-8"?</w:t>
      </w:r>
      <w:r w:rsidRPr="00B96C4C">
        <w:rPr>
          <w:color w:val="0000FF"/>
        </w:rPr>
        <w:t>&gt;</w:t>
      </w:r>
      <w:r w:rsidRPr="00B96C4C">
        <w:br/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xsd:schema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xmlns:xsd</w:t>
      </w:r>
      <w:proofErr w:type="spellEnd"/>
      <w:r w:rsidRPr="00B96C4C">
        <w:rPr>
          <w:color w:val="D00020"/>
        </w:rPr>
        <w:t>=</w:t>
      </w:r>
      <w:r w:rsidRPr="00B96C4C">
        <w:t>"http://www.w3.org/2001/XMLSchema"</w:t>
      </w:r>
      <w:r w:rsidRPr="00B96C4C">
        <w:rPr>
          <w:color w:val="D00020"/>
        </w:rPr>
        <w:t xml:space="preserve"> </w:t>
      </w:r>
      <w:r w:rsidRPr="00B96C4C">
        <w:rPr>
          <w:color w:val="D00020"/>
        </w:rPr>
        <w:br/>
        <w:t>    </w:t>
      </w:r>
      <w:proofErr w:type="spellStart"/>
      <w:r w:rsidRPr="00B96C4C">
        <w:rPr>
          <w:color w:val="D00020"/>
        </w:rPr>
        <w:t>xmlns:reg</w:t>
      </w:r>
      <w:proofErr w:type="spellEnd"/>
      <w:r w:rsidRPr="00B96C4C">
        <w:rPr>
          <w:color w:val="D00020"/>
        </w:rPr>
        <w:t>=</w:t>
      </w:r>
      <w:r w:rsidRPr="00B96C4C">
        <w:t>"http://www.ditec.sk/ekr/registration/v1.0"</w:t>
      </w:r>
      <w:r w:rsidRPr="00B96C4C">
        <w:rPr>
          <w:color w:val="D00020"/>
        </w:rPr>
        <w:br/>
        <w:t>    </w:t>
      </w:r>
      <w:proofErr w:type="spellStart"/>
      <w:r w:rsidRPr="00B96C4C">
        <w:rPr>
          <w:color w:val="D00020"/>
        </w:rPr>
        <w:t>targetNamespace</w:t>
      </w:r>
      <w:proofErr w:type="spellEnd"/>
      <w:r w:rsidRPr="00B96C4C">
        <w:rPr>
          <w:color w:val="D00020"/>
        </w:rPr>
        <w:t>=</w:t>
      </w:r>
      <w:r w:rsidRPr="00B96C4C">
        <w:t>"http://www.ditec.sk/ekr/registration/v1.0"</w:t>
      </w:r>
      <w:r w:rsidRPr="00B96C4C">
        <w:rPr>
          <w:color w:val="D00020"/>
        </w:rPr>
        <w:br/>
        <w:t>    </w:t>
      </w:r>
      <w:proofErr w:type="spellStart"/>
      <w:r w:rsidRPr="00B96C4C">
        <w:rPr>
          <w:color w:val="D00020"/>
        </w:rPr>
        <w:t>version</w:t>
      </w:r>
      <w:proofErr w:type="spellEnd"/>
      <w:r w:rsidRPr="00B96C4C">
        <w:rPr>
          <w:color w:val="D00020"/>
        </w:rPr>
        <w:t>=</w:t>
      </w:r>
      <w:r w:rsidRPr="00B96C4C">
        <w:t>"1.0"</w:t>
      </w:r>
      <w:r w:rsidRPr="00B96C4C">
        <w:rPr>
          <w:color w:val="D00020"/>
        </w:rPr>
        <w:br/>
        <w:t>    </w:t>
      </w:r>
      <w:proofErr w:type="spellStart"/>
      <w:r w:rsidRPr="00B96C4C">
        <w:rPr>
          <w:color w:val="D00020"/>
        </w:rPr>
        <w:t>elementFormDefault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qualified</w:t>
      </w:r>
      <w:proofErr w:type="spellEnd"/>
      <w:r w:rsidRPr="00B96C4C">
        <w:t>"</w:t>
      </w:r>
      <w:r w:rsidRPr="00B96C4C">
        <w:rPr>
          <w:color w:val="0000FF"/>
        </w:rPr>
        <w:t>&gt;</w:t>
      </w:r>
      <w:r w:rsidRPr="00B96C4C">
        <w:br/>
        <w:t>  </w:t>
      </w:r>
      <w:r w:rsidRPr="00B96C4C">
        <w:br/>
        <w:t>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xsd:element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Registration</w:t>
      </w:r>
      <w:proofErr w:type="spellEnd"/>
      <w:r w:rsidRPr="00B96C4C">
        <w:t>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reg:RegistrationType</w:t>
      </w:r>
      <w:proofErr w:type="spellEnd"/>
      <w:r w:rsidRPr="00B96C4C">
        <w:t>"</w:t>
      </w:r>
      <w:r w:rsidRPr="00B96C4C">
        <w:rPr>
          <w:color w:val="D00020"/>
        </w:rPr>
        <w:t xml:space="preserve"> /</w:t>
      </w:r>
      <w:r w:rsidRPr="00B96C4C">
        <w:rPr>
          <w:color w:val="0000FF"/>
        </w:rPr>
        <w:t>&gt;</w:t>
      </w:r>
      <w:r w:rsidRPr="00B96C4C">
        <w:br/>
        <w:t>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xsd:complexType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RegistrationType</w:t>
      </w:r>
      <w:proofErr w:type="spellEnd"/>
      <w:r w:rsidRPr="00B96C4C">
        <w:t>"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xsd:sequence</w:t>
      </w:r>
      <w:proofErr w:type="spellEnd"/>
      <w:r w:rsidRPr="00B96C4C">
        <w:rPr>
          <w:color w:val="0000FF"/>
        </w:rPr>
        <w:t>&gt;</w:t>
      </w:r>
      <w:r w:rsidRPr="00B96C4C">
        <w:br/>
        <w:t>  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xsd:any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minOccurs</w:t>
      </w:r>
      <w:proofErr w:type="spellEnd"/>
      <w:r w:rsidRPr="00B96C4C">
        <w:rPr>
          <w:color w:val="D00020"/>
        </w:rPr>
        <w:t>=</w:t>
      </w:r>
      <w:r w:rsidRPr="00B96C4C">
        <w:t>"1"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processContents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lax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namespace</w:t>
      </w:r>
      <w:proofErr w:type="spellEnd"/>
      <w:r w:rsidRPr="00B96C4C">
        <w:rPr>
          <w:color w:val="D00020"/>
        </w:rPr>
        <w:t>=</w:t>
      </w:r>
      <w:r w:rsidRPr="00B96C4C">
        <w:t>"##</w:t>
      </w:r>
      <w:proofErr w:type="spellStart"/>
      <w:r w:rsidRPr="00B96C4C">
        <w:t>any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maxOccurs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unbounded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r w:rsidRPr="00B96C4C">
        <w:rPr>
          <w:color w:val="AC30BD"/>
        </w:rPr>
        <w:t>/</w:t>
      </w:r>
      <w:proofErr w:type="spellStart"/>
      <w:r w:rsidRPr="00B96C4C">
        <w:rPr>
          <w:color w:val="AC30BD"/>
        </w:rPr>
        <w:t>xsd:sequence</w:t>
      </w:r>
      <w:proofErr w:type="spellEnd"/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xsd:attribute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"URI"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xsd:anyURI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use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optional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xsd:attribute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"Id"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xsd:ID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use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optional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xsd:attribute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Description</w:t>
      </w:r>
      <w:proofErr w:type="spellEnd"/>
      <w:r w:rsidRPr="00B96C4C">
        <w:t>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xsd:string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use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optional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xsd:attribute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ExternalIdentifier</w:t>
      </w:r>
      <w:proofErr w:type="spellEnd"/>
      <w:r w:rsidRPr="00B96C4C">
        <w:t>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xsd:string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use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optional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  </w:t>
      </w:r>
      <w:r w:rsidRPr="00B96C4C">
        <w:rPr>
          <w:color w:val="0000FF"/>
        </w:rPr>
        <w:t>&lt;</w:t>
      </w:r>
      <w:proofErr w:type="spellStart"/>
      <w:r w:rsidRPr="00B96C4C">
        <w:rPr>
          <w:color w:val="AC30BD"/>
        </w:rPr>
        <w:t>xsd:attribute</w:t>
      </w:r>
      <w:proofErr w:type="spellEnd"/>
      <w:r w:rsidRPr="00B96C4C">
        <w:rPr>
          <w:color w:val="AC30BD"/>
        </w:rPr>
        <w:t xml:space="preserve"> </w:t>
      </w:r>
      <w:proofErr w:type="spellStart"/>
      <w:r w:rsidRPr="00B96C4C">
        <w:rPr>
          <w:color w:val="D00020"/>
        </w:rPr>
        <w:t>name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BusinessIdentifier</w:t>
      </w:r>
      <w:proofErr w:type="spellEnd"/>
      <w:r w:rsidRPr="00B96C4C">
        <w:t>"</w:t>
      </w:r>
      <w:r w:rsidRPr="00B96C4C">
        <w:rPr>
          <w:color w:val="D00020"/>
        </w:rPr>
        <w:t xml:space="preserve"> type=</w:t>
      </w:r>
      <w:r w:rsidRPr="00B96C4C">
        <w:t>"</w:t>
      </w:r>
      <w:proofErr w:type="spellStart"/>
      <w:r w:rsidRPr="00B96C4C">
        <w:t>xsd:string</w:t>
      </w:r>
      <w:proofErr w:type="spellEnd"/>
      <w:r w:rsidRPr="00B96C4C">
        <w:t>"</w:t>
      </w:r>
      <w:r w:rsidRPr="00B96C4C">
        <w:rPr>
          <w:color w:val="D00020"/>
        </w:rPr>
        <w:t xml:space="preserve"> </w:t>
      </w:r>
      <w:proofErr w:type="spellStart"/>
      <w:r w:rsidRPr="00B96C4C">
        <w:rPr>
          <w:color w:val="D00020"/>
        </w:rPr>
        <w:t>use</w:t>
      </w:r>
      <w:proofErr w:type="spellEnd"/>
      <w:r w:rsidRPr="00B96C4C">
        <w:rPr>
          <w:color w:val="D00020"/>
        </w:rPr>
        <w:t>=</w:t>
      </w:r>
      <w:r w:rsidRPr="00B96C4C">
        <w:t>"</w:t>
      </w:r>
      <w:proofErr w:type="spellStart"/>
      <w:r w:rsidRPr="00B96C4C">
        <w:t>optional</w:t>
      </w:r>
      <w:proofErr w:type="spellEnd"/>
      <w:r w:rsidRPr="00B96C4C">
        <w:t>"</w:t>
      </w:r>
      <w:r w:rsidRPr="00B96C4C">
        <w:rPr>
          <w:color w:val="D00020"/>
        </w:rPr>
        <w:t>/</w:t>
      </w:r>
      <w:r w:rsidRPr="00B96C4C">
        <w:rPr>
          <w:color w:val="0000FF"/>
        </w:rPr>
        <w:t>&gt;</w:t>
      </w:r>
      <w:r w:rsidRPr="00B96C4C">
        <w:br/>
        <w:t>  </w:t>
      </w:r>
      <w:r w:rsidRPr="00B96C4C">
        <w:rPr>
          <w:color w:val="0000FF"/>
        </w:rPr>
        <w:t>&lt;</w:t>
      </w:r>
      <w:r w:rsidRPr="00B96C4C">
        <w:rPr>
          <w:color w:val="AC30BD"/>
        </w:rPr>
        <w:t>/</w:t>
      </w:r>
      <w:proofErr w:type="spellStart"/>
      <w:r w:rsidRPr="00B96C4C">
        <w:rPr>
          <w:color w:val="AC30BD"/>
        </w:rPr>
        <w:t>xsd:complexType</w:t>
      </w:r>
      <w:proofErr w:type="spellEnd"/>
      <w:r w:rsidRPr="00B96C4C">
        <w:rPr>
          <w:color w:val="0000FF"/>
        </w:rPr>
        <w:t>&gt;</w:t>
      </w:r>
      <w:r w:rsidRPr="00B96C4C">
        <w:br/>
      </w:r>
      <w:r w:rsidRPr="00B96C4C">
        <w:rPr>
          <w:color w:val="0000FF"/>
        </w:rPr>
        <w:t>&lt;</w:t>
      </w:r>
      <w:r w:rsidRPr="00B96C4C">
        <w:rPr>
          <w:color w:val="AC30BD"/>
        </w:rPr>
        <w:t>/</w:t>
      </w:r>
      <w:proofErr w:type="spellStart"/>
      <w:r w:rsidRPr="00B96C4C">
        <w:rPr>
          <w:color w:val="AC30BD"/>
        </w:rPr>
        <w:t>xsd:schema</w:t>
      </w:r>
      <w:proofErr w:type="spellEnd"/>
      <w:r w:rsidRPr="00B96C4C">
        <w:rPr>
          <w:color w:val="0000FF"/>
        </w:rPr>
        <w:t>&gt;</w:t>
      </w:r>
    </w:p>
    <w:p w14:paraId="776623B2" w14:textId="77777777" w:rsidR="00262CA5" w:rsidRDefault="00262CA5" w:rsidP="005C75EA"/>
    <w:p w14:paraId="24745868" w14:textId="77777777" w:rsidR="00262CA5" w:rsidRDefault="00262CA5" w:rsidP="00E310C0">
      <w:pPr>
        <w:pStyle w:val="Nadpis2"/>
      </w:pPr>
      <w:bookmarkStart w:id="304" w:name="_Toc418151209"/>
      <w:bookmarkStart w:id="305" w:name="_Toc424730407"/>
      <w:bookmarkStart w:id="306" w:name="_Toc424807086"/>
      <w:bookmarkStart w:id="307" w:name="_Toc424807132"/>
      <w:bookmarkStart w:id="308" w:name="_Toc140232959"/>
      <w:r>
        <w:t>Schéma dokumentu</w:t>
      </w:r>
      <w:bookmarkEnd w:id="304"/>
      <w:bookmarkEnd w:id="305"/>
      <w:bookmarkEnd w:id="306"/>
      <w:bookmarkEnd w:id="307"/>
      <w:bookmarkEnd w:id="308"/>
    </w:p>
    <w:p w14:paraId="1E704142" w14:textId="77777777" w:rsidR="00DE1BAB" w:rsidRPr="00B96C4C" w:rsidRDefault="00DE1BAB" w:rsidP="005C75EA">
      <w:r w:rsidRPr="00B96C4C">
        <w:t>&lt;?</w:t>
      </w:r>
      <w:proofErr w:type="spellStart"/>
      <w:r w:rsidRPr="00B96C4C">
        <w:rPr>
          <w:color w:val="A31515"/>
        </w:rPr>
        <w:t>xml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version</w:t>
      </w:r>
      <w:proofErr w:type="spellEnd"/>
      <w:r w:rsidRPr="00B96C4C">
        <w:t xml:space="preserve">="1.0" </w:t>
      </w:r>
      <w:proofErr w:type="spellStart"/>
      <w:r w:rsidRPr="00B96C4C">
        <w:rPr>
          <w:color w:val="FF0000"/>
        </w:rPr>
        <w:t>encoding</w:t>
      </w:r>
      <w:proofErr w:type="spellEnd"/>
      <w:r w:rsidRPr="00B96C4C">
        <w:t>="UTF-8" ?&gt;</w:t>
      </w:r>
    </w:p>
    <w:p w14:paraId="538452A6" w14:textId="77777777" w:rsidR="00DE1BAB" w:rsidRPr="00B96C4C" w:rsidRDefault="00DE1BAB" w:rsidP="005C75EA">
      <w:r w:rsidRPr="00B96C4C">
        <w:t>&lt;</w:t>
      </w:r>
      <w:proofErr w:type="spellStart"/>
      <w:r w:rsidRPr="00B96C4C">
        <w:rPr>
          <w:color w:val="A31515"/>
        </w:rPr>
        <w:t>xsd:schema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xmlns:xsd</w:t>
      </w:r>
      <w:proofErr w:type="spellEnd"/>
      <w:r w:rsidRPr="00B96C4C">
        <w:t xml:space="preserve">="http://www.w3.org/2001/XMLSchema" </w:t>
      </w:r>
      <w:r w:rsidRPr="00B96C4C">
        <w:rPr>
          <w:color w:val="FF0000"/>
        </w:rPr>
        <w:t>xmlns:xzepds</w:t>
      </w:r>
      <w:r w:rsidRPr="00B96C4C">
        <w:t xml:space="preserve">="http://www.ditec.sk/ep/signature_formats/xades_zep_data_signatures/v1.1" </w:t>
      </w:r>
      <w:proofErr w:type="spellStart"/>
      <w:r w:rsidRPr="00B96C4C">
        <w:rPr>
          <w:color w:val="FF0000"/>
        </w:rPr>
        <w:t>xmlns:ds</w:t>
      </w:r>
      <w:proofErr w:type="spellEnd"/>
      <w:r w:rsidRPr="00B96C4C">
        <w:t xml:space="preserve">="http://www.w3.org/2000/09/xmldsig#" </w:t>
      </w:r>
      <w:r w:rsidRPr="00B96C4C">
        <w:rPr>
          <w:color w:val="FF0000"/>
        </w:rPr>
        <w:t>targetNamespace</w:t>
      </w:r>
      <w:r w:rsidRPr="00B96C4C">
        <w:t xml:space="preserve">="http://www.ditec.sk/ep/signature_formats/xades_zep_data_signatures/v1.1" </w:t>
      </w:r>
      <w:proofErr w:type="spellStart"/>
      <w:r w:rsidRPr="00B96C4C">
        <w:rPr>
          <w:color w:val="FF0000"/>
        </w:rPr>
        <w:t>version</w:t>
      </w:r>
      <w:proofErr w:type="spellEnd"/>
      <w:r w:rsidRPr="00B96C4C">
        <w:t xml:space="preserve">="1.1" </w:t>
      </w:r>
      <w:proofErr w:type="spellStart"/>
      <w:r w:rsidRPr="00B96C4C">
        <w:rPr>
          <w:color w:val="FF0000"/>
        </w:rPr>
        <w:t>elementFormDefault</w:t>
      </w:r>
      <w:proofErr w:type="spellEnd"/>
      <w:r w:rsidRPr="00B96C4C">
        <w:t>="</w:t>
      </w:r>
      <w:proofErr w:type="spellStart"/>
      <w:r w:rsidRPr="00B96C4C">
        <w:t>qualified</w:t>
      </w:r>
      <w:proofErr w:type="spellEnd"/>
      <w:r w:rsidRPr="00B96C4C">
        <w:t>"&gt;</w:t>
      </w:r>
    </w:p>
    <w:p w14:paraId="166383B2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xsd:import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namespace</w:t>
      </w:r>
      <w:proofErr w:type="spellEnd"/>
      <w:r w:rsidRPr="00B96C4C">
        <w:t xml:space="preserve">="http://www.w3.org/2000/09/xmldsig#" </w:t>
      </w:r>
      <w:r w:rsidRPr="00B96C4C">
        <w:rPr>
          <w:color w:val="FF0000"/>
        </w:rPr>
        <w:t>schemaLocation</w:t>
      </w:r>
      <w:r w:rsidRPr="00B96C4C">
        <w:t>="http://www.w3.org/TR/2002/REC-xmldsig-core-20020212/xmldsig-core-schema.xsd" /&gt;</w:t>
      </w:r>
    </w:p>
    <w:p w14:paraId="02C011E5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DataEnvelopeAttributes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xzepds:DataEnvAttrsType</w:t>
      </w:r>
      <w:proofErr w:type="spellEnd"/>
      <w:r w:rsidRPr="00B96C4C">
        <w:t>" /&gt;</w:t>
      </w:r>
    </w:p>
    <w:p w14:paraId="1D7B2395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xsd:complexType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DataEnvAttrsType</w:t>
      </w:r>
      <w:proofErr w:type="spellEnd"/>
      <w:r w:rsidRPr="00B96C4C">
        <w:t>"&gt;</w:t>
      </w:r>
    </w:p>
    <w:p w14:paraId="1810D71C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  &lt;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59191EB1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DataEnvelopeId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xsd:ID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="0"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="1" /&gt;</w:t>
      </w:r>
    </w:p>
    <w:p w14:paraId="33BB5E1E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DataEnvelopeURI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xsd:anyURI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="0"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="1" /&gt;</w:t>
      </w:r>
    </w:p>
    <w:p w14:paraId="36167B5E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DataEnvelopeDescr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xsd:string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="0"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="1" /&gt;</w:t>
      </w:r>
    </w:p>
    <w:p w14:paraId="17879028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  &lt;/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46B1FB30" w14:textId="77777777" w:rsidR="00DE1BAB" w:rsidRPr="00B96C4C" w:rsidRDefault="00DE1BAB" w:rsidP="005C75EA">
      <w:r w:rsidRPr="00B96C4C">
        <w:t xml:space="preserve">    &lt;</w:t>
      </w:r>
      <w:proofErr w:type="spellStart"/>
      <w:r w:rsidRPr="00B96C4C">
        <w:rPr>
          <w:color w:val="A31515"/>
        </w:rPr>
        <w:t>xsd:attribute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TargetSignatureId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xsd:anyURI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use</w:t>
      </w:r>
      <w:proofErr w:type="spellEnd"/>
      <w:r w:rsidRPr="00B96C4C">
        <w:t>="</w:t>
      </w:r>
      <w:proofErr w:type="spellStart"/>
      <w:r w:rsidRPr="00B96C4C">
        <w:t>required</w:t>
      </w:r>
      <w:proofErr w:type="spellEnd"/>
      <w:r w:rsidRPr="00B96C4C">
        <w:t>" /&gt;</w:t>
      </w:r>
    </w:p>
    <w:p w14:paraId="34FE442B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&lt;/</w:t>
      </w:r>
      <w:proofErr w:type="spellStart"/>
      <w:r w:rsidRPr="00B96C4C">
        <w:t>xsd:complexType</w:t>
      </w:r>
      <w:proofErr w:type="spellEnd"/>
      <w:r w:rsidRPr="00B96C4C">
        <w:rPr>
          <w:color w:val="0000FF"/>
        </w:rPr>
        <w:t>&gt;</w:t>
      </w:r>
    </w:p>
    <w:p w14:paraId="1989F665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DispatchNotesData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xzepds:DispatchNotesDataType</w:t>
      </w:r>
      <w:proofErr w:type="spellEnd"/>
      <w:r w:rsidRPr="00B96C4C">
        <w:t>" /&gt;</w:t>
      </w:r>
    </w:p>
    <w:p w14:paraId="5CBE5330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xsd:complexType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DispatchNotesDataType</w:t>
      </w:r>
      <w:proofErr w:type="spellEnd"/>
      <w:r w:rsidRPr="00B96C4C">
        <w:t>"&gt;</w:t>
      </w:r>
    </w:p>
    <w:p w14:paraId="0C8A31C1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lastRenderedPageBreak/>
        <w:t xml:space="preserve">    &lt;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2CA3805F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ref</w:t>
      </w:r>
      <w:proofErr w:type="spellEnd"/>
      <w:r w:rsidRPr="00B96C4C">
        <w:t>="</w:t>
      </w:r>
      <w:proofErr w:type="spellStart"/>
      <w:r w:rsidRPr="00B96C4C">
        <w:t>xzepds:DataEnvelopeAttributes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="1"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</w:t>
      </w:r>
      <w:proofErr w:type="spellStart"/>
      <w:r w:rsidRPr="00B96C4C">
        <w:t>unbounded</w:t>
      </w:r>
      <w:proofErr w:type="spellEnd"/>
      <w:r w:rsidRPr="00B96C4C">
        <w:t>" /&gt;</w:t>
      </w:r>
    </w:p>
    <w:p w14:paraId="17808C63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ref</w:t>
      </w:r>
      <w:proofErr w:type="spellEnd"/>
      <w:r w:rsidRPr="00B96C4C">
        <w:t>="</w:t>
      </w:r>
      <w:proofErr w:type="spellStart"/>
      <w:r w:rsidRPr="00B96C4C">
        <w:t>ds:Object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="0"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</w:t>
      </w:r>
      <w:proofErr w:type="spellStart"/>
      <w:r w:rsidRPr="00B96C4C">
        <w:t>unbounded</w:t>
      </w:r>
      <w:proofErr w:type="spellEnd"/>
      <w:r w:rsidRPr="00B96C4C">
        <w:t>" /&gt;</w:t>
      </w:r>
    </w:p>
    <w:p w14:paraId="39967D91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  &lt;/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5D5C0814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&lt;/</w:t>
      </w:r>
      <w:proofErr w:type="spellStart"/>
      <w:r w:rsidRPr="00B96C4C">
        <w:t>xsd:complexType</w:t>
      </w:r>
      <w:proofErr w:type="spellEnd"/>
      <w:r w:rsidRPr="00B96C4C">
        <w:rPr>
          <w:color w:val="0000FF"/>
        </w:rPr>
        <w:t>&gt;</w:t>
      </w:r>
    </w:p>
    <w:p w14:paraId="2EAED064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DataSignatures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xzepds:DataSignaturesType</w:t>
      </w:r>
      <w:proofErr w:type="spellEnd"/>
      <w:r w:rsidRPr="00B96C4C">
        <w:t>" /&gt;</w:t>
      </w:r>
    </w:p>
    <w:p w14:paraId="037D601A" w14:textId="77777777" w:rsidR="00DE1BAB" w:rsidRPr="00B96C4C" w:rsidRDefault="00DE1BAB" w:rsidP="005C75EA">
      <w:r w:rsidRPr="00B96C4C">
        <w:t xml:space="preserve">  &lt;</w:t>
      </w:r>
      <w:proofErr w:type="spellStart"/>
      <w:r w:rsidRPr="00B96C4C">
        <w:rPr>
          <w:color w:val="A31515"/>
        </w:rPr>
        <w:t>xsd:complexType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DataSignaturesType</w:t>
      </w:r>
      <w:proofErr w:type="spellEnd"/>
      <w:r w:rsidRPr="00B96C4C">
        <w:t>"&gt;</w:t>
      </w:r>
    </w:p>
    <w:p w14:paraId="7BDC7BC4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  &lt;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5485027E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ref</w:t>
      </w:r>
      <w:proofErr w:type="spellEnd"/>
      <w:r w:rsidRPr="00B96C4C">
        <w:t>="</w:t>
      </w:r>
      <w:proofErr w:type="spellStart"/>
      <w:r w:rsidRPr="00B96C4C">
        <w:t>xzepds:DispatchNotesData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="1"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="1" /&gt;</w:t>
      </w:r>
    </w:p>
    <w:p w14:paraId="0DBD7205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ref</w:t>
      </w:r>
      <w:proofErr w:type="spellEnd"/>
      <w:r w:rsidRPr="00B96C4C">
        <w:t>="</w:t>
      </w:r>
      <w:proofErr w:type="spellStart"/>
      <w:r w:rsidRPr="00B96C4C">
        <w:t>ds:Object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="0"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</w:t>
      </w:r>
      <w:proofErr w:type="spellStart"/>
      <w:r w:rsidRPr="00B96C4C">
        <w:t>unbounded</w:t>
      </w:r>
      <w:proofErr w:type="spellEnd"/>
      <w:r w:rsidRPr="00B96C4C">
        <w:t>" /&gt;</w:t>
      </w:r>
    </w:p>
    <w:p w14:paraId="37CBDFEA" w14:textId="77777777" w:rsidR="00DE1BAB" w:rsidRPr="00B96C4C" w:rsidRDefault="00DE1BAB" w:rsidP="005C75EA">
      <w:r w:rsidRPr="00B96C4C">
        <w:t xml:space="preserve">      &lt;</w:t>
      </w:r>
      <w:proofErr w:type="spellStart"/>
      <w:r w:rsidRPr="00B96C4C">
        <w:rPr>
          <w:color w:val="A31515"/>
        </w:rPr>
        <w:t>xsd:element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ref</w:t>
      </w:r>
      <w:proofErr w:type="spellEnd"/>
      <w:r w:rsidRPr="00B96C4C">
        <w:t>="</w:t>
      </w:r>
      <w:proofErr w:type="spellStart"/>
      <w:r w:rsidRPr="00B96C4C">
        <w:t>ds:Signature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minOccurs</w:t>
      </w:r>
      <w:proofErr w:type="spellEnd"/>
      <w:r w:rsidRPr="00B96C4C">
        <w:t xml:space="preserve">="1" </w:t>
      </w:r>
      <w:proofErr w:type="spellStart"/>
      <w:r w:rsidRPr="00B96C4C">
        <w:rPr>
          <w:color w:val="FF0000"/>
        </w:rPr>
        <w:t>maxOccurs</w:t>
      </w:r>
      <w:proofErr w:type="spellEnd"/>
      <w:r w:rsidRPr="00B96C4C">
        <w:t>="</w:t>
      </w:r>
      <w:proofErr w:type="spellStart"/>
      <w:r w:rsidRPr="00B96C4C">
        <w:t>unbounded</w:t>
      </w:r>
      <w:proofErr w:type="spellEnd"/>
      <w:r w:rsidRPr="00B96C4C">
        <w:t>" /&gt;</w:t>
      </w:r>
    </w:p>
    <w:p w14:paraId="2359F365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  &lt;/</w:t>
      </w:r>
      <w:proofErr w:type="spellStart"/>
      <w:r w:rsidRPr="00B96C4C">
        <w:t>xsd:sequence</w:t>
      </w:r>
      <w:proofErr w:type="spellEnd"/>
      <w:r w:rsidRPr="00B96C4C">
        <w:rPr>
          <w:color w:val="0000FF"/>
        </w:rPr>
        <w:t>&gt;</w:t>
      </w:r>
    </w:p>
    <w:p w14:paraId="4CDB25EF" w14:textId="77777777" w:rsidR="00DE1BAB" w:rsidRPr="00B96C4C" w:rsidRDefault="00DE1BAB" w:rsidP="005C75EA">
      <w:r w:rsidRPr="00B96C4C">
        <w:t xml:space="preserve">    &lt;</w:t>
      </w:r>
      <w:proofErr w:type="spellStart"/>
      <w:r w:rsidRPr="00B96C4C">
        <w:rPr>
          <w:color w:val="A31515"/>
        </w:rPr>
        <w:t>xsd:attribute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 xml:space="preserve">="URI"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xsd:anyURI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use</w:t>
      </w:r>
      <w:proofErr w:type="spellEnd"/>
      <w:r w:rsidRPr="00B96C4C">
        <w:t>="</w:t>
      </w:r>
      <w:proofErr w:type="spellStart"/>
      <w:r w:rsidRPr="00B96C4C">
        <w:t>optional</w:t>
      </w:r>
      <w:proofErr w:type="spellEnd"/>
      <w:r w:rsidRPr="00B96C4C">
        <w:t>" /&gt;</w:t>
      </w:r>
    </w:p>
    <w:p w14:paraId="0E4B1D2A" w14:textId="77777777" w:rsidR="00DE1BAB" w:rsidRPr="00B96C4C" w:rsidRDefault="00DE1BAB" w:rsidP="005C75EA">
      <w:r w:rsidRPr="00B96C4C">
        <w:t xml:space="preserve">    &lt;</w:t>
      </w:r>
      <w:proofErr w:type="spellStart"/>
      <w:r w:rsidRPr="00B96C4C">
        <w:rPr>
          <w:color w:val="A31515"/>
        </w:rPr>
        <w:t>xsd:attribute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 xml:space="preserve">="Id"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xsd:ID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use</w:t>
      </w:r>
      <w:proofErr w:type="spellEnd"/>
      <w:r w:rsidRPr="00B96C4C">
        <w:t>="</w:t>
      </w:r>
      <w:proofErr w:type="spellStart"/>
      <w:r w:rsidRPr="00B96C4C">
        <w:t>optional</w:t>
      </w:r>
      <w:proofErr w:type="spellEnd"/>
      <w:r w:rsidRPr="00B96C4C">
        <w:t>" /&gt;</w:t>
      </w:r>
    </w:p>
    <w:p w14:paraId="72AA97D7" w14:textId="77777777" w:rsidR="00DE1BAB" w:rsidRPr="00B96C4C" w:rsidRDefault="00DE1BAB" w:rsidP="005C75EA">
      <w:r w:rsidRPr="00B96C4C">
        <w:t xml:space="preserve">    &lt;</w:t>
      </w:r>
      <w:proofErr w:type="spellStart"/>
      <w:r w:rsidRPr="00B96C4C">
        <w:rPr>
          <w:color w:val="A31515"/>
        </w:rPr>
        <w:t>xsd:attribute</w:t>
      </w:r>
      <w:proofErr w:type="spellEnd"/>
      <w:r w:rsidRPr="00B96C4C">
        <w:t xml:space="preserve"> </w:t>
      </w:r>
      <w:proofErr w:type="spellStart"/>
      <w:r w:rsidRPr="00B96C4C">
        <w:rPr>
          <w:color w:val="FF0000"/>
        </w:rPr>
        <w:t>name</w:t>
      </w:r>
      <w:proofErr w:type="spellEnd"/>
      <w:r w:rsidRPr="00B96C4C">
        <w:t>="</w:t>
      </w:r>
      <w:proofErr w:type="spellStart"/>
      <w:r w:rsidRPr="00B96C4C">
        <w:t>Description</w:t>
      </w:r>
      <w:proofErr w:type="spellEnd"/>
      <w:r w:rsidRPr="00B96C4C">
        <w:t xml:space="preserve">" </w:t>
      </w:r>
      <w:r w:rsidRPr="00B96C4C">
        <w:rPr>
          <w:color w:val="FF0000"/>
        </w:rPr>
        <w:t>type</w:t>
      </w:r>
      <w:r w:rsidRPr="00B96C4C">
        <w:t>="</w:t>
      </w:r>
      <w:proofErr w:type="spellStart"/>
      <w:r w:rsidRPr="00B96C4C">
        <w:t>xsd:string</w:t>
      </w:r>
      <w:proofErr w:type="spellEnd"/>
      <w:r w:rsidRPr="00B96C4C">
        <w:t xml:space="preserve">" </w:t>
      </w:r>
      <w:proofErr w:type="spellStart"/>
      <w:r w:rsidRPr="00B96C4C">
        <w:rPr>
          <w:color w:val="FF0000"/>
        </w:rPr>
        <w:t>use</w:t>
      </w:r>
      <w:proofErr w:type="spellEnd"/>
      <w:r w:rsidRPr="00B96C4C">
        <w:t>="</w:t>
      </w:r>
      <w:proofErr w:type="spellStart"/>
      <w:r w:rsidRPr="00B96C4C">
        <w:t>optional</w:t>
      </w:r>
      <w:proofErr w:type="spellEnd"/>
      <w:r w:rsidRPr="00B96C4C">
        <w:t>" /&gt;</w:t>
      </w:r>
    </w:p>
    <w:p w14:paraId="15900D2B" w14:textId="77777777" w:rsidR="00DE1BAB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 xml:space="preserve">  &lt;/</w:t>
      </w:r>
      <w:proofErr w:type="spellStart"/>
      <w:r w:rsidRPr="00B96C4C">
        <w:t>xsd:complexType</w:t>
      </w:r>
      <w:proofErr w:type="spellEnd"/>
      <w:r w:rsidRPr="00B96C4C">
        <w:rPr>
          <w:color w:val="0000FF"/>
        </w:rPr>
        <w:t>&gt;</w:t>
      </w:r>
    </w:p>
    <w:p w14:paraId="5255DA0D" w14:textId="77777777" w:rsidR="00C4797E" w:rsidRPr="00B96C4C" w:rsidRDefault="00DE1BAB" w:rsidP="005C75EA">
      <w:pPr>
        <w:rPr>
          <w:color w:val="0000FF"/>
        </w:rPr>
      </w:pPr>
      <w:r w:rsidRPr="00B96C4C">
        <w:rPr>
          <w:color w:val="0000FF"/>
        </w:rPr>
        <w:t>&lt;/</w:t>
      </w:r>
      <w:proofErr w:type="spellStart"/>
      <w:r w:rsidRPr="00B96C4C">
        <w:t>xsd:schema</w:t>
      </w:r>
      <w:proofErr w:type="spellEnd"/>
      <w:r w:rsidRPr="00B96C4C">
        <w:rPr>
          <w:color w:val="0000FF"/>
        </w:rPr>
        <w:t>&gt;</w:t>
      </w:r>
    </w:p>
    <w:p w14:paraId="429AFDBD" w14:textId="77777777" w:rsidR="005C7D62" w:rsidRDefault="005C7D62" w:rsidP="005C75EA"/>
    <w:sectPr w:rsidR="005C7D62" w:rsidSect="0049607E">
      <w:headerReference w:type="even" r:id="rId17"/>
      <w:footerReference w:type="default" r:id="rId18"/>
      <w:pgSz w:w="11907" w:h="16839" w:code="9"/>
      <w:pgMar w:top="1673" w:right="1418" w:bottom="1673" w:left="181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B5D2" w14:textId="77777777" w:rsidR="004F74FD" w:rsidRDefault="004F74FD" w:rsidP="005C75EA">
      <w:r>
        <w:separator/>
      </w:r>
    </w:p>
  </w:endnote>
  <w:endnote w:type="continuationSeparator" w:id="0">
    <w:p w14:paraId="17F15EF8" w14:textId="77777777" w:rsidR="004F74FD" w:rsidRDefault="004F74FD" w:rsidP="005C75EA">
      <w:r>
        <w:continuationSeparator/>
      </w:r>
    </w:p>
  </w:endnote>
  <w:endnote w:type="continuationNotice" w:id="1">
    <w:p w14:paraId="031F336A" w14:textId="77777777" w:rsidR="004F74FD" w:rsidRDefault="004F74FD" w:rsidP="005C7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A4C6" w14:textId="77777777" w:rsidR="00C638A0" w:rsidRPr="00DD0D9C" w:rsidRDefault="00C638A0" w:rsidP="005C75EA">
    <w:pPr>
      <w:pStyle w:val="Pta"/>
    </w:pPr>
    <w:r w:rsidRPr="00DD0D9C">
      <w:tab/>
    </w:r>
    <w:r w:rsidRPr="00DD0D9C">
      <w:t>-</w:t>
    </w:r>
    <w:r>
      <w:fldChar w:fldCharType="begin"/>
    </w:r>
    <w:r>
      <w:instrText xml:space="preserve"> PAGE  \* MERGEFORMAT </w:instrText>
    </w:r>
    <w:r>
      <w:fldChar w:fldCharType="separate"/>
    </w:r>
    <w:r w:rsidR="003E2F8C">
      <w:rPr>
        <w:noProof/>
      </w:rPr>
      <w:t>2</w:t>
    </w:r>
    <w:r>
      <w:fldChar w:fldCharType="end"/>
    </w:r>
    <w:r w:rsidRPr="00DD0D9C"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3E2F8C">
      <w:rPr>
        <w:noProof/>
      </w:rPr>
      <w:t>79</w:t>
    </w:r>
    <w:r>
      <w:rPr>
        <w:noProof/>
      </w:rPr>
      <w:fldChar w:fldCharType="end"/>
    </w:r>
    <w:r w:rsidRPr="00DD0D9C"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8361F" w14:textId="77777777" w:rsidR="00C638A0" w:rsidRDefault="00C638A0" w:rsidP="005C75EA">
    <w:pPr>
      <w:pStyle w:val="Pta"/>
    </w:pPr>
    <w:r>
      <w:tab/>
    </w:r>
    <w:r>
      <w:t>-</w:t>
    </w:r>
    <w:r>
      <w:fldChar w:fldCharType="begin"/>
    </w:r>
    <w:r>
      <w:instrText xml:space="preserve"> PAGE </w:instrText>
    </w:r>
    <w:r>
      <w:fldChar w:fldCharType="separate"/>
    </w:r>
    <w:r w:rsidR="003E2F8C">
      <w:rPr>
        <w:noProof/>
      </w:rPr>
      <w:t>45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3E2F8C">
      <w:rPr>
        <w:noProof/>
      </w:rPr>
      <w:t>79</w:t>
    </w:r>
    <w:r>
      <w:rPr>
        <w:noProof/>
      </w:rPr>
      <w:fldChar w:fldCharType="end"/>
    </w:r>
    <w:r>
      <w:t>-</w:t>
    </w:r>
  </w:p>
  <w:p w14:paraId="4C1136E0" w14:textId="77777777" w:rsidR="00C638A0" w:rsidRDefault="00C638A0"/>
  <w:p w14:paraId="4B7313B4" w14:textId="77777777" w:rsidR="00C638A0" w:rsidRDefault="00C638A0" w:rsidP="00CA7E34"/>
  <w:p w14:paraId="18C7C28D" w14:textId="77777777" w:rsidR="00C638A0" w:rsidRDefault="00C638A0" w:rsidP="006D0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75C10" w14:textId="77777777" w:rsidR="004F74FD" w:rsidRDefault="004F74FD" w:rsidP="005C75EA">
      <w:r>
        <w:separator/>
      </w:r>
    </w:p>
  </w:footnote>
  <w:footnote w:type="continuationSeparator" w:id="0">
    <w:p w14:paraId="4869BA5F" w14:textId="77777777" w:rsidR="004F74FD" w:rsidRDefault="004F74FD" w:rsidP="005C75EA">
      <w:r>
        <w:continuationSeparator/>
      </w:r>
    </w:p>
  </w:footnote>
  <w:footnote w:type="continuationNotice" w:id="1">
    <w:p w14:paraId="2B395776" w14:textId="77777777" w:rsidR="004F74FD" w:rsidRDefault="004F74FD" w:rsidP="005C7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2714" w14:textId="77777777" w:rsidR="00C638A0" w:rsidRPr="00A529BB" w:rsidRDefault="00C638A0" w:rsidP="005C75EA">
    <w:pPr>
      <w:pStyle w:val="HeaderLogo"/>
    </w:pPr>
    <w:r>
      <w:rPr>
        <w:b/>
        <w:noProof/>
        <w:sz w:val="26"/>
      </w:rPr>
      <w:drawing>
        <wp:inline distT="0" distB="0" distL="0" distR="0" wp14:anchorId="0C49BD43" wp14:editId="03EE77D4">
          <wp:extent cx="1752600" cy="4572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05"/>
      <w:gridCol w:w="7945"/>
    </w:tblGrid>
    <w:tr w:rsidR="00C638A0" w:rsidRPr="00A529BB" w14:paraId="6BFABF61" w14:textId="77777777" w:rsidTr="00AD40E8">
      <w:tc>
        <w:tcPr>
          <w:tcW w:w="1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185058" w14:textId="77777777" w:rsidR="00C638A0" w:rsidRPr="00A529BB" w:rsidRDefault="00C638A0" w:rsidP="005C75EA">
          <w:pPr>
            <w:pStyle w:val="SmallNormal"/>
          </w:pPr>
          <w:r w:rsidRPr="00A529BB">
            <w:t>Projekt</w:t>
          </w:r>
        </w:p>
      </w:tc>
      <w:tc>
        <w:tcPr>
          <w:tcW w:w="79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14CF3396" w14:textId="77777777" w:rsidR="00C638A0" w:rsidRPr="00A529BB" w:rsidRDefault="00C638A0" w:rsidP="00204A4D">
          <w:pPr>
            <w:pStyle w:val="SmallNormal"/>
          </w:pPr>
          <w:fldSimple w:instr=" DOCPROPERTY  Project  \* MERGEFORMAT ">
            <w:r>
              <w:t>Elektronické služby centrálneho elektronického priečinka</w:t>
            </w:r>
          </w:fldSimple>
        </w:p>
      </w:tc>
    </w:tr>
    <w:tr w:rsidR="00C638A0" w:rsidRPr="00A529BB" w14:paraId="624EF07F" w14:textId="77777777" w:rsidTr="00AD40E8">
      <w:tc>
        <w:tcPr>
          <w:tcW w:w="1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8CEDCB" w14:textId="77777777" w:rsidR="00C638A0" w:rsidRPr="00A529BB" w:rsidRDefault="00C638A0" w:rsidP="005C75EA">
          <w:pPr>
            <w:pStyle w:val="SmallNormal"/>
          </w:pPr>
          <w:r w:rsidRPr="00A529BB">
            <w:t>Dokument</w:t>
          </w:r>
        </w:p>
      </w:tc>
      <w:tc>
        <w:tcPr>
          <w:tcW w:w="79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28B3A78" w14:textId="77777777" w:rsidR="00C638A0" w:rsidRPr="00A529BB" w:rsidRDefault="00C638A0" w:rsidP="005C75EA">
          <w:pPr>
            <w:pStyle w:val="SmallNormal"/>
          </w:pPr>
          <w:r>
            <w:fldChar w:fldCharType="begin"/>
          </w:r>
          <w:r>
            <w:instrText xml:space="preserve"> DOCPROPERTY  Dokument  \* MERGEFORMAT </w:instrText>
          </w:r>
          <w:r>
            <w:fldChar w:fldCharType="separate"/>
          </w:r>
          <w:r>
            <w:t xml:space="preserve">Popis rozhrania služieb </w:t>
          </w:r>
          <w:proofErr w:type="spellStart"/>
          <w:r>
            <w:t>Ditec.Cep.Ekr.Interface</w:t>
          </w:r>
          <w:proofErr w:type="spellEnd"/>
          <w:r>
            <w:fldChar w:fldCharType="end"/>
          </w:r>
        </w:p>
      </w:tc>
    </w:tr>
    <w:tr w:rsidR="00C638A0" w:rsidRPr="00A529BB" w14:paraId="6A15614D" w14:textId="77777777" w:rsidTr="00AD40E8">
      <w:tc>
        <w:tcPr>
          <w:tcW w:w="1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6D2F5A" w14:textId="77777777" w:rsidR="00C638A0" w:rsidRPr="00A529BB" w:rsidRDefault="00C638A0" w:rsidP="005C75EA">
          <w:pPr>
            <w:pStyle w:val="SmallNormal"/>
          </w:pPr>
          <w:r w:rsidRPr="00A529BB">
            <w:t>Verzia</w:t>
          </w:r>
        </w:p>
      </w:tc>
      <w:tc>
        <w:tcPr>
          <w:tcW w:w="794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CBE42CC" w14:textId="68E49D26" w:rsidR="00C638A0" w:rsidRPr="00A529BB" w:rsidRDefault="00C638A0" w:rsidP="003E2F8C">
          <w:pPr>
            <w:pStyle w:val="SmallNormal"/>
          </w:pPr>
          <w:r>
            <w:t>1.16.</w:t>
          </w:r>
          <w:r w:rsidR="00DF7312">
            <w:t>6</w:t>
          </w:r>
        </w:p>
      </w:tc>
    </w:tr>
  </w:tbl>
  <w:p w14:paraId="5142B4F7" w14:textId="77777777" w:rsidR="00C638A0" w:rsidRPr="00BE0336" w:rsidRDefault="00C638A0" w:rsidP="005C75E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96C5" w14:textId="77777777" w:rsidR="00C638A0" w:rsidRDefault="00C638A0" w:rsidP="005C75EA"/>
  <w:p w14:paraId="36F7E367" w14:textId="77777777" w:rsidR="00C638A0" w:rsidRDefault="00C638A0"/>
  <w:p w14:paraId="5EDBA61B" w14:textId="77777777" w:rsidR="00C638A0" w:rsidRDefault="00C638A0" w:rsidP="00CA7E34"/>
  <w:p w14:paraId="2B8042C9" w14:textId="77777777" w:rsidR="00C638A0" w:rsidRDefault="00C638A0" w:rsidP="006D0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0A45CD8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5BCC708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356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4E71D2"/>
    <w:multiLevelType w:val="hybridMultilevel"/>
    <w:tmpl w:val="D66EBB7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E7F1A"/>
    <w:multiLevelType w:val="singleLevel"/>
    <w:tmpl w:val="03DA293C"/>
    <w:lvl w:ilvl="0">
      <w:start w:val="1"/>
      <w:numFmt w:val="bullet"/>
      <w:pStyle w:val="Zoznamsodrkami2"/>
      <w:lvlText w:val=""/>
      <w:lvlJc w:val="left"/>
      <w:pPr>
        <w:tabs>
          <w:tab w:val="num" w:pos="0"/>
        </w:tabs>
        <w:ind w:left="1133" w:hanging="283"/>
      </w:pPr>
      <w:rPr>
        <w:rFonts w:ascii="Symbol" w:hAnsi="Symbol" w:hint="default"/>
      </w:rPr>
    </w:lvl>
  </w:abstractNum>
  <w:abstractNum w:abstractNumId="5" w15:restartNumberingAfterBreak="0">
    <w:nsid w:val="105F454D"/>
    <w:multiLevelType w:val="hybridMultilevel"/>
    <w:tmpl w:val="1A08044A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6244"/>
    <w:multiLevelType w:val="singleLevel"/>
    <w:tmpl w:val="A05A0D80"/>
    <w:lvl w:ilvl="0">
      <w:start w:val="1"/>
      <w:numFmt w:val="bullet"/>
      <w:pStyle w:val="Pripomienka"/>
      <w:lvlText w:val="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7" w15:restartNumberingAfterBreak="0">
    <w:nsid w:val="12CA71FE"/>
    <w:multiLevelType w:val="singleLevel"/>
    <w:tmpl w:val="663C89B2"/>
    <w:lvl w:ilvl="0">
      <w:start w:val="1"/>
      <w:numFmt w:val="lowerLetter"/>
      <w:pStyle w:val="slovanzoznam4"/>
      <w:lvlText w:val="%1)"/>
      <w:lvlJc w:val="left"/>
      <w:pPr>
        <w:tabs>
          <w:tab w:val="num" w:pos="1636"/>
        </w:tabs>
        <w:ind w:left="1559" w:hanging="283"/>
      </w:pPr>
    </w:lvl>
  </w:abstractNum>
  <w:abstractNum w:abstractNumId="8" w15:restartNumberingAfterBreak="0">
    <w:nsid w:val="16E46CA2"/>
    <w:multiLevelType w:val="hybridMultilevel"/>
    <w:tmpl w:val="27A2CACC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A30950"/>
    <w:multiLevelType w:val="hybridMultilevel"/>
    <w:tmpl w:val="B888E2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349E"/>
    <w:multiLevelType w:val="singleLevel"/>
    <w:tmpl w:val="6D76D56E"/>
    <w:lvl w:ilvl="0">
      <w:start w:val="1"/>
      <w:numFmt w:val="lowerRoman"/>
      <w:pStyle w:val="slovanzoznam5"/>
      <w:lvlText w:val="%1)"/>
      <w:lvlJc w:val="left"/>
      <w:pPr>
        <w:tabs>
          <w:tab w:val="num" w:pos="2422"/>
        </w:tabs>
        <w:ind w:left="1985" w:hanging="283"/>
      </w:pPr>
    </w:lvl>
  </w:abstractNum>
  <w:abstractNum w:abstractNumId="11" w15:restartNumberingAfterBreak="0">
    <w:nsid w:val="2BF87F65"/>
    <w:multiLevelType w:val="singleLevel"/>
    <w:tmpl w:val="B0A40CB8"/>
    <w:lvl w:ilvl="0">
      <w:start w:val="1"/>
      <w:numFmt w:val="upperRoman"/>
      <w:pStyle w:val="slovanzoznam3"/>
      <w:lvlText w:val="%1)"/>
      <w:lvlJc w:val="left"/>
      <w:pPr>
        <w:tabs>
          <w:tab w:val="num" w:pos="1571"/>
        </w:tabs>
        <w:ind w:left="1134" w:hanging="283"/>
      </w:pPr>
    </w:lvl>
  </w:abstractNum>
  <w:abstractNum w:abstractNumId="12" w15:restartNumberingAfterBreak="0">
    <w:nsid w:val="2CBC5729"/>
    <w:multiLevelType w:val="singleLevel"/>
    <w:tmpl w:val="DDF2072A"/>
    <w:lvl w:ilvl="0">
      <w:start w:val="1"/>
      <w:numFmt w:val="bullet"/>
      <w:pStyle w:val="Zoznamsodrkami3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4F147D"/>
    <w:multiLevelType w:val="singleLevel"/>
    <w:tmpl w:val="2D2C6AE2"/>
    <w:lvl w:ilvl="0">
      <w:start w:val="1"/>
      <w:numFmt w:val="bullet"/>
      <w:pStyle w:val="Stanovisko"/>
      <w:lvlText w:val="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14" w15:restartNumberingAfterBreak="0">
    <w:nsid w:val="3F9F728A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5C9630D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2C216D6"/>
    <w:multiLevelType w:val="hybridMultilevel"/>
    <w:tmpl w:val="7E5620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46AD"/>
    <w:multiLevelType w:val="singleLevel"/>
    <w:tmpl w:val="ED347A28"/>
    <w:lvl w:ilvl="0">
      <w:start w:val="1"/>
      <w:numFmt w:val="decimal"/>
      <w:pStyle w:val="slovanzoznam"/>
      <w:lvlText w:val="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58F02650"/>
    <w:multiLevelType w:val="hybridMultilevel"/>
    <w:tmpl w:val="F8F0B7F0"/>
    <w:lvl w:ilvl="0" w:tplc="843EBEB0">
      <w:start w:val="1"/>
      <w:numFmt w:val="decimal"/>
      <w:lvlText w:val="%1)"/>
      <w:lvlJc w:val="left"/>
      <w:pPr>
        <w:ind w:left="720" w:hanging="360"/>
      </w:pPr>
      <w:rPr>
        <w:rFonts w:ascii="Courier New" w:eastAsia="Times New Roman" w:hAnsi="Courier New" w:cs="Courier New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13428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D6B03DA"/>
    <w:multiLevelType w:val="multilevel"/>
    <w:tmpl w:val="DE76D41C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Nadpis6"/>
      <w:lvlText w:val="%1.%2.%3.%4.%5.%6."/>
      <w:lvlJc w:val="left"/>
      <w:pPr>
        <w:tabs>
          <w:tab w:val="num" w:pos="1559"/>
        </w:tabs>
        <w:ind w:left="1559" w:hanging="1559"/>
      </w:p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1843"/>
        </w:tabs>
        <w:ind w:left="1843" w:hanging="1843"/>
      </w:p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1984"/>
        </w:tabs>
        <w:ind w:left="1984" w:hanging="1984"/>
      </w:pPr>
    </w:lvl>
  </w:abstractNum>
  <w:abstractNum w:abstractNumId="21" w15:restartNumberingAfterBreak="0">
    <w:nsid w:val="6E0D389B"/>
    <w:multiLevelType w:val="singleLevel"/>
    <w:tmpl w:val="8B0CD9DA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0E72400"/>
    <w:multiLevelType w:val="singleLevel"/>
    <w:tmpl w:val="34E0ECF2"/>
    <w:lvl w:ilvl="0">
      <w:start w:val="1"/>
      <w:numFmt w:val="bullet"/>
      <w:pStyle w:val="Opatreni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5479262">
    <w:abstractNumId w:val="21"/>
  </w:num>
  <w:num w:numId="2" w16cid:durableId="409474623">
    <w:abstractNumId w:val="4"/>
  </w:num>
  <w:num w:numId="3" w16cid:durableId="1401630717">
    <w:abstractNumId w:val="12"/>
  </w:num>
  <w:num w:numId="4" w16cid:durableId="1578980412">
    <w:abstractNumId w:val="1"/>
  </w:num>
  <w:num w:numId="5" w16cid:durableId="854461001">
    <w:abstractNumId w:val="0"/>
  </w:num>
  <w:num w:numId="6" w16cid:durableId="872308111">
    <w:abstractNumId w:val="17"/>
  </w:num>
  <w:num w:numId="7" w16cid:durableId="411244468">
    <w:abstractNumId w:val="11"/>
  </w:num>
  <w:num w:numId="8" w16cid:durableId="27536324">
    <w:abstractNumId w:val="7"/>
  </w:num>
  <w:num w:numId="9" w16cid:durableId="1235432876">
    <w:abstractNumId w:val="10"/>
  </w:num>
  <w:num w:numId="10" w16cid:durableId="143133809">
    <w:abstractNumId w:val="20"/>
  </w:num>
  <w:num w:numId="11" w16cid:durableId="231238832">
    <w:abstractNumId w:val="22"/>
  </w:num>
  <w:num w:numId="12" w16cid:durableId="759914693">
    <w:abstractNumId w:val="6"/>
  </w:num>
  <w:num w:numId="13" w16cid:durableId="1700429068">
    <w:abstractNumId w:val="13"/>
  </w:num>
  <w:num w:numId="14" w16cid:durableId="276646601">
    <w:abstractNumId w:val="15"/>
  </w:num>
  <w:num w:numId="15" w16cid:durableId="11419112">
    <w:abstractNumId w:val="18"/>
  </w:num>
  <w:num w:numId="16" w16cid:durableId="668489195">
    <w:abstractNumId w:val="21"/>
  </w:num>
  <w:num w:numId="17" w16cid:durableId="1750537778">
    <w:abstractNumId w:val="21"/>
  </w:num>
  <w:num w:numId="18" w16cid:durableId="1203714464">
    <w:abstractNumId w:val="21"/>
  </w:num>
  <w:num w:numId="19" w16cid:durableId="1264220133">
    <w:abstractNumId w:val="21"/>
  </w:num>
  <w:num w:numId="20" w16cid:durableId="151798476">
    <w:abstractNumId w:val="9"/>
  </w:num>
  <w:num w:numId="21" w16cid:durableId="151919126">
    <w:abstractNumId w:val="5"/>
  </w:num>
  <w:num w:numId="22" w16cid:durableId="1593313703">
    <w:abstractNumId w:val="3"/>
  </w:num>
  <w:num w:numId="23" w16cid:durableId="949319888">
    <w:abstractNumId w:val="8"/>
  </w:num>
  <w:num w:numId="24" w16cid:durableId="88039256">
    <w:abstractNumId w:val="21"/>
  </w:num>
  <w:num w:numId="25" w16cid:durableId="1021512962">
    <w:abstractNumId w:val="21"/>
  </w:num>
  <w:num w:numId="26" w16cid:durableId="1399939175">
    <w:abstractNumId w:val="21"/>
  </w:num>
  <w:num w:numId="27" w16cid:durableId="1476681729">
    <w:abstractNumId w:val="21"/>
  </w:num>
  <w:num w:numId="28" w16cid:durableId="1536651090">
    <w:abstractNumId w:val="20"/>
  </w:num>
  <w:num w:numId="29" w16cid:durableId="976447985">
    <w:abstractNumId w:val="21"/>
  </w:num>
  <w:num w:numId="30" w16cid:durableId="650524180">
    <w:abstractNumId w:val="8"/>
  </w:num>
  <w:num w:numId="31" w16cid:durableId="323289529">
    <w:abstractNumId w:val="21"/>
  </w:num>
  <w:num w:numId="32" w16cid:durableId="193346563">
    <w:abstractNumId w:val="21"/>
  </w:num>
  <w:num w:numId="33" w16cid:durableId="1547331286">
    <w:abstractNumId w:val="21"/>
  </w:num>
  <w:num w:numId="34" w16cid:durableId="210456802">
    <w:abstractNumId w:val="21"/>
  </w:num>
  <w:num w:numId="35" w16cid:durableId="2088920353">
    <w:abstractNumId w:val="21"/>
  </w:num>
  <w:num w:numId="36" w16cid:durableId="305664192">
    <w:abstractNumId w:val="21"/>
  </w:num>
  <w:num w:numId="37" w16cid:durableId="934630251">
    <w:abstractNumId w:val="21"/>
  </w:num>
  <w:num w:numId="38" w16cid:durableId="1679431145">
    <w:abstractNumId w:val="2"/>
  </w:num>
  <w:num w:numId="39" w16cid:durableId="2025550388">
    <w:abstractNumId w:val="21"/>
  </w:num>
  <w:num w:numId="40" w16cid:durableId="936599654">
    <w:abstractNumId w:val="21"/>
  </w:num>
  <w:num w:numId="41" w16cid:durableId="1741827128">
    <w:abstractNumId w:val="21"/>
  </w:num>
  <w:num w:numId="42" w16cid:durableId="1616517916">
    <w:abstractNumId w:val="16"/>
  </w:num>
  <w:num w:numId="43" w16cid:durableId="844243212">
    <w:abstractNumId w:val="14"/>
  </w:num>
  <w:num w:numId="44" w16cid:durableId="1576208322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18"/>
    <w:rsid w:val="000074FC"/>
    <w:rsid w:val="00007BD5"/>
    <w:rsid w:val="0001054D"/>
    <w:rsid w:val="00011A72"/>
    <w:rsid w:val="00013012"/>
    <w:rsid w:val="0001445D"/>
    <w:rsid w:val="00014E96"/>
    <w:rsid w:val="00014FC3"/>
    <w:rsid w:val="00016CA0"/>
    <w:rsid w:val="00017F02"/>
    <w:rsid w:val="00021DB6"/>
    <w:rsid w:val="00030F04"/>
    <w:rsid w:val="0003533F"/>
    <w:rsid w:val="000355C1"/>
    <w:rsid w:val="0004223A"/>
    <w:rsid w:val="000424A8"/>
    <w:rsid w:val="00046B38"/>
    <w:rsid w:val="00046E13"/>
    <w:rsid w:val="00051681"/>
    <w:rsid w:val="000531F0"/>
    <w:rsid w:val="000551DB"/>
    <w:rsid w:val="0006171F"/>
    <w:rsid w:val="00061C90"/>
    <w:rsid w:val="000657B1"/>
    <w:rsid w:val="00065A4B"/>
    <w:rsid w:val="000704D1"/>
    <w:rsid w:val="00071D17"/>
    <w:rsid w:val="000726C1"/>
    <w:rsid w:val="00073FC5"/>
    <w:rsid w:val="000741B2"/>
    <w:rsid w:val="00081A40"/>
    <w:rsid w:val="00081C97"/>
    <w:rsid w:val="000852AE"/>
    <w:rsid w:val="000859ED"/>
    <w:rsid w:val="000868D8"/>
    <w:rsid w:val="0009171F"/>
    <w:rsid w:val="000926C6"/>
    <w:rsid w:val="00093C8E"/>
    <w:rsid w:val="0009456E"/>
    <w:rsid w:val="000A07FB"/>
    <w:rsid w:val="000A1667"/>
    <w:rsid w:val="000A32E1"/>
    <w:rsid w:val="000A5444"/>
    <w:rsid w:val="000A5DB0"/>
    <w:rsid w:val="000A7FFC"/>
    <w:rsid w:val="000B3B83"/>
    <w:rsid w:val="000B3C7D"/>
    <w:rsid w:val="000B7E43"/>
    <w:rsid w:val="000C1B91"/>
    <w:rsid w:val="000C22F4"/>
    <w:rsid w:val="000C3579"/>
    <w:rsid w:val="000C5240"/>
    <w:rsid w:val="000D100B"/>
    <w:rsid w:val="000D1FEC"/>
    <w:rsid w:val="000D3AB2"/>
    <w:rsid w:val="000D5FD5"/>
    <w:rsid w:val="000D77D2"/>
    <w:rsid w:val="000E055B"/>
    <w:rsid w:val="000E1A24"/>
    <w:rsid w:val="000E313A"/>
    <w:rsid w:val="000E31EF"/>
    <w:rsid w:val="000E5825"/>
    <w:rsid w:val="000E5D9B"/>
    <w:rsid w:val="000F298A"/>
    <w:rsid w:val="000F2CBE"/>
    <w:rsid w:val="000F516B"/>
    <w:rsid w:val="000F7F08"/>
    <w:rsid w:val="0010406F"/>
    <w:rsid w:val="001062EB"/>
    <w:rsid w:val="00110184"/>
    <w:rsid w:val="00112E64"/>
    <w:rsid w:val="001133E2"/>
    <w:rsid w:val="0011344C"/>
    <w:rsid w:val="00113798"/>
    <w:rsid w:val="00113A23"/>
    <w:rsid w:val="0012283F"/>
    <w:rsid w:val="00123A90"/>
    <w:rsid w:val="001248EB"/>
    <w:rsid w:val="001270E5"/>
    <w:rsid w:val="00127D0C"/>
    <w:rsid w:val="00130549"/>
    <w:rsid w:val="00132804"/>
    <w:rsid w:val="00133D40"/>
    <w:rsid w:val="00134898"/>
    <w:rsid w:val="00134A91"/>
    <w:rsid w:val="00137265"/>
    <w:rsid w:val="001411F3"/>
    <w:rsid w:val="00141823"/>
    <w:rsid w:val="0014271C"/>
    <w:rsid w:val="0014303D"/>
    <w:rsid w:val="0014599E"/>
    <w:rsid w:val="001510D9"/>
    <w:rsid w:val="001535B5"/>
    <w:rsid w:val="0015510B"/>
    <w:rsid w:val="00155904"/>
    <w:rsid w:val="00160082"/>
    <w:rsid w:val="00160E43"/>
    <w:rsid w:val="00161649"/>
    <w:rsid w:val="00162811"/>
    <w:rsid w:val="00163E38"/>
    <w:rsid w:val="001665C6"/>
    <w:rsid w:val="00172B60"/>
    <w:rsid w:val="001802E6"/>
    <w:rsid w:val="00180F1E"/>
    <w:rsid w:val="00181939"/>
    <w:rsid w:val="00183049"/>
    <w:rsid w:val="00183EF9"/>
    <w:rsid w:val="001851AC"/>
    <w:rsid w:val="001920BB"/>
    <w:rsid w:val="0019382B"/>
    <w:rsid w:val="00195EDC"/>
    <w:rsid w:val="001977D1"/>
    <w:rsid w:val="00197B57"/>
    <w:rsid w:val="001A3BA3"/>
    <w:rsid w:val="001A48B4"/>
    <w:rsid w:val="001A4BEC"/>
    <w:rsid w:val="001A6B0B"/>
    <w:rsid w:val="001A6B83"/>
    <w:rsid w:val="001B06F3"/>
    <w:rsid w:val="001B5B79"/>
    <w:rsid w:val="001B6794"/>
    <w:rsid w:val="001B7497"/>
    <w:rsid w:val="001C0049"/>
    <w:rsid w:val="001C62B9"/>
    <w:rsid w:val="001C718A"/>
    <w:rsid w:val="001D102B"/>
    <w:rsid w:val="001D2D78"/>
    <w:rsid w:val="001D4607"/>
    <w:rsid w:val="001D7F77"/>
    <w:rsid w:val="001E0AF6"/>
    <w:rsid w:val="001F0E23"/>
    <w:rsid w:val="001F3150"/>
    <w:rsid w:val="001F5102"/>
    <w:rsid w:val="001F5F1F"/>
    <w:rsid w:val="001F5F5F"/>
    <w:rsid w:val="001F61A3"/>
    <w:rsid w:val="002018A8"/>
    <w:rsid w:val="00203370"/>
    <w:rsid w:val="00204A4D"/>
    <w:rsid w:val="00210301"/>
    <w:rsid w:val="00217270"/>
    <w:rsid w:val="002175C2"/>
    <w:rsid w:val="00224AF0"/>
    <w:rsid w:val="00224CEC"/>
    <w:rsid w:val="002252E1"/>
    <w:rsid w:val="0022693F"/>
    <w:rsid w:val="00234A9E"/>
    <w:rsid w:val="0024374D"/>
    <w:rsid w:val="00250094"/>
    <w:rsid w:val="002503D3"/>
    <w:rsid w:val="00250806"/>
    <w:rsid w:val="00253687"/>
    <w:rsid w:val="00255F13"/>
    <w:rsid w:val="002604E3"/>
    <w:rsid w:val="00262CA5"/>
    <w:rsid w:val="00264E5B"/>
    <w:rsid w:val="00266096"/>
    <w:rsid w:val="00266BF4"/>
    <w:rsid w:val="002677EF"/>
    <w:rsid w:val="00271C6C"/>
    <w:rsid w:val="00276D0B"/>
    <w:rsid w:val="0028160A"/>
    <w:rsid w:val="00281D7E"/>
    <w:rsid w:val="00284CA8"/>
    <w:rsid w:val="00285C47"/>
    <w:rsid w:val="00286F1F"/>
    <w:rsid w:val="00291074"/>
    <w:rsid w:val="00291E13"/>
    <w:rsid w:val="0029305B"/>
    <w:rsid w:val="00293D33"/>
    <w:rsid w:val="00293DAC"/>
    <w:rsid w:val="002944A0"/>
    <w:rsid w:val="00295C13"/>
    <w:rsid w:val="002976EC"/>
    <w:rsid w:val="002A536F"/>
    <w:rsid w:val="002A61DA"/>
    <w:rsid w:val="002B29F4"/>
    <w:rsid w:val="002B32F4"/>
    <w:rsid w:val="002B4398"/>
    <w:rsid w:val="002C42B2"/>
    <w:rsid w:val="002C664D"/>
    <w:rsid w:val="002C676C"/>
    <w:rsid w:val="002D0433"/>
    <w:rsid w:val="002D0BFD"/>
    <w:rsid w:val="002D1774"/>
    <w:rsid w:val="002D41A9"/>
    <w:rsid w:val="002D4D11"/>
    <w:rsid w:val="002E05FF"/>
    <w:rsid w:val="002E071C"/>
    <w:rsid w:val="002E0A26"/>
    <w:rsid w:val="002E2245"/>
    <w:rsid w:val="002E5C8E"/>
    <w:rsid w:val="002F20F4"/>
    <w:rsid w:val="002F2CC7"/>
    <w:rsid w:val="002F3F87"/>
    <w:rsid w:val="003018B8"/>
    <w:rsid w:val="00302291"/>
    <w:rsid w:val="003041A3"/>
    <w:rsid w:val="0030658B"/>
    <w:rsid w:val="0030765E"/>
    <w:rsid w:val="00307ACA"/>
    <w:rsid w:val="00311717"/>
    <w:rsid w:val="00312B16"/>
    <w:rsid w:val="0031422B"/>
    <w:rsid w:val="0031629D"/>
    <w:rsid w:val="003179B4"/>
    <w:rsid w:val="0032124E"/>
    <w:rsid w:val="00321D28"/>
    <w:rsid w:val="0033195C"/>
    <w:rsid w:val="00331C85"/>
    <w:rsid w:val="00334C52"/>
    <w:rsid w:val="00335E6B"/>
    <w:rsid w:val="003368DC"/>
    <w:rsid w:val="00345094"/>
    <w:rsid w:val="0034609E"/>
    <w:rsid w:val="00347253"/>
    <w:rsid w:val="00347FAD"/>
    <w:rsid w:val="00352553"/>
    <w:rsid w:val="0035507D"/>
    <w:rsid w:val="00355D00"/>
    <w:rsid w:val="0036018D"/>
    <w:rsid w:val="00361E11"/>
    <w:rsid w:val="003636D8"/>
    <w:rsid w:val="00364076"/>
    <w:rsid w:val="00370B9D"/>
    <w:rsid w:val="00372226"/>
    <w:rsid w:val="00373CA1"/>
    <w:rsid w:val="00375C9C"/>
    <w:rsid w:val="00375F69"/>
    <w:rsid w:val="0037664B"/>
    <w:rsid w:val="0037757E"/>
    <w:rsid w:val="003837CD"/>
    <w:rsid w:val="00384C76"/>
    <w:rsid w:val="00385BC5"/>
    <w:rsid w:val="0039019A"/>
    <w:rsid w:val="0039366D"/>
    <w:rsid w:val="003952A4"/>
    <w:rsid w:val="00395800"/>
    <w:rsid w:val="00395E39"/>
    <w:rsid w:val="00396CFB"/>
    <w:rsid w:val="003A3E33"/>
    <w:rsid w:val="003A6346"/>
    <w:rsid w:val="003A7635"/>
    <w:rsid w:val="003B0DCE"/>
    <w:rsid w:val="003B11EA"/>
    <w:rsid w:val="003B4C93"/>
    <w:rsid w:val="003C1639"/>
    <w:rsid w:val="003C1CBC"/>
    <w:rsid w:val="003C421F"/>
    <w:rsid w:val="003C780C"/>
    <w:rsid w:val="003C79F4"/>
    <w:rsid w:val="003D401F"/>
    <w:rsid w:val="003E038B"/>
    <w:rsid w:val="003E2F8C"/>
    <w:rsid w:val="003E3BB3"/>
    <w:rsid w:val="003E5E20"/>
    <w:rsid w:val="003F1B1D"/>
    <w:rsid w:val="003F5E6E"/>
    <w:rsid w:val="003F6116"/>
    <w:rsid w:val="003F7B5B"/>
    <w:rsid w:val="003F7D1D"/>
    <w:rsid w:val="0040013D"/>
    <w:rsid w:val="00400290"/>
    <w:rsid w:val="0040274F"/>
    <w:rsid w:val="00406D41"/>
    <w:rsid w:val="00410D59"/>
    <w:rsid w:val="0041264B"/>
    <w:rsid w:val="0041398D"/>
    <w:rsid w:val="0041542A"/>
    <w:rsid w:val="00416655"/>
    <w:rsid w:val="00420DCD"/>
    <w:rsid w:val="004232CF"/>
    <w:rsid w:val="004243F1"/>
    <w:rsid w:val="00426B36"/>
    <w:rsid w:val="0043130F"/>
    <w:rsid w:val="004320E9"/>
    <w:rsid w:val="00432171"/>
    <w:rsid w:val="00433F34"/>
    <w:rsid w:val="004351D5"/>
    <w:rsid w:val="00436BCF"/>
    <w:rsid w:val="004371EB"/>
    <w:rsid w:val="004428B7"/>
    <w:rsid w:val="00443D06"/>
    <w:rsid w:val="00443F29"/>
    <w:rsid w:val="00446610"/>
    <w:rsid w:val="004514EE"/>
    <w:rsid w:val="00453FC0"/>
    <w:rsid w:val="00454BB5"/>
    <w:rsid w:val="004574F5"/>
    <w:rsid w:val="004627C4"/>
    <w:rsid w:val="00463796"/>
    <w:rsid w:val="00465C80"/>
    <w:rsid w:val="00465CB6"/>
    <w:rsid w:val="00470EEC"/>
    <w:rsid w:val="00471706"/>
    <w:rsid w:val="004760F7"/>
    <w:rsid w:val="0048314C"/>
    <w:rsid w:val="00485541"/>
    <w:rsid w:val="004925F9"/>
    <w:rsid w:val="00492AAD"/>
    <w:rsid w:val="00495917"/>
    <w:rsid w:val="00495A64"/>
    <w:rsid w:val="0049607E"/>
    <w:rsid w:val="004963D9"/>
    <w:rsid w:val="00496C19"/>
    <w:rsid w:val="0049741A"/>
    <w:rsid w:val="00497599"/>
    <w:rsid w:val="004A143D"/>
    <w:rsid w:val="004A213D"/>
    <w:rsid w:val="004A56F3"/>
    <w:rsid w:val="004A5CDC"/>
    <w:rsid w:val="004A5FFB"/>
    <w:rsid w:val="004B1A9C"/>
    <w:rsid w:val="004B1DD2"/>
    <w:rsid w:val="004B243E"/>
    <w:rsid w:val="004B4328"/>
    <w:rsid w:val="004B5EE5"/>
    <w:rsid w:val="004B6AFF"/>
    <w:rsid w:val="004B713F"/>
    <w:rsid w:val="004C3E07"/>
    <w:rsid w:val="004C453F"/>
    <w:rsid w:val="004D3BB1"/>
    <w:rsid w:val="004E03B3"/>
    <w:rsid w:val="004E1DD6"/>
    <w:rsid w:val="004E2E1D"/>
    <w:rsid w:val="004E517B"/>
    <w:rsid w:val="004E7440"/>
    <w:rsid w:val="004F00E4"/>
    <w:rsid w:val="004F0D7E"/>
    <w:rsid w:val="004F11F2"/>
    <w:rsid w:val="004F2435"/>
    <w:rsid w:val="004F40DD"/>
    <w:rsid w:val="004F5F08"/>
    <w:rsid w:val="004F6045"/>
    <w:rsid w:val="004F6397"/>
    <w:rsid w:val="004F69CD"/>
    <w:rsid w:val="004F73BE"/>
    <w:rsid w:val="004F74FD"/>
    <w:rsid w:val="005007B3"/>
    <w:rsid w:val="0050381F"/>
    <w:rsid w:val="005044C8"/>
    <w:rsid w:val="00504615"/>
    <w:rsid w:val="00510384"/>
    <w:rsid w:val="0051248D"/>
    <w:rsid w:val="005161E6"/>
    <w:rsid w:val="00516E0C"/>
    <w:rsid w:val="00517C3C"/>
    <w:rsid w:val="00521D38"/>
    <w:rsid w:val="00521E14"/>
    <w:rsid w:val="00533A9E"/>
    <w:rsid w:val="00533D0D"/>
    <w:rsid w:val="00534701"/>
    <w:rsid w:val="0054238A"/>
    <w:rsid w:val="0054310A"/>
    <w:rsid w:val="0054320E"/>
    <w:rsid w:val="00545D7B"/>
    <w:rsid w:val="0054670E"/>
    <w:rsid w:val="00546DEC"/>
    <w:rsid w:val="0055677E"/>
    <w:rsid w:val="005567F2"/>
    <w:rsid w:val="00556846"/>
    <w:rsid w:val="00562671"/>
    <w:rsid w:val="0056409D"/>
    <w:rsid w:val="00567ED2"/>
    <w:rsid w:val="00574258"/>
    <w:rsid w:val="005750F8"/>
    <w:rsid w:val="005757F2"/>
    <w:rsid w:val="00575C8C"/>
    <w:rsid w:val="005802B8"/>
    <w:rsid w:val="0058388F"/>
    <w:rsid w:val="00584083"/>
    <w:rsid w:val="00591B5C"/>
    <w:rsid w:val="00592534"/>
    <w:rsid w:val="00595A7B"/>
    <w:rsid w:val="005A291B"/>
    <w:rsid w:val="005A6E45"/>
    <w:rsid w:val="005B0ECF"/>
    <w:rsid w:val="005B2CD1"/>
    <w:rsid w:val="005B2EE7"/>
    <w:rsid w:val="005B4701"/>
    <w:rsid w:val="005B4E27"/>
    <w:rsid w:val="005C137F"/>
    <w:rsid w:val="005C14EE"/>
    <w:rsid w:val="005C75EA"/>
    <w:rsid w:val="005C7D62"/>
    <w:rsid w:val="005D0D3E"/>
    <w:rsid w:val="005D3D46"/>
    <w:rsid w:val="005D41CD"/>
    <w:rsid w:val="005D4C4D"/>
    <w:rsid w:val="005D68FA"/>
    <w:rsid w:val="005D7335"/>
    <w:rsid w:val="005D7414"/>
    <w:rsid w:val="005D7B4C"/>
    <w:rsid w:val="005E01C5"/>
    <w:rsid w:val="005E54AF"/>
    <w:rsid w:val="005E6FBF"/>
    <w:rsid w:val="005F0FAA"/>
    <w:rsid w:val="005F4BF8"/>
    <w:rsid w:val="00604914"/>
    <w:rsid w:val="00605FFD"/>
    <w:rsid w:val="00610E7B"/>
    <w:rsid w:val="00614D4D"/>
    <w:rsid w:val="00616EEE"/>
    <w:rsid w:val="0061767F"/>
    <w:rsid w:val="00617E62"/>
    <w:rsid w:val="00620EE8"/>
    <w:rsid w:val="006211A9"/>
    <w:rsid w:val="00622833"/>
    <w:rsid w:val="006279B4"/>
    <w:rsid w:val="0063034D"/>
    <w:rsid w:val="00635D28"/>
    <w:rsid w:val="006402E8"/>
    <w:rsid w:val="00641336"/>
    <w:rsid w:val="00643BA2"/>
    <w:rsid w:val="00645B7F"/>
    <w:rsid w:val="00646BC6"/>
    <w:rsid w:val="006538E9"/>
    <w:rsid w:val="00653A46"/>
    <w:rsid w:val="00654D97"/>
    <w:rsid w:val="0065639F"/>
    <w:rsid w:val="00661069"/>
    <w:rsid w:val="00662782"/>
    <w:rsid w:val="006652AC"/>
    <w:rsid w:val="006663CE"/>
    <w:rsid w:val="00667095"/>
    <w:rsid w:val="00667A20"/>
    <w:rsid w:val="006721DD"/>
    <w:rsid w:val="0067410C"/>
    <w:rsid w:val="00674686"/>
    <w:rsid w:val="00674E0F"/>
    <w:rsid w:val="006760EC"/>
    <w:rsid w:val="00680416"/>
    <w:rsid w:val="006817D8"/>
    <w:rsid w:val="006833B6"/>
    <w:rsid w:val="00683B3F"/>
    <w:rsid w:val="00686BEF"/>
    <w:rsid w:val="006874A5"/>
    <w:rsid w:val="006912B2"/>
    <w:rsid w:val="00691B4C"/>
    <w:rsid w:val="006938B7"/>
    <w:rsid w:val="00694533"/>
    <w:rsid w:val="006964A3"/>
    <w:rsid w:val="00696E7C"/>
    <w:rsid w:val="00697121"/>
    <w:rsid w:val="006974CF"/>
    <w:rsid w:val="00697F35"/>
    <w:rsid w:val="00697F44"/>
    <w:rsid w:val="006A229D"/>
    <w:rsid w:val="006A2FAA"/>
    <w:rsid w:val="006A52B5"/>
    <w:rsid w:val="006A5D93"/>
    <w:rsid w:val="006B152E"/>
    <w:rsid w:val="006B25A0"/>
    <w:rsid w:val="006B3148"/>
    <w:rsid w:val="006B38F6"/>
    <w:rsid w:val="006B3FA1"/>
    <w:rsid w:val="006B415B"/>
    <w:rsid w:val="006B52D3"/>
    <w:rsid w:val="006B5B6C"/>
    <w:rsid w:val="006B6A0E"/>
    <w:rsid w:val="006B7AAF"/>
    <w:rsid w:val="006C1218"/>
    <w:rsid w:val="006C1B74"/>
    <w:rsid w:val="006C2633"/>
    <w:rsid w:val="006C2D5B"/>
    <w:rsid w:val="006C5286"/>
    <w:rsid w:val="006C65BF"/>
    <w:rsid w:val="006C6E54"/>
    <w:rsid w:val="006D0E46"/>
    <w:rsid w:val="006D46DB"/>
    <w:rsid w:val="006D6E7C"/>
    <w:rsid w:val="006D7C9A"/>
    <w:rsid w:val="006E1F3D"/>
    <w:rsid w:val="006E6EC2"/>
    <w:rsid w:val="006E6FD7"/>
    <w:rsid w:val="006E7F03"/>
    <w:rsid w:val="006F1299"/>
    <w:rsid w:val="006F57C9"/>
    <w:rsid w:val="006F5D90"/>
    <w:rsid w:val="006F680A"/>
    <w:rsid w:val="006F7E9C"/>
    <w:rsid w:val="00700A82"/>
    <w:rsid w:val="00701575"/>
    <w:rsid w:val="0070210A"/>
    <w:rsid w:val="0071065E"/>
    <w:rsid w:val="00717A6E"/>
    <w:rsid w:val="00723036"/>
    <w:rsid w:val="007244D9"/>
    <w:rsid w:val="00727689"/>
    <w:rsid w:val="00731A09"/>
    <w:rsid w:val="00733108"/>
    <w:rsid w:val="00733F0B"/>
    <w:rsid w:val="00734E72"/>
    <w:rsid w:val="007414B4"/>
    <w:rsid w:val="007449E3"/>
    <w:rsid w:val="00746C9F"/>
    <w:rsid w:val="0075096A"/>
    <w:rsid w:val="007535E2"/>
    <w:rsid w:val="0075608B"/>
    <w:rsid w:val="007611EB"/>
    <w:rsid w:val="00761E56"/>
    <w:rsid w:val="00762CFA"/>
    <w:rsid w:val="007636FD"/>
    <w:rsid w:val="0076580D"/>
    <w:rsid w:val="0077030F"/>
    <w:rsid w:val="00771064"/>
    <w:rsid w:val="007727EA"/>
    <w:rsid w:val="00774887"/>
    <w:rsid w:val="00776E22"/>
    <w:rsid w:val="007825EB"/>
    <w:rsid w:val="00783385"/>
    <w:rsid w:val="00783820"/>
    <w:rsid w:val="007838EB"/>
    <w:rsid w:val="00785538"/>
    <w:rsid w:val="007928B2"/>
    <w:rsid w:val="0079384A"/>
    <w:rsid w:val="00793A5A"/>
    <w:rsid w:val="00794669"/>
    <w:rsid w:val="00794BB9"/>
    <w:rsid w:val="00794DB2"/>
    <w:rsid w:val="00796D15"/>
    <w:rsid w:val="00797C74"/>
    <w:rsid w:val="007A20DE"/>
    <w:rsid w:val="007A2142"/>
    <w:rsid w:val="007A3BB1"/>
    <w:rsid w:val="007A426C"/>
    <w:rsid w:val="007A6170"/>
    <w:rsid w:val="007A756D"/>
    <w:rsid w:val="007B0205"/>
    <w:rsid w:val="007B08BE"/>
    <w:rsid w:val="007B4DC7"/>
    <w:rsid w:val="007B547D"/>
    <w:rsid w:val="007C063D"/>
    <w:rsid w:val="007C081F"/>
    <w:rsid w:val="007C116E"/>
    <w:rsid w:val="007D16AB"/>
    <w:rsid w:val="007D610D"/>
    <w:rsid w:val="007E23BF"/>
    <w:rsid w:val="007E7C19"/>
    <w:rsid w:val="007E7D6A"/>
    <w:rsid w:val="007F17EF"/>
    <w:rsid w:val="007F1F8A"/>
    <w:rsid w:val="007F5526"/>
    <w:rsid w:val="0080028E"/>
    <w:rsid w:val="00800B03"/>
    <w:rsid w:val="008017EE"/>
    <w:rsid w:val="00801E3F"/>
    <w:rsid w:val="00802324"/>
    <w:rsid w:val="00804061"/>
    <w:rsid w:val="00804406"/>
    <w:rsid w:val="008057D3"/>
    <w:rsid w:val="00812C14"/>
    <w:rsid w:val="00817830"/>
    <w:rsid w:val="0082145C"/>
    <w:rsid w:val="0082157E"/>
    <w:rsid w:val="00821A54"/>
    <w:rsid w:val="0083545B"/>
    <w:rsid w:val="00846D78"/>
    <w:rsid w:val="00851819"/>
    <w:rsid w:val="00854B4F"/>
    <w:rsid w:val="00857034"/>
    <w:rsid w:val="008574D7"/>
    <w:rsid w:val="00857B0B"/>
    <w:rsid w:val="00862773"/>
    <w:rsid w:val="00862AF7"/>
    <w:rsid w:val="00874A32"/>
    <w:rsid w:val="00875D20"/>
    <w:rsid w:val="00875FDD"/>
    <w:rsid w:val="008769DE"/>
    <w:rsid w:val="00876AB5"/>
    <w:rsid w:val="00884A1C"/>
    <w:rsid w:val="00885FEB"/>
    <w:rsid w:val="0088629A"/>
    <w:rsid w:val="0089026C"/>
    <w:rsid w:val="00890991"/>
    <w:rsid w:val="00891953"/>
    <w:rsid w:val="008958C7"/>
    <w:rsid w:val="0089619E"/>
    <w:rsid w:val="00897418"/>
    <w:rsid w:val="008A0BFC"/>
    <w:rsid w:val="008A75D3"/>
    <w:rsid w:val="008A7AF3"/>
    <w:rsid w:val="008B08A3"/>
    <w:rsid w:val="008B2E33"/>
    <w:rsid w:val="008B3D2D"/>
    <w:rsid w:val="008B5292"/>
    <w:rsid w:val="008B5FBC"/>
    <w:rsid w:val="008B6A74"/>
    <w:rsid w:val="008B7B3B"/>
    <w:rsid w:val="008C18D7"/>
    <w:rsid w:val="008D05C9"/>
    <w:rsid w:val="008D19BF"/>
    <w:rsid w:val="008D3E17"/>
    <w:rsid w:val="008D5886"/>
    <w:rsid w:val="008D60F5"/>
    <w:rsid w:val="008D623D"/>
    <w:rsid w:val="008E6133"/>
    <w:rsid w:val="008E666E"/>
    <w:rsid w:val="008E76D2"/>
    <w:rsid w:val="008F0405"/>
    <w:rsid w:val="008F08FD"/>
    <w:rsid w:val="008F37FA"/>
    <w:rsid w:val="0090332B"/>
    <w:rsid w:val="00911037"/>
    <w:rsid w:val="00912C74"/>
    <w:rsid w:val="0091371D"/>
    <w:rsid w:val="00914249"/>
    <w:rsid w:val="00917129"/>
    <w:rsid w:val="00917765"/>
    <w:rsid w:val="00917BCA"/>
    <w:rsid w:val="00920108"/>
    <w:rsid w:val="0092208C"/>
    <w:rsid w:val="009267A5"/>
    <w:rsid w:val="009314D0"/>
    <w:rsid w:val="009315B2"/>
    <w:rsid w:val="00936A79"/>
    <w:rsid w:val="009413BA"/>
    <w:rsid w:val="00942665"/>
    <w:rsid w:val="00942D45"/>
    <w:rsid w:val="0094396A"/>
    <w:rsid w:val="00945FA6"/>
    <w:rsid w:val="00951341"/>
    <w:rsid w:val="009519DC"/>
    <w:rsid w:val="0095224D"/>
    <w:rsid w:val="00955C43"/>
    <w:rsid w:val="009561F4"/>
    <w:rsid w:val="00956902"/>
    <w:rsid w:val="00957DE2"/>
    <w:rsid w:val="00962045"/>
    <w:rsid w:val="00965938"/>
    <w:rsid w:val="00973173"/>
    <w:rsid w:val="00977E0B"/>
    <w:rsid w:val="00981FE1"/>
    <w:rsid w:val="00983777"/>
    <w:rsid w:val="00985700"/>
    <w:rsid w:val="00990BE7"/>
    <w:rsid w:val="00991002"/>
    <w:rsid w:val="0099375F"/>
    <w:rsid w:val="00993F9F"/>
    <w:rsid w:val="009A0761"/>
    <w:rsid w:val="009A2C45"/>
    <w:rsid w:val="009A4B3B"/>
    <w:rsid w:val="009A7F33"/>
    <w:rsid w:val="009B0171"/>
    <w:rsid w:val="009B0207"/>
    <w:rsid w:val="009B0CA2"/>
    <w:rsid w:val="009B1350"/>
    <w:rsid w:val="009B6CAF"/>
    <w:rsid w:val="009C0169"/>
    <w:rsid w:val="009C34A8"/>
    <w:rsid w:val="009C3B11"/>
    <w:rsid w:val="009C4AB8"/>
    <w:rsid w:val="009C71EC"/>
    <w:rsid w:val="009D33EA"/>
    <w:rsid w:val="009D4370"/>
    <w:rsid w:val="009D4830"/>
    <w:rsid w:val="009D560F"/>
    <w:rsid w:val="009D6D4A"/>
    <w:rsid w:val="009D6E6A"/>
    <w:rsid w:val="009D7C40"/>
    <w:rsid w:val="009E263B"/>
    <w:rsid w:val="009E2EF7"/>
    <w:rsid w:val="009E490A"/>
    <w:rsid w:val="009E5315"/>
    <w:rsid w:val="009E56B5"/>
    <w:rsid w:val="009E7FE0"/>
    <w:rsid w:val="009F0925"/>
    <w:rsid w:val="009F2866"/>
    <w:rsid w:val="009F458A"/>
    <w:rsid w:val="009F6643"/>
    <w:rsid w:val="009F7BEF"/>
    <w:rsid w:val="009F7D34"/>
    <w:rsid w:val="00A020DC"/>
    <w:rsid w:val="00A04134"/>
    <w:rsid w:val="00A05357"/>
    <w:rsid w:val="00A07F90"/>
    <w:rsid w:val="00A122C2"/>
    <w:rsid w:val="00A133FC"/>
    <w:rsid w:val="00A172D5"/>
    <w:rsid w:val="00A21926"/>
    <w:rsid w:val="00A21A4F"/>
    <w:rsid w:val="00A22D4E"/>
    <w:rsid w:val="00A253F1"/>
    <w:rsid w:val="00A276A5"/>
    <w:rsid w:val="00A30C5E"/>
    <w:rsid w:val="00A34CB4"/>
    <w:rsid w:val="00A357C9"/>
    <w:rsid w:val="00A36C80"/>
    <w:rsid w:val="00A37FA2"/>
    <w:rsid w:val="00A40076"/>
    <w:rsid w:val="00A400C4"/>
    <w:rsid w:val="00A40AE8"/>
    <w:rsid w:val="00A4152E"/>
    <w:rsid w:val="00A4342E"/>
    <w:rsid w:val="00A45A3F"/>
    <w:rsid w:val="00A45BF3"/>
    <w:rsid w:val="00A4606D"/>
    <w:rsid w:val="00A475BB"/>
    <w:rsid w:val="00A515F9"/>
    <w:rsid w:val="00A529BB"/>
    <w:rsid w:val="00A550D4"/>
    <w:rsid w:val="00A551B0"/>
    <w:rsid w:val="00A56984"/>
    <w:rsid w:val="00A65E9F"/>
    <w:rsid w:val="00A66849"/>
    <w:rsid w:val="00A67E7A"/>
    <w:rsid w:val="00A70629"/>
    <w:rsid w:val="00A725DD"/>
    <w:rsid w:val="00A7332F"/>
    <w:rsid w:val="00A74AA6"/>
    <w:rsid w:val="00A74AD0"/>
    <w:rsid w:val="00A74BE1"/>
    <w:rsid w:val="00A751C9"/>
    <w:rsid w:val="00A75A1F"/>
    <w:rsid w:val="00A75E99"/>
    <w:rsid w:val="00A76880"/>
    <w:rsid w:val="00A77AF6"/>
    <w:rsid w:val="00A8188C"/>
    <w:rsid w:val="00A90BDE"/>
    <w:rsid w:val="00A91152"/>
    <w:rsid w:val="00A9413B"/>
    <w:rsid w:val="00A94D76"/>
    <w:rsid w:val="00A9537B"/>
    <w:rsid w:val="00A958AD"/>
    <w:rsid w:val="00AA1E50"/>
    <w:rsid w:val="00AA4630"/>
    <w:rsid w:val="00AA750B"/>
    <w:rsid w:val="00AA762F"/>
    <w:rsid w:val="00AB0DE2"/>
    <w:rsid w:val="00AB1981"/>
    <w:rsid w:val="00AB33AD"/>
    <w:rsid w:val="00AB3555"/>
    <w:rsid w:val="00AB456B"/>
    <w:rsid w:val="00AC0CB6"/>
    <w:rsid w:val="00AC18F3"/>
    <w:rsid w:val="00AC1B56"/>
    <w:rsid w:val="00AC5120"/>
    <w:rsid w:val="00AC56EF"/>
    <w:rsid w:val="00AD01EA"/>
    <w:rsid w:val="00AD40E8"/>
    <w:rsid w:val="00AD6217"/>
    <w:rsid w:val="00AD7C6A"/>
    <w:rsid w:val="00AE44E9"/>
    <w:rsid w:val="00AE4A45"/>
    <w:rsid w:val="00AE76DC"/>
    <w:rsid w:val="00AF0E7E"/>
    <w:rsid w:val="00AF3558"/>
    <w:rsid w:val="00AF4D6C"/>
    <w:rsid w:val="00B13DAE"/>
    <w:rsid w:val="00B14D35"/>
    <w:rsid w:val="00B15D81"/>
    <w:rsid w:val="00B16596"/>
    <w:rsid w:val="00B20C74"/>
    <w:rsid w:val="00B23335"/>
    <w:rsid w:val="00B24550"/>
    <w:rsid w:val="00B2500A"/>
    <w:rsid w:val="00B279F7"/>
    <w:rsid w:val="00B3434A"/>
    <w:rsid w:val="00B359E7"/>
    <w:rsid w:val="00B3675F"/>
    <w:rsid w:val="00B37AB0"/>
    <w:rsid w:val="00B402A5"/>
    <w:rsid w:val="00B404A5"/>
    <w:rsid w:val="00B41096"/>
    <w:rsid w:val="00B44CAA"/>
    <w:rsid w:val="00B45403"/>
    <w:rsid w:val="00B4550D"/>
    <w:rsid w:val="00B50F65"/>
    <w:rsid w:val="00B51E35"/>
    <w:rsid w:val="00B52212"/>
    <w:rsid w:val="00B52E11"/>
    <w:rsid w:val="00B54DBA"/>
    <w:rsid w:val="00B559B2"/>
    <w:rsid w:val="00B56057"/>
    <w:rsid w:val="00B56873"/>
    <w:rsid w:val="00B63A2D"/>
    <w:rsid w:val="00B64F72"/>
    <w:rsid w:val="00B72436"/>
    <w:rsid w:val="00B7348A"/>
    <w:rsid w:val="00B74301"/>
    <w:rsid w:val="00B7524F"/>
    <w:rsid w:val="00B7534E"/>
    <w:rsid w:val="00B76D47"/>
    <w:rsid w:val="00B8072C"/>
    <w:rsid w:val="00B82D80"/>
    <w:rsid w:val="00B8485C"/>
    <w:rsid w:val="00B85137"/>
    <w:rsid w:val="00B85AE6"/>
    <w:rsid w:val="00B87C65"/>
    <w:rsid w:val="00B941EC"/>
    <w:rsid w:val="00B951E0"/>
    <w:rsid w:val="00B952E6"/>
    <w:rsid w:val="00B95440"/>
    <w:rsid w:val="00B95DEE"/>
    <w:rsid w:val="00B96C4C"/>
    <w:rsid w:val="00BA1559"/>
    <w:rsid w:val="00BA1FAC"/>
    <w:rsid w:val="00BA3BCC"/>
    <w:rsid w:val="00BA5DB5"/>
    <w:rsid w:val="00BA627E"/>
    <w:rsid w:val="00BB3607"/>
    <w:rsid w:val="00BB43C0"/>
    <w:rsid w:val="00BB54B8"/>
    <w:rsid w:val="00BB54F7"/>
    <w:rsid w:val="00BC1215"/>
    <w:rsid w:val="00BC1223"/>
    <w:rsid w:val="00BC378C"/>
    <w:rsid w:val="00BC4E87"/>
    <w:rsid w:val="00BC5CC0"/>
    <w:rsid w:val="00BC5E15"/>
    <w:rsid w:val="00BD07AD"/>
    <w:rsid w:val="00BD362A"/>
    <w:rsid w:val="00BD52E0"/>
    <w:rsid w:val="00BE0336"/>
    <w:rsid w:val="00BE0CDC"/>
    <w:rsid w:val="00BE1765"/>
    <w:rsid w:val="00BE4D18"/>
    <w:rsid w:val="00BE6AE4"/>
    <w:rsid w:val="00BF1674"/>
    <w:rsid w:val="00BF1C44"/>
    <w:rsid w:val="00BF28C6"/>
    <w:rsid w:val="00BF2C4A"/>
    <w:rsid w:val="00BF2F81"/>
    <w:rsid w:val="00BF4FC7"/>
    <w:rsid w:val="00BF58FB"/>
    <w:rsid w:val="00C006CB"/>
    <w:rsid w:val="00C00DE0"/>
    <w:rsid w:val="00C01426"/>
    <w:rsid w:val="00C0147B"/>
    <w:rsid w:val="00C01753"/>
    <w:rsid w:val="00C04FF8"/>
    <w:rsid w:val="00C06805"/>
    <w:rsid w:val="00C11683"/>
    <w:rsid w:val="00C12760"/>
    <w:rsid w:val="00C13A02"/>
    <w:rsid w:val="00C17B36"/>
    <w:rsid w:val="00C229E2"/>
    <w:rsid w:val="00C24EEA"/>
    <w:rsid w:val="00C263B1"/>
    <w:rsid w:val="00C3077A"/>
    <w:rsid w:val="00C30C91"/>
    <w:rsid w:val="00C343F6"/>
    <w:rsid w:val="00C353A9"/>
    <w:rsid w:val="00C3765B"/>
    <w:rsid w:val="00C416EA"/>
    <w:rsid w:val="00C44D4F"/>
    <w:rsid w:val="00C4527D"/>
    <w:rsid w:val="00C45DCF"/>
    <w:rsid w:val="00C45F55"/>
    <w:rsid w:val="00C4797E"/>
    <w:rsid w:val="00C54889"/>
    <w:rsid w:val="00C55FC9"/>
    <w:rsid w:val="00C56FDA"/>
    <w:rsid w:val="00C609B6"/>
    <w:rsid w:val="00C60A29"/>
    <w:rsid w:val="00C638A0"/>
    <w:rsid w:val="00C65DD3"/>
    <w:rsid w:val="00C716BE"/>
    <w:rsid w:val="00C718BE"/>
    <w:rsid w:val="00C72330"/>
    <w:rsid w:val="00C750A3"/>
    <w:rsid w:val="00C835DB"/>
    <w:rsid w:val="00C852D6"/>
    <w:rsid w:val="00C87FF9"/>
    <w:rsid w:val="00C92BB8"/>
    <w:rsid w:val="00C9312D"/>
    <w:rsid w:val="00C93938"/>
    <w:rsid w:val="00CA0966"/>
    <w:rsid w:val="00CA0AA0"/>
    <w:rsid w:val="00CA13AA"/>
    <w:rsid w:val="00CA19D4"/>
    <w:rsid w:val="00CA1D84"/>
    <w:rsid w:val="00CA6959"/>
    <w:rsid w:val="00CA7E34"/>
    <w:rsid w:val="00CB08DE"/>
    <w:rsid w:val="00CB110F"/>
    <w:rsid w:val="00CB3956"/>
    <w:rsid w:val="00CB67E2"/>
    <w:rsid w:val="00CC0CDB"/>
    <w:rsid w:val="00CC2629"/>
    <w:rsid w:val="00CC4833"/>
    <w:rsid w:val="00CD1091"/>
    <w:rsid w:val="00CD1DFA"/>
    <w:rsid w:val="00CD2849"/>
    <w:rsid w:val="00CD287D"/>
    <w:rsid w:val="00CD65DC"/>
    <w:rsid w:val="00CE02EE"/>
    <w:rsid w:val="00CE2799"/>
    <w:rsid w:val="00CE5660"/>
    <w:rsid w:val="00CE58DA"/>
    <w:rsid w:val="00CE6455"/>
    <w:rsid w:val="00CE6532"/>
    <w:rsid w:val="00CF0D15"/>
    <w:rsid w:val="00CF27D4"/>
    <w:rsid w:val="00CF3F21"/>
    <w:rsid w:val="00CF5898"/>
    <w:rsid w:val="00D02D06"/>
    <w:rsid w:val="00D03A62"/>
    <w:rsid w:val="00D04879"/>
    <w:rsid w:val="00D063BB"/>
    <w:rsid w:val="00D10E89"/>
    <w:rsid w:val="00D147A5"/>
    <w:rsid w:val="00D150FE"/>
    <w:rsid w:val="00D16B84"/>
    <w:rsid w:val="00D25632"/>
    <w:rsid w:val="00D26F0A"/>
    <w:rsid w:val="00D27F23"/>
    <w:rsid w:val="00D32A72"/>
    <w:rsid w:val="00D37073"/>
    <w:rsid w:val="00D4050A"/>
    <w:rsid w:val="00D409F6"/>
    <w:rsid w:val="00D45476"/>
    <w:rsid w:val="00D460EF"/>
    <w:rsid w:val="00D51CEA"/>
    <w:rsid w:val="00D51D40"/>
    <w:rsid w:val="00D565CE"/>
    <w:rsid w:val="00D56EEA"/>
    <w:rsid w:val="00D62BE1"/>
    <w:rsid w:val="00D631DF"/>
    <w:rsid w:val="00D64DDA"/>
    <w:rsid w:val="00D67E61"/>
    <w:rsid w:val="00D81BF1"/>
    <w:rsid w:val="00D82E1B"/>
    <w:rsid w:val="00D84A7F"/>
    <w:rsid w:val="00D85E6A"/>
    <w:rsid w:val="00D872BE"/>
    <w:rsid w:val="00D87978"/>
    <w:rsid w:val="00D90373"/>
    <w:rsid w:val="00D96048"/>
    <w:rsid w:val="00D9651A"/>
    <w:rsid w:val="00D96A27"/>
    <w:rsid w:val="00D96B26"/>
    <w:rsid w:val="00DA6F2F"/>
    <w:rsid w:val="00DA75E8"/>
    <w:rsid w:val="00DB00F9"/>
    <w:rsid w:val="00DB1E68"/>
    <w:rsid w:val="00DB2581"/>
    <w:rsid w:val="00DB2FB8"/>
    <w:rsid w:val="00DB3C74"/>
    <w:rsid w:val="00DB5507"/>
    <w:rsid w:val="00DB60A8"/>
    <w:rsid w:val="00DB75D9"/>
    <w:rsid w:val="00DB786E"/>
    <w:rsid w:val="00DC524B"/>
    <w:rsid w:val="00DC62C5"/>
    <w:rsid w:val="00DD04A1"/>
    <w:rsid w:val="00DD0D9C"/>
    <w:rsid w:val="00DD1372"/>
    <w:rsid w:val="00DD27F9"/>
    <w:rsid w:val="00DD2CCA"/>
    <w:rsid w:val="00DD328E"/>
    <w:rsid w:val="00DD4DFD"/>
    <w:rsid w:val="00DD588C"/>
    <w:rsid w:val="00DD70F2"/>
    <w:rsid w:val="00DE1BAB"/>
    <w:rsid w:val="00DE1D1F"/>
    <w:rsid w:val="00DE2DF5"/>
    <w:rsid w:val="00DE4975"/>
    <w:rsid w:val="00DE5159"/>
    <w:rsid w:val="00DE70E9"/>
    <w:rsid w:val="00DF0C55"/>
    <w:rsid w:val="00DF3497"/>
    <w:rsid w:val="00DF57ED"/>
    <w:rsid w:val="00DF645F"/>
    <w:rsid w:val="00DF7312"/>
    <w:rsid w:val="00E00215"/>
    <w:rsid w:val="00E023C3"/>
    <w:rsid w:val="00E03939"/>
    <w:rsid w:val="00E0403E"/>
    <w:rsid w:val="00E06114"/>
    <w:rsid w:val="00E15573"/>
    <w:rsid w:val="00E178E2"/>
    <w:rsid w:val="00E24A10"/>
    <w:rsid w:val="00E25016"/>
    <w:rsid w:val="00E261F5"/>
    <w:rsid w:val="00E26A9E"/>
    <w:rsid w:val="00E310C0"/>
    <w:rsid w:val="00E31131"/>
    <w:rsid w:val="00E36530"/>
    <w:rsid w:val="00E40689"/>
    <w:rsid w:val="00E44D94"/>
    <w:rsid w:val="00E46EB7"/>
    <w:rsid w:val="00E5485F"/>
    <w:rsid w:val="00E562C4"/>
    <w:rsid w:val="00E60190"/>
    <w:rsid w:val="00E60DCF"/>
    <w:rsid w:val="00E61E92"/>
    <w:rsid w:val="00E65555"/>
    <w:rsid w:val="00E65B61"/>
    <w:rsid w:val="00E668AF"/>
    <w:rsid w:val="00E72DF4"/>
    <w:rsid w:val="00E73159"/>
    <w:rsid w:val="00E73D79"/>
    <w:rsid w:val="00E748AF"/>
    <w:rsid w:val="00E748DF"/>
    <w:rsid w:val="00E766CF"/>
    <w:rsid w:val="00E8039A"/>
    <w:rsid w:val="00E80507"/>
    <w:rsid w:val="00E80CD9"/>
    <w:rsid w:val="00E81870"/>
    <w:rsid w:val="00E83A57"/>
    <w:rsid w:val="00E85B88"/>
    <w:rsid w:val="00E864D7"/>
    <w:rsid w:val="00E86578"/>
    <w:rsid w:val="00E869C5"/>
    <w:rsid w:val="00E9109F"/>
    <w:rsid w:val="00E959EE"/>
    <w:rsid w:val="00E97C77"/>
    <w:rsid w:val="00EA319F"/>
    <w:rsid w:val="00EA5BBC"/>
    <w:rsid w:val="00EA5D51"/>
    <w:rsid w:val="00EB125A"/>
    <w:rsid w:val="00EB394C"/>
    <w:rsid w:val="00EB5D5A"/>
    <w:rsid w:val="00EB6E05"/>
    <w:rsid w:val="00EC10E4"/>
    <w:rsid w:val="00EC1B71"/>
    <w:rsid w:val="00EC1C09"/>
    <w:rsid w:val="00EC3D2A"/>
    <w:rsid w:val="00EC47D8"/>
    <w:rsid w:val="00EC537F"/>
    <w:rsid w:val="00EC7939"/>
    <w:rsid w:val="00ED1055"/>
    <w:rsid w:val="00ED33E0"/>
    <w:rsid w:val="00ED3EE1"/>
    <w:rsid w:val="00ED40FF"/>
    <w:rsid w:val="00ED59D2"/>
    <w:rsid w:val="00ED6AB5"/>
    <w:rsid w:val="00EE4776"/>
    <w:rsid w:val="00EE5689"/>
    <w:rsid w:val="00EF26E7"/>
    <w:rsid w:val="00EF3C87"/>
    <w:rsid w:val="00EF49EA"/>
    <w:rsid w:val="00EF7CCC"/>
    <w:rsid w:val="00F01B13"/>
    <w:rsid w:val="00F01ECC"/>
    <w:rsid w:val="00F0270E"/>
    <w:rsid w:val="00F02FA4"/>
    <w:rsid w:val="00F07141"/>
    <w:rsid w:val="00F12225"/>
    <w:rsid w:val="00F16EEF"/>
    <w:rsid w:val="00F2080E"/>
    <w:rsid w:val="00F24614"/>
    <w:rsid w:val="00F249BA"/>
    <w:rsid w:val="00F265A4"/>
    <w:rsid w:val="00F319E8"/>
    <w:rsid w:val="00F3299F"/>
    <w:rsid w:val="00F35EE7"/>
    <w:rsid w:val="00F43804"/>
    <w:rsid w:val="00F4420B"/>
    <w:rsid w:val="00F5462E"/>
    <w:rsid w:val="00F54D8B"/>
    <w:rsid w:val="00F55446"/>
    <w:rsid w:val="00F578AA"/>
    <w:rsid w:val="00F60611"/>
    <w:rsid w:val="00F61DD3"/>
    <w:rsid w:val="00F6457C"/>
    <w:rsid w:val="00F64B75"/>
    <w:rsid w:val="00F67E40"/>
    <w:rsid w:val="00F70287"/>
    <w:rsid w:val="00F74454"/>
    <w:rsid w:val="00F74F85"/>
    <w:rsid w:val="00F75DF8"/>
    <w:rsid w:val="00F77270"/>
    <w:rsid w:val="00F77B3B"/>
    <w:rsid w:val="00F825C7"/>
    <w:rsid w:val="00F82A8C"/>
    <w:rsid w:val="00F83565"/>
    <w:rsid w:val="00F86757"/>
    <w:rsid w:val="00F87A79"/>
    <w:rsid w:val="00FA151B"/>
    <w:rsid w:val="00FA3682"/>
    <w:rsid w:val="00FA4BE8"/>
    <w:rsid w:val="00FA6E8B"/>
    <w:rsid w:val="00FB117B"/>
    <w:rsid w:val="00FB18FA"/>
    <w:rsid w:val="00FB32E5"/>
    <w:rsid w:val="00FB393E"/>
    <w:rsid w:val="00FB6C0A"/>
    <w:rsid w:val="00FC1989"/>
    <w:rsid w:val="00FC2DB7"/>
    <w:rsid w:val="00FC2EBA"/>
    <w:rsid w:val="00FC353B"/>
    <w:rsid w:val="00FC6643"/>
    <w:rsid w:val="00FC6884"/>
    <w:rsid w:val="00FD1B1E"/>
    <w:rsid w:val="00FD2C92"/>
    <w:rsid w:val="00FD506A"/>
    <w:rsid w:val="00FE081E"/>
    <w:rsid w:val="00FE30DF"/>
    <w:rsid w:val="00FE38D5"/>
    <w:rsid w:val="00FF1B0A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4A7928"/>
  <w15:docId w15:val="{8C8E51B5-82B0-4105-98F1-8AB7AE9C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autoRedefine/>
    <w:qFormat/>
    <w:rsid w:val="005C75EA"/>
    <w:pPr>
      <w:spacing w:before="40" w:after="40"/>
    </w:pPr>
    <w:rPr>
      <w:rFonts w:ascii="Arial" w:hAnsi="Arial"/>
    </w:rPr>
  </w:style>
  <w:style w:type="paragraph" w:styleId="Nadpis1">
    <w:name w:val="heading 1"/>
    <w:basedOn w:val="Normlny"/>
    <w:next w:val="Normlny"/>
    <w:autoRedefine/>
    <w:qFormat/>
    <w:rsid w:val="00EB5D5A"/>
    <w:pPr>
      <w:keepNext/>
      <w:keepLines/>
      <w:pageBreakBefore/>
      <w:numPr>
        <w:numId w:val="10"/>
      </w:numPr>
      <w:spacing w:before="60" w:after="240"/>
      <w:outlineLvl w:val="0"/>
    </w:pPr>
    <w:rPr>
      <w:b/>
      <w:sz w:val="48"/>
    </w:rPr>
  </w:style>
  <w:style w:type="paragraph" w:styleId="Nadpis2">
    <w:name w:val="heading 2"/>
    <w:basedOn w:val="Normlny"/>
    <w:next w:val="Normlny"/>
    <w:link w:val="Nadpis2Char"/>
    <w:autoRedefine/>
    <w:qFormat/>
    <w:rsid w:val="00E310C0"/>
    <w:pPr>
      <w:keepNext/>
      <w:keepLines/>
      <w:numPr>
        <w:ilvl w:val="1"/>
        <w:numId w:val="10"/>
      </w:numPr>
      <w:spacing w:before="240" w:after="60"/>
      <w:outlineLvl w:val="1"/>
    </w:pPr>
    <w:rPr>
      <w:b/>
      <w:sz w:val="36"/>
    </w:rPr>
  </w:style>
  <w:style w:type="paragraph" w:styleId="Nadpis3">
    <w:name w:val="heading 3"/>
    <w:aliases w:val="Char"/>
    <w:basedOn w:val="Normlny"/>
    <w:next w:val="Normlny"/>
    <w:link w:val="Nadpis3Char"/>
    <w:autoRedefine/>
    <w:qFormat/>
    <w:rsid w:val="00BA1559"/>
    <w:pPr>
      <w:keepNext/>
      <w:keepLines/>
      <w:spacing w:before="180" w:after="60"/>
      <w:outlineLvl w:val="2"/>
    </w:pPr>
    <w:rPr>
      <w:b/>
      <w:sz w:val="32"/>
    </w:rPr>
  </w:style>
  <w:style w:type="paragraph" w:styleId="Nadpis4">
    <w:name w:val="heading 4"/>
    <w:basedOn w:val="Normlny"/>
    <w:next w:val="Normlny"/>
    <w:link w:val="Nadpis4Char"/>
    <w:qFormat/>
    <w:rsid w:val="002E071C"/>
    <w:pPr>
      <w:keepNext/>
      <w:keepLines/>
      <w:numPr>
        <w:ilvl w:val="3"/>
        <w:numId w:val="10"/>
      </w:numPr>
      <w:spacing w:before="120" w:after="60"/>
      <w:outlineLvl w:val="3"/>
    </w:pPr>
    <w:rPr>
      <w:b/>
      <w:sz w:val="28"/>
    </w:rPr>
  </w:style>
  <w:style w:type="paragraph" w:styleId="Nadpis5">
    <w:name w:val="heading 5"/>
    <w:basedOn w:val="Normlny"/>
    <w:next w:val="Normlny"/>
    <w:autoRedefine/>
    <w:qFormat/>
    <w:rsid w:val="002E071C"/>
    <w:pPr>
      <w:keepNext/>
      <w:keepLines/>
      <w:numPr>
        <w:ilvl w:val="4"/>
        <w:numId w:val="10"/>
      </w:numPr>
      <w:spacing w:before="80" w:after="60"/>
      <w:outlineLvl w:val="4"/>
    </w:pPr>
    <w:rPr>
      <w:b/>
    </w:rPr>
  </w:style>
  <w:style w:type="paragraph" w:styleId="Nadpis6">
    <w:name w:val="heading 6"/>
    <w:basedOn w:val="Normlny"/>
    <w:next w:val="Normlny"/>
    <w:autoRedefine/>
    <w:qFormat/>
    <w:rsid w:val="002E071C"/>
    <w:pPr>
      <w:keepNext/>
      <w:keepLines/>
      <w:numPr>
        <w:ilvl w:val="5"/>
        <w:numId w:val="10"/>
      </w:numPr>
      <w:spacing w:before="60" w:after="60"/>
      <w:outlineLvl w:val="5"/>
    </w:pPr>
    <w:rPr>
      <w:b/>
      <w:i/>
    </w:rPr>
  </w:style>
  <w:style w:type="paragraph" w:styleId="Nadpis7">
    <w:name w:val="heading 7"/>
    <w:basedOn w:val="Normlny"/>
    <w:next w:val="Normlny"/>
    <w:autoRedefine/>
    <w:qFormat/>
    <w:rsid w:val="002E071C"/>
    <w:pPr>
      <w:keepNext/>
      <w:keepLines/>
      <w:numPr>
        <w:ilvl w:val="6"/>
        <w:numId w:val="10"/>
      </w:numPr>
      <w:spacing w:before="60" w:after="60"/>
      <w:outlineLvl w:val="6"/>
    </w:pPr>
    <w:rPr>
      <w:b/>
      <w:i/>
    </w:rPr>
  </w:style>
  <w:style w:type="paragraph" w:styleId="Nadpis8">
    <w:name w:val="heading 8"/>
    <w:basedOn w:val="Normlny"/>
    <w:next w:val="Normlny"/>
    <w:qFormat/>
    <w:rsid w:val="002E071C"/>
    <w:pPr>
      <w:keepNext/>
      <w:keepLines/>
      <w:numPr>
        <w:ilvl w:val="7"/>
        <w:numId w:val="10"/>
      </w:numPr>
      <w:spacing w:before="60"/>
      <w:outlineLvl w:val="7"/>
    </w:pPr>
    <w:rPr>
      <w:b/>
      <w:i/>
    </w:rPr>
  </w:style>
  <w:style w:type="paragraph" w:styleId="Nadpis9">
    <w:name w:val="heading 9"/>
    <w:basedOn w:val="Normlny"/>
    <w:next w:val="Normlny"/>
    <w:qFormat/>
    <w:rsid w:val="002E071C"/>
    <w:pPr>
      <w:keepNext/>
      <w:keepLines/>
      <w:numPr>
        <w:ilvl w:val="8"/>
        <w:numId w:val="10"/>
      </w:numPr>
      <w:outlineLvl w:val="8"/>
    </w:pPr>
    <w:rPr>
      <w:b/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oznamsodrkami2">
    <w:name w:val="List Bullet 2"/>
    <w:basedOn w:val="Zoznamsodrkami"/>
    <w:rsid w:val="002E071C"/>
    <w:pPr>
      <w:numPr>
        <w:numId w:val="2"/>
      </w:numPr>
      <w:tabs>
        <w:tab w:val="clear" w:pos="0"/>
        <w:tab w:val="num" w:pos="360"/>
        <w:tab w:val="left" w:pos="1276"/>
      </w:tabs>
      <w:ind w:left="1276" w:hanging="425"/>
    </w:pPr>
  </w:style>
  <w:style w:type="paragraph" w:styleId="Zoznamsodrkami">
    <w:name w:val="List Bullet"/>
    <w:basedOn w:val="Normlny"/>
    <w:rsid w:val="002E071C"/>
    <w:pPr>
      <w:keepLines/>
      <w:numPr>
        <w:numId w:val="1"/>
      </w:numPr>
    </w:pPr>
  </w:style>
  <w:style w:type="paragraph" w:styleId="Zoznamsodrkami3">
    <w:name w:val="List Bullet 3"/>
    <w:basedOn w:val="Zoznamsodrkami"/>
    <w:rsid w:val="002E071C"/>
    <w:pPr>
      <w:numPr>
        <w:numId w:val="3"/>
      </w:numPr>
      <w:tabs>
        <w:tab w:val="clear" w:pos="360"/>
        <w:tab w:val="num" w:pos="1701"/>
      </w:tabs>
      <w:ind w:left="1701" w:hanging="425"/>
    </w:pPr>
  </w:style>
  <w:style w:type="paragraph" w:styleId="Zoznamsodrkami4">
    <w:name w:val="List Bullet 4"/>
    <w:basedOn w:val="Normlny"/>
    <w:rsid w:val="002E071C"/>
    <w:pPr>
      <w:numPr>
        <w:numId w:val="4"/>
      </w:numPr>
      <w:tabs>
        <w:tab w:val="clear" w:pos="1209"/>
        <w:tab w:val="num" w:pos="2126"/>
      </w:tabs>
      <w:ind w:left="2126" w:hanging="425"/>
    </w:pPr>
  </w:style>
  <w:style w:type="paragraph" w:styleId="Zoznamsodrkami5">
    <w:name w:val="List Bullet 5"/>
    <w:basedOn w:val="Normlny"/>
    <w:rsid w:val="002E071C"/>
    <w:pPr>
      <w:numPr>
        <w:numId w:val="5"/>
      </w:numPr>
      <w:tabs>
        <w:tab w:val="clear" w:pos="1492"/>
        <w:tab w:val="num" w:pos="2552"/>
      </w:tabs>
      <w:ind w:left="2552" w:hanging="426"/>
    </w:pPr>
  </w:style>
  <w:style w:type="paragraph" w:styleId="Podtitul">
    <w:name w:val="Subtitle"/>
    <w:basedOn w:val="Normlny"/>
    <w:next w:val="Subtitle2"/>
    <w:qFormat/>
    <w:rsid w:val="00C92BB8"/>
    <w:pPr>
      <w:keepLines/>
      <w:jc w:val="center"/>
      <w:outlineLvl w:val="1"/>
    </w:pPr>
    <w:rPr>
      <w:b/>
      <w:sz w:val="48"/>
      <w:szCs w:val="48"/>
    </w:rPr>
  </w:style>
  <w:style w:type="paragraph" w:styleId="slovanzoznam">
    <w:name w:val="List Number"/>
    <w:basedOn w:val="Normlny"/>
    <w:rsid w:val="002E071C"/>
    <w:pPr>
      <w:keepLines/>
      <w:numPr>
        <w:numId w:val="6"/>
      </w:numPr>
    </w:pPr>
  </w:style>
  <w:style w:type="paragraph" w:styleId="slovanzoznam5">
    <w:name w:val="List Number 5"/>
    <w:basedOn w:val="Normlny"/>
    <w:rsid w:val="002E071C"/>
    <w:pPr>
      <w:numPr>
        <w:numId w:val="9"/>
      </w:numPr>
      <w:tabs>
        <w:tab w:val="clear" w:pos="2422"/>
        <w:tab w:val="num" w:pos="2127"/>
      </w:tabs>
      <w:ind w:left="2127" w:hanging="425"/>
    </w:pPr>
  </w:style>
  <w:style w:type="paragraph" w:styleId="slovanzoznam2">
    <w:name w:val="List Number 2"/>
    <w:basedOn w:val="slovanzoznam"/>
    <w:rsid w:val="002E071C"/>
    <w:pPr>
      <w:numPr>
        <w:numId w:val="0"/>
      </w:numPr>
      <w:tabs>
        <w:tab w:val="left" w:pos="851"/>
      </w:tabs>
      <w:ind w:left="850" w:hanging="425"/>
    </w:pPr>
  </w:style>
  <w:style w:type="paragraph" w:styleId="slovanzoznam3">
    <w:name w:val="List Number 3"/>
    <w:basedOn w:val="slovanzoznam"/>
    <w:rsid w:val="002E071C"/>
    <w:pPr>
      <w:numPr>
        <w:numId w:val="7"/>
      </w:numPr>
      <w:tabs>
        <w:tab w:val="clear" w:pos="1571"/>
        <w:tab w:val="left" w:pos="1276"/>
      </w:tabs>
      <w:ind w:left="1276" w:hanging="425"/>
    </w:pPr>
  </w:style>
  <w:style w:type="paragraph" w:styleId="slovanzoznam4">
    <w:name w:val="List Number 4"/>
    <w:basedOn w:val="slovanzoznam"/>
    <w:rsid w:val="002E071C"/>
    <w:pPr>
      <w:numPr>
        <w:numId w:val="8"/>
      </w:numPr>
      <w:tabs>
        <w:tab w:val="clear" w:pos="1636"/>
        <w:tab w:val="num" w:pos="1701"/>
      </w:tabs>
      <w:ind w:left="1701" w:hanging="425"/>
    </w:pPr>
  </w:style>
  <w:style w:type="paragraph" w:styleId="Nzov">
    <w:name w:val="Title"/>
    <w:basedOn w:val="Normlny"/>
    <w:next w:val="Podtitul"/>
    <w:qFormat/>
    <w:rsid w:val="00C92BB8"/>
    <w:pPr>
      <w:keepLines/>
      <w:spacing w:before="4000" w:after="0"/>
      <w:jc w:val="center"/>
      <w:outlineLvl w:val="0"/>
    </w:pPr>
    <w:rPr>
      <w:b/>
      <w:kern w:val="28"/>
      <w:sz w:val="60"/>
      <w:szCs w:val="60"/>
    </w:rPr>
  </w:style>
  <w:style w:type="paragraph" w:styleId="Pokraovaniezoznamu2">
    <w:name w:val="List Continue 2"/>
    <w:basedOn w:val="Normlny"/>
    <w:rsid w:val="002E071C"/>
    <w:pPr>
      <w:spacing w:after="120"/>
      <w:ind w:left="566"/>
    </w:pPr>
  </w:style>
  <w:style w:type="paragraph" w:styleId="Pokraovaniezoznamu">
    <w:name w:val="List Continue"/>
    <w:basedOn w:val="Normlny"/>
    <w:rsid w:val="002E071C"/>
    <w:pPr>
      <w:spacing w:after="120"/>
      <w:ind w:left="283"/>
    </w:pPr>
  </w:style>
  <w:style w:type="paragraph" w:styleId="Normlnysozarkami">
    <w:name w:val="Normal Indent"/>
    <w:basedOn w:val="Normlny"/>
    <w:rsid w:val="002E071C"/>
    <w:pPr>
      <w:ind w:left="567"/>
    </w:pPr>
  </w:style>
  <w:style w:type="paragraph" w:customStyle="1" w:styleId="NormalIndent2">
    <w:name w:val="Normal Indent 2"/>
    <w:basedOn w:val="Normlnysozarkami"/>
    <w:rsid w:val="002E071C"/>
    <w:pPr>
      <w:ind w:left="1134"/>
    </w:pPr>
  </w:style>
  <w:style w:type="paragraph" w:customStyle="1" w:styleId="NormalIndent3">
    <w:name w:val="Normal Indent 3"/>
    <w:basedOn w:val="Normlnysozarkami"/>
    <w:rsid w:val="002E071C"/>
    <w:pPr>
      <w:ind w:left="1701"/>
    </w:pPr>
  </w:style>
  <w:style w:type="paragraph" w:customStyle="1" w:styleId="NormalIndent4">
    <w:name w:val="Normal Indent 4"/>
    <w:basedOn w:val="Normlnysozarkami"/>
    <w:rsid w:val="002E071C"/>
    <w:pPr>
      <w:ind w:left="2268"/>
    </w:pPr>
  </w:style>
  <w:style w:type="paragraph" w:customStyle="1" w:styleId="NormalIndent5">
    <w:name w:val="Normal Indent 5"/>
    <w:basedOn w:val="Normlnysozarkami"/>
    <w:rsid w:val="002E071C"/>
    <w:pPr>
      <w:ind w:left="0"/>
    </w:pPr>
  </w:style>
  <w:style w:type="paragraph" w:styleId="Popis">
    <w:name w:val="caption"/>
    <w:basedOn w:val="Normlny"/>
    <w:next w:val="Normlny"/>
    <w:qFormat/>
    <w:rsid w:val="0054320E"/>
    <w:pPr>
      <w:spacing w:after="240"/>
    </w:pPr>
    <w:rPr>
      <w:b/>
      <w:i/>
    </w:rPr>
  </w:style>
  <w:style w:type="paragraph" w:styleId="Textmakra">
    <w:name w:val="macro"/>
    <w:semiHidden/>
    <w:rsid w:val="002E07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40" w:after="40"/>
      <w:jc w:val="both"/>
    </w:pPr>
    <w:rPr>
      <w:rFonts w:ascii="Courier New" w:hAnsi="Courier New"/>
      <w:noProof/>
    </w:rPr>
  </w:style>
  <w:style w:type="paragraph" w:styleId="Obyajntext">
    <w:name w:val="Plain Text"/>
    <w:basedOn w:val="Normlny"/>
    <w:rsid w:val="002E071C"/>
    <w:rPr>
      <w:rFonts w:ascii="Courier New" w:hAnsi="Courier New"/>
      <w:noProof/>
    </w:rPr>
  </w:style>
  <w:style w:type="paragraph" w:styleId="Textkomentra">
    <w:name w:val="annotation text"/>
    <w:basedOn w:val="Normlny"/>
    <w:link w:val="TextkomentraChar"/>
    <w:semiHidden/>
    <w:rsid w:val="002E071C"/>
  </w:style>
  <w:style w:type="character" w:styleId="Odkaznakomentr">
    <w:name w:val="annotation reference"/>
    <w:semiHidden/>
    <w:rsid w:val="002E071C"/>
    <w:rPr>
      <w:rFonts w:ascii="Arial" w:hAnsi="Arial"/>
      <w:b w:val="0"/>
      <w:sz w:val="16"/>
    </w:rPr>
  </w:style>
  <w:style w:type="paragraph" w:customStyle="1" w:styleId="DocName">
    <w:name w:val="DocName"/>
    <w:basedOn w:val="Nzov"/>
    <w:next w:val="DocSubName"/>
    <w:rsid w:val="002E071C"/>
    <w:rPr>
      <w:rFonts w:ascii="Times New Roman" w:hAnsi="Times New Roman"/>
      <w:b w:val="0"/>
    </w:rPr>
  </w:style>
  <w:style w:type="paragraph" w:customStyle="1" w:styleId="DocSubName">
    <w:name w:val="DocSubName"/>
    <w:basedOn w:val="Podtitul"/>
    <w:rsid w:val="002E071C"/>
    <w:rPr>
      <w:rFonts w:ascii="Times New Roman" w:hAnsi="Times New Roman"/>
      <w:b w:val="0"/>
    </w:rPr>
  </w:style>
  <w:style w:type="paragraph" w:customStyle="1" w:styleId="DocSubName2">
    <w:name w:val="DocSubName 2"/>
    <w:basedOn w:val="DocSubName"/>
    <w:rsid w:val="002E071C"/>
    <w:rPr>
      <w:sz w:val="32"/>
    </w:rPr>
  </w:style>
  <w:style w:type="paragraph" w:customStyle="1" w:styleId="TOC">
    <w:name w:val="TOC"/>
    <w:basedOn w:val="Normlny"/>
    <w:next w:val="Normlny"/>
    <w:rsid w:val="002E071C"/>
    <w:pPr>
      <w:tabs>
        <w:tab w:val="right" w:leader="dot" w:pos="8675"/>
      </w:tabs>
    </w:pPr>
  </w:style>
  <w:style w:type="paragraph" w:styleId="Obsah1">
    <w:name w:val="toc 1"/>
    <w:basedOn w:val="TOC"/>
    <w:next w:val="Normlny"/>
    <w:uiPriority w:val="39"/>
    <w:rsid w:val="002E071C"/>
    <w:pPr>
      <w:tabs>
        <w:tab w:val="clear" w:pos="8675"/>
      </w:tabs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TOC"/>
    <w:next w:val="Normlny"/>
    <w:uiPriority w:val="39"/>
    <w:rsid w:val="002E071C"/>
    <w:pPr>
      <w:tabs>
        <w:tab w:val="clear" w:pos="8675"/>
      </w:tabs>
      <w:spacing w:before="0" w:after="0"/>
      <w:ind w:left="200"/>
    </w:pPr>
    <w:rPr>
      <w:rFonts w:ascii="Calibri" w:hAnsi="Calibri" w:cs="Calibri"/>
      <w:smallCaps/>
    </w:rPr>
  </w:style>
  <w:style w:type="paragraph" w:styleId="Obsah3">
    <w:name w:val="toc 3"/>
    <w:basedOn w:val="TOC"/>
    <w:next w:val="Normlny"/>
    <w:uiPriority w:val="39"/>
    <w:rsid w:val="002E071C"/>
    <w:pPr>
      <w:tabs>
        <w:tab w:val="clear" w:pos="8675"/>
      </w:tabs>
      <w:spacing w:before="0" w:after="0"/>
      <w:ind w:left="400"/>
    </w:pPr>
    <w:rPr>
      <w:rFonts w:ascii="Calibri" w:hAnsi="Calibri" w:cs="Calibri"/>
      <w:i/>
      <w:iCs/>
    </w:rPr>
  </w:style>
  <w:style w:type="paragraph" w:styleId="Obsah4">
    <w:name w:val="toc 4"/>
    <w:basedOn w:val="Normlny"/>
    <w:next w:val="Normlny"/>
    <w:uiPriority w:val="39"/>
    <w:rsid w:val="002E071C"/>
    <w:pPr>
      <w:spacing w:before="0" w:after="0"/>
      <w:ind w:left="600"/>
    </w:pPr>
    <w:rPr>
      <w:rFonts w:ascii="Calibri" w:hAnsi="Calibri" w:cs="Calibri"/>
      <w:sz w:val="18"/>
      <w:szCs w:val="18"/>
    </w:rPr>
  </w:style>
  <w:style w:type="paragraph" w:styleId="Obsah5">
    <w:name w:val="toc 5"/>
    <w:basedOn w:val="Normlny"/>
    <w:next w:val="Normlny"/>
    <w:uiPriority w:val="39"/>
    <w:rsid w:val="002E071C"/>
    <w:pPr>
      <w:spacing w:before="0" w:after="0"/>
      <w:ind w:left="800"/>
    </w:pPr>
    <w:rPr>
      <w:rFonts w:ascii="Calibri" w:hAnsi="Calibri" w:cs="Calibri"/>
      <w:sz w:val="18"/>
      <w:szCs w:val="18"/>
    </w:rPr>
  </w:style>
  <w:style w:type="paragraph" w:styleId="Obsah6">
    <w:name w:val="toc 6"/>
    <w:basedOn w:val="Normlny"/>
    <w:next w:val="Normlny"/>
    <w:uiPriority w:val="39"/>
    <w:rsid w:val="002E071C"/>
    <w:pPr>
      <w:spacing w:before="0" w:after="0"/>
      <w:ind w:left="1000"/>
    </w:pPr>
    <w:rPr>
      <w:rFonts w:ascii="Calibri" w:hAnsi="Calibri" w:cs="Calibri"/>
      <w:sz w:val="18"/>
      <w:szCs w:val="18"/>
    </w:rPr>
  </w:style>
  <w:style w:type="paragraph" w:styleId="Obsah7">
    <w:name w:val="toc 7"/>
    <w:basedOn w:val="Normlny"/>
    <w:next w:val="Normlny"/>
    <w:uiPriority w:val="39"/>
    <w:rsid w:val="002E071C"/>
    <w:pPr>
      <w:spacing w:before="0" w:after="0"/>
      <w:ind w:left="1200"/>
    </w:pPr>
    <w:rPr>
      <w:rFonts w:ascii="Calibri" w:hAnsi="Calibri" w:cs="Calibri"/>
      <w:sz w:val="18"/>
      <w:szCs w:val="18"/>
    </w:rPr>
  </w:style>
  <w:style w:type="paragraph" w:styleId="Obsah8">
    <w:name w:val="toc 8"/>
    <w:basedOn w:val="Normlny"/>
    <w:next w:val="Normlny"/>
    <w:uiPriority w:val="39"/>
    <w:rsid w:val="002E071C"/>
    <w:pPr>
      <w:spacing w:before="0" w:after="0"/>
      <w:ind w:left="1400"/>
    </w:pPr>
    <w:rPr>
      <w:rFonts w:ascii="Calibri" w:hAnsi="Calibri" w:cs="Calibri"/>
      <w:sz w:val="18"/>
      <w:szCs w:val="18"/>
    </w:rPr>
  </w:style>
  <w:style w:type="paragraph" w:styleId="Obsah9">
    <w:name w:val="toc 9"/>
    <w:basedOn w:val="Normlny"/>
    <w:next w:val="Normlny"/>
    <w:uiPriority w:val="39"/>
    <w:rsid w:val="002E071C"/>
    <w:pPr>
      <w:spacing w:before="0" w:after="0"/>
      <w:ind w:left="1600"/>
    </w:pPr>
    <w:rPr>
      <w:rFonts w:ascii="Calibri" w:hAnsi="Calibri" w:cs="Calibri"/>
      <w:sz w:val="18"/>
      <w:szCs w:val="18"/>
    </w:rPr>
  </w:style>
  <w:style w:type="paragraph" w:customStyle="1" w:styleId="FooterLogo">
    <w:name w:val="FooterLogo"/>
    <w:basedOn w:val="Pta"/>
    <w:next w:val="Pta"/>
    <w:rsid w:val="002E071C"/>
    <w:pPr>
      <w:ind w:hanging="907"/>
    </w:pPr>
  </w:style>
  <w:style w:type="paragraph" w:styleId="Pta">
    <w:name w:val="footer"/>
    <w:basedOn w:val="Normlny"/>
    <w:link w:val="PtaChar"/>
    <w:rsid w:val="00DD0D9C"/>
    <w:pPr>
      <w:tabs>
        <w:tab w:val="right" w:pos="8647"/>
      </w:tabs>
      <w:ind w:right="-397"/>
    </w:pPr>
  </w:style>
  <w:style w:type="paragraph" w:customStyle="1" w:styleId="FooterLogoLandscape">
    <w:name w:val="FooterLogoLandscape"/>
    <w:basedOn w:val="Pta"/>
    <w:rsid w:val="002E071C"/>
    <w:pPr>
      <w:tabs>
        <w:tab w:val="right" w:pos="13467"/>
      </w:tabs>
      <w:ind w:hanging="907"/>
    </w:pPr>
  </w:style>
  <w:style w:type="paragraph" w:styleId="Hlavika">
    <w:name w:val="header"/>
    <w:basedOn w:val="Normlny"/>
    <w:rsid w:val="00046B38"/>
    <w:pPr>
      <w:keepNext/>
      <w:tabs>
        <w:tab w:val="right" w:pos="8647"/>
      </w:tabs>
      <w:spacing w:before="240"/>
      <w:ind w:right="-397"/>
    </w:pPr>
    <w:rPr>
      <w:b/>
    </w:rPr>
  </w:style>
  <w:style w:type="paragraph" w:customStyle="1" w:styleId="HeaderLandscape">
    <w:name w:val="HeaderLandscape"/>
    <w:basedOn w:val="Hlavika"/>
    <w:rsid w:val="002E071C"/>
    <w:pPr>
      <w:tabs>
        <w:tab w:val="clear" w:pos="8647"/>
        <w:tab w:val="right" w:pos="13467"/>
      </w:tabs>
    </w:pPr>
  </w:style>
  <w:style w:type="paragraph" w:customStyle="1" w:styleId="HeaderLogo">
    <w:name w:val="HeaderLogo"/>
    <w:basedOn w:val="Hlavika"/>
    <w:next w:val="Hlavika"/>
    <w:rsid w:val="00674686"/>
    <w:pPr>
      <w:ind w:hanging="907"/>
    </w:pPr>
    <w:rPr>
      <w:b w:val="0"/>
    </w:rPr>
  </w:style>
  <w:style w:type="paragraph" w:customStyle="1" w:styleId="HeaderLogoLandscape">
    <w:name w:val="HeaderLogoLandscape"/>
    <w:basedOn w:val="HeaderLandscape"/>
    <w:rsid w:val="002E071C"/>
    <w:pPr>
      <w:ind w:hanging="907"/>
    </w:pPr>
  </w:style>
  <w:style w:type="paragraph" w:customStyle="1" w:styleId="DocSubTitle">
    <w:name w:val="DocSubTitle"/>
    <w:basedOn w:val="Normlny"/>
    <w:next w:val="Normlny"/>
    <w:rsid w:val="00674686"/>
    <w:pPr>
      <w:spacing w:before="240" w:after="180"/>
      <w:outlineLvl w:val="0"/>
    </w:pPr>
    <w:rPr>
      <w:sz w:val="48"/>
    </w:rPr>
  </w:style>
  <w:style w:type="character" w:styleId="slostrany">
    <w:name w:val="page number"/>
    <w:basedOn w:val="Predvolenpsmoodseku"/>
    <w:rsid w:val="002E071C"/>
  </w:style>
  <w:style w:type="paragraph" w:customStyle="1" w:styleId="Subtitle2">
    <w:name w:val="Subtitle 2"/>
    <w:basedOn w:val="Podtitul"/>
    <w:next w:val="Subtitle3"/>
    <w:rsid w:val="002E071C"/>
    <w:rPr>
      <w:sz w:val="40"/>
    </w:rPr>
  </w:style>
  <w:style w:type="paragraph" w:customStyle="1" w:styleId="Subtitle3">
    <w:name w:val="Subtitle 3"/>
    <w:basedOn w:val="Podtitul"/>
    <w:next w:val="Subtitle4"/>
    <w:rsid w:val="002E071C"/>
    <w:rPr>
      <w:sz w:val="32"/>
    </w:rPr>
  </w:style>
  <w:style w:type="paragraph" w:customStyle="1" w:styleId="Subtitle4">
    <w:name w:val="Subtitle 4"/>
    <w:basedOn w:val="Podtitul"/>
    <w:rsid w:val="002E071C"/>
    <w:rPr>
      <w:sz w:val="28"/>
    </w:rPr>
  </w:style>
  <w:style w:type="paragraph" w:customStyle="1" w:styleId="Subtitle5">
    <w:name w:val="Subtitle 5"/>
    <w:basedOn w:val="Podtitul"/>
    <w:rsid w:val="002E071C"/>
    <w:rPr>
      <w:sz w:val="24"/>
    </w:rPr>
  </w:style>
  <w:style w:type="paragraph" w:customStyle="1" w:styleId="FooterLandscape">
    <w:name w:val="FooterLandscape"/>
    <w:basedOn w:val="Pta"/>
    <w:rsid w:val="00C92BB8"/>
    <w:pPr>
      <w:tabs>
        <w:tab w:val="clear" w:pos="8647"/>
        <w:tab w:val="right" w:pos="13466"/>
      </w:tabs>
    </w:pPr>
    <w:rPr>
      <w:szCs w:val="24"/>
    </w:rPr>
  </w:style>
  <w:style w:type="paragraph" w:styleId="Register4">
    <w:name w:val="index 4"/>
    <w:basedOn w:val="Normlny"/>
    <w:next w:val="Normlny"/>
    <w:autoRedefine/>
    <w:semiHidden/>
    <w:rsid w:val="002E071C"/>
    <w:pPr>
      <w:ind w:left="960" w:hanging="240"/>
    </w:pPr>
  </w:style>
  <w:style w:type="character" w:styleId="Hypertextovprepojenie">
    <w:name w:val="Hyperlink"/>
    <w:uiPriority w:val="99"/>
    <w:rsid w:val="002E071C"/>
    <w:rPr>
      <w:color w:val="0000FF"/>
      <w:u w:val="single"/>
    </w:rPr>
  </w:style>
  <w:style w:type="paragraph" w:styleId="Zver">
    <w:name w:val="Closing"/>
    <w:basedOn w:val="Normlny"/>
    <w:rsid w:val="002E071C"/>
    <w:pPr>
      <w:ind w:left="4252"/>
    </w:pPr>
  </w:style>
  <w:style w:type="paragraph" w:styleId="Podpis">
    <w:name w:val="Signature"/>
    <w:basedOn w:val="Normlny"/>
    <w:rsid w:val="002E071C"/>
    <w:pPr>
      <w:ind w:left="4252"/>
    </w:pPr>
  </w:style>
  <w:style w:type="paragraph" w:styleId="Oslovenie">
    <w:name w:val="Salutation"/>
    <w:basedOn w:val="Normlny"/>
    <w:next w:val="Normlny"/>
    <w:rsid w:val="002E071C"/>
  </w:style>
  <w:style w:type="paragraph" w:styleId="truktradokumentu">
    <w:name w:val="Document Map"/>
    <w:basedOn w:val="Normlny"/>
    <w:semiHidden/>
    <w:rsid w:val="002E071C"/>
    <w:pPr>
      <w:shd w:val="clear" w:color="auto" w:fill="000080"/>
    </w:pPr>
    <w:rPr>
      <w:rFonts w:ascii="Tahoma" w:hAnsi="Tahoma"/>
    </w:rPr>
  </w:style>
  <w:style w:type="paragraph" w:styleId="Register1">
    <w:name w:val="index 1"/>
    <w:basedOn w:val="Normlny"/>
    <w:next w:val="Normlny"/>
    <w:autoRedefine/>
    <w:semiHidden/>
    <w:rsid w:val="002E071C"/>
    <w:pPr>
      <w:ind w:left="240" w:hanging="240"/>
    </w:pPr>
  </w:style>
  <w:style w:type="paragraph" w:styleId="Register2">
    <w:name w:val="index 2"/>
    <w:basedOn w:val="Normlny"/>
    <w:next w:val="Normlny"/>
    <w:autoRedefine/>
    <w:semiHidden/>
    <w:rsid w:val="002E071C"/>
    <w:pPr>
      <w:ind w:left="480" w:hanging="240"/>
    </w:pPr>
  </w:style>
  <w:style w:type="paragraph" w:styleId="Register3">
    <w:name w:val="index 3"/>
    <w:basedOn w:val="Normlny"/>
    <w:next w:val="Normlny"/>
    <w:autoRedefine/>
    <w:semiHidden/>
    <w:rsid w:val="002E071C"/>
    <w:pPr>
      <w:ind w:left="720" w:hanging="240"/>
    </w:pPr>
  </w:style>
  <w:style w:type="paragraph" w:styleId="Register5">
    <w:name w:val="index 5"/>
    <w:basedOn w:val="Normlny"/>
    <w:next w:val="Normlny"/>
    <w:autoRedefine/>
    <w:semiHidden/>
    <w:rsid w:val="002E071C"/>
    <w:pPr>
      <w:ind w:left="1200" w:hanging="240"/>
    </w:pPr>
  </w:style>
  <w:style w:type="paragraph" w:styleId="Register6">
    <w:name w:val="index 6"/>
    <w:basedOn w:val="Normlny"/>
    <w:next w:val="Normlny"/>
    <w:autoRedefine/>
    <w:semiHidden/>
    <w:rsid w:val="002E071C"/>
    <w:pPr>
      <w:ind w:left="1440" w:hanging="240"/>
    </w:pPr>
  </w:style>
  <w:style w:type="paragraph" w:styleId="Register7">
    <w:name w:val="index 7"/>
    <w:basedOn w:val="Normlny"/>
    <w:next w:val="Normlny"/>
    <w:autoRedefine/>
    <w:semiHidden/>
    <w:rsid w:val="002E071C"/>
    <w:pPr>
      <w:ind w:left="1680" w:hanging="240"/>
    </w:pPr>
  </w:style>
  <w:style w:type="paragraph" w:styleId="Register8">
    <w:name w:val="index 8"/>
    <w:basedOn w:val="Normlny"/>
    <w:next w:val="Normlny"/>
    <w:autoRedefine/>
    <w:semiHidden/>
    <w:rsid w:val="002E071C"/>
    <w:pPr>
      <w:ind w:left="1920" w:hanging="240"/>
    </w:pPr>
  </w:style>
  <w:style w:type="paragraph" w:styleId="Register9">
    <w:name w:val="index 9"/>
    <w:basedOn w:val="Normlny"/>
    <w:next w:val="Normlny"/>
    <w:autoRedefine/>
    <w:semiHidden/>
    <w:rsid w:val="002E071C"/>
    <w:pPr>
      <w:ind w:left="2160" w:hanging="240"/>
    </w:pPr>
  </w:style>
  <w:style w:type="paragraph" w:styleId="Nadpisregistra">
    <w:name w:val="index heading"/>
    <w:basedOn w:val="Normlny"/>
    <w:next w:val="Register1"/>
    <w:semiHidden/>
    <w:rsid w:val="002E071C"/>
  </w:style>
  <w:style w:type="paragraph" w:styleId="Zoznamobrzkov">
    <w:name w:val="table of figures"/>
    <w:basedOn w:val="Normlny"/>
    <w:next w:val="Normlny"/>
    <w:semiHidden/>
    <w:rsid w:val="002E071C"/>
    <w:pPr>
      <w:ind w:left="480" w:hanging="480"/>
    </w:pPr>
  </w:style>
  <w:style w:type="paragraph" w:styleId="Zoznamcitci">
    <w:name w:val="table of authorities"/>
    <w:basedOn w:val="Normlny"/>
    <w:next w:val="Normlny"/>
    <w:semiHidden/>
    <w:rsid w:val="002E071C"/>
    <w:pPr>
      <w:ind w:left="240" w:hanging="240"/>
    </w:pPr>
  </w:style>
  <w:style w:type="paragraph" w:styleId="Hlavikazoznamucitci">
    <w:name w:val="toa heading"/>
    <w:basedOn w:val="Normlny"/>
    <w:next w:val="Normlny"/>
    <w:semiHidden/>
    <w:rsid w:val="002E071C"/>
    <w:pPr>
      <w:spacing w:before="120"/>
    </w:pPr>
    <w:rPr>
      <w:b/>
    </w:rPr>
  </w:style>
  <w:style w:type="paragraph" w:styleId="Textpoznmkypodiarou">
    <w:name w:val="footnote text"/>
    <w:basedOn w:val="Normlny"/>
    <w:semiHidden/>
    <w:rsid w:val="002E071C"/>
  </w:style>
  <w:style w:type="character" w:styleId="Odkaznapoznmkupodiarou">
    <w:name w:val="footnote reference"/>
    <w:semiHidden/>
    <w:rsid w:val="002E071C"/>
    <w:rPr>
      <w:vertAlign w:val="superscript"/>
    </w:rPr>
  </w:style>
  <w:style w:type="paragraph" w:styleId="Textvysvetlivky">
    <w:name w:val="endnote text"/>
    <w:basedOn w:val="Normlny"/>
    <w:semiHidden/>
    <w:rsid w:val="002E071C"/>
  </w:style>
  <w:style w:type="character" w:styleId="Odkaznavysvetlivku">
    <w:name w:val="endnote reference"/>
    <w:semiHidden/>
    <w:rsid w:val="002E071C"/>
    <w:rPr>
      <w:vertAlign w:val="superscript"/>
    </w:rPr>
  </w:style>
  <w:style w:type="paragraph" w:customStyle="1" w:styleId="Desc">
    <w:name w:val="Desc"/>
    <w:basedOn w:val="Normlny"/>
    <w:rsid w:val="002E071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</w:pPr>
  </w:style>
  <w:style w:type="paragraph" w:customStyle="1" w:styleId="Desc1">
    <w:name w:val="Desc 1"/>
    <w:basedOn w:val="Desc"/>
    <w:rsid w:val="002E071C"/>
    <w:pPr>
      <w:ind w:left="567"/>
    </w:pPr>
  </w:style>
  <w:style w:type="paragraph" w:customStyle="1" w:styleId="Desc2">
    <w:name w:val="Desc 2"/>
    <w:basedOn w:val="Desc"/>
    <w:rsid w:val="002E071C"/>
    <w:pPr>
      <w:ind w:left="1134"/>
    </w:pPr>
  </w:style>
  <w:style w:type="paragraph" w:customStyle="1" w:styleId="Desc3">
    <w:name w:val="Desc 3"/>
    <w:basedOn w:val="Desc"/>
    <w:rsid w:val="002E071C"/>
    <w:pPr>
      <w:ind w:left="1701"/>
    </w:pPr>
  </w:style>
  <w:style w:type="paragraph" w:customStyle="1" w:styleId="Name">
    <w:name w:val="Name"/>
    <w:basedOn w:val="Normlny"/>
    <w:next w:val="Desc"/>
    <w:rsid w:val="002E071C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before="240" w:after="120"/>
    </w:pPr>
    <w:rPr>
      <w:b/>
    </w:rPr>
  </w:style>
  <w:style w:type="paragraph" w:customStyle="1" w:styleId="Name1">
    <w:name w:val="Name 1"/>
    <w:basedOn w:val="Name"/>
    <w:next w:val="Desc1"/>
    <w:rsid w:val="002E071C"/>
    <w:pPr>
      <w:ind w:left="567"/>
    </w:pPr>
  </w:style>
  <w:style w:type="paragraph" w:customStyle="1" w:styleId="Name2">
    <w:name w:val="Name 2"/>
    <w:basedOn w:val="Name"/>
    <w:next w:val="Desc2"/>
    <w:rsid w:val="002E071C"/>
    <w:pPr>
      <w:ind w:left="1134"/>
    </w:pPr>
  </w:style>
  <w:style w:type="paragraph" w:customStyle="1" w:styleId="Opatrenie">
    <w:name w:val="Opatrenie"/>
    <w:basedOn w:val="Normlny"/>
    <w:rsid w:val="002E071C"/>
    <w:pPr>
      <w:numPr>
        <w:numId w:val="11"/>
      </w:numPr>
      <w:tabs>
        <w:tab w:val="clear" w:pos="360"/>
      </w:tabs>
      <w:ind w:left="425" w:hanging="425"/>
    </w:pPr>
  </w:style>
  <w:style w:type="paragraph" w:customStyle="1" w:styleId="Podtitul1">
    <w:name w:val="Podtitul1"/>
    <w:basedOn w:val="Normlny"/>
    <w:next w:val="Normlny"/>
    <w:rsid w:val="002E071C"/>
    <w:pPr>
      <w:keepNext/>
      <w:keepLines/>
      <w:spacing w:before="120"/>
    </w:pPr>
    <w:rPr>
      <w:b/>
    </w:rPr>
  </w:style>
  <w:style w:type="paragraph" w:customStyle="1" w:styleId="Desc4">
    <w:name w:val="Desc 4"/>
    <w:basedOn w:val="Desc"/>
    <w:rsid w:val="002E071C"/>
    <w:pPr>
      <w:ind w:left="2268"/>
    </w:pPr>
  </w:style>
  <w:style w:type="paragraph" w:customStyle="1" w:styleId="Diagram">
    <w:name w:val="Diagram"/>
    <w:basedOn w:val="Normlny"/>
    <w:next w:val="Normlny"/>
    <w:rsid w:val="002E071C"/>
    <w:pPr>
      <w:spacing w:before="60" w:after="60"/>
      <w:jc w:val="center"/>
    </w:pPr>
  </w:style>
  <w:style w:type="paragraph" w:customStyle="1" w:styleId="Name3">
    <w:name w:val="Name 3"/>
    <w:basedOn w:val="Name"/>
    <w:next w:val="Desc3"/>
    <w:rsid w:val="002E071C"/>
    <w:pPr>
      <w:ind w:left="1701"/>
    </w:pPr>
  </w:style>
  <w:style w:type="paragraph" w:customStyle="1" w:styleId="Name4">
    <w:name w:val="Name 4"/>
    <w:basedOn w:val="Name"/>
    <w:next w:val="Desc4"/>
    <w:rsid w:val="002E071C"/>
    <w:pPr>
      <w:ind w:left="2268"/>
    </w:pPr>
  </w:style>
  <w:style w:type="paragraph" w:customStyle="1" w:styleId="Desc5">
    <w:name w:val="Desc 5"/>
    <w:basedOn w:val="Desc"/>
    <w:rsid w:val="002E071C"/>
    <w:pPr>
      <w:ind w:left="2835"/>
    </w:pPr>
  </w:style>
  <w:style w:type="paragraph" w:customStyle="1" w:styleId="HLPTitle">
    <w:name w:val="HLP Title"/>
    <w:basedOn w:val="Nadpis3"/>
    <w:rsid w:val="002E071C"/>
    <w:pPr>
      <w:keepLines w:val="0"/>
    </w:pPr>
    <w:rPr>
      <w:lang w:eastAsia="en-US"/>
    </w:rPr>
  </w:style>
  <w:style w:type="paragraph" w:customStyle="1" w:styleId="NormalError">
    <w:name w:val="Normal Error"/>
    <w:basedOn w:val="Normlny"/>
    <w:rsid w:val="002E071C"/>
    <w:pPr>
      <w:shd w:val="pct15" w:color="auto" w:fill="FFFFFF"/>
    </w:pPr>
    <w:rPr>
      <w:b/>
      <w:color w:val="FF0000"/>
    </w:rPr>
  </w:style>
  <w:style w:type="paragraph" w:customStyle="1" w:styleId="HLPTitleText">
    <w:name w:val="HLP Title Text"/>
    <w:basedOn w:val="Normlny"/>
    <w:rsid w:val="002E071C"/>
    <w:pPr>
      <w:keepNext/>
      <w:jc w:val="right"/>
    </w:pPr>
    <w:rPr>
      <w:lang w:eastAsia="en-US"/>
    </w:rPr>
  </w:style>
  <w:style w:type="paragraph" w:customStyle="1" w:styleId="TableNormal1">
    <w:name w:val="Table Normal1"/>
    <w:basedOn w:val="Normlny"/>
    <w:rsid w:val="002E071C"/>
    <w:pPr>
      <w:spacing w:before="0" w:after="0"/>
    </w:pPr>
  </w:style>
  <w:style w:type="paragraph" w:customStyle="1" w:styleId="TableName">
    <w:name w:val="Table Name"/>
    <w:basedOn w:val="TableNormal1"/>
    <w:next w:val="TableNormal1"/>
    <w:rsid w:val="002E071C"/>
    <w:rPr>
      <w:b/>
      <w:sz w:val="24"/>
    </w:rPr>
  </w:style>
  <w:style w:type="paragraph" w:customStyle="1" w:styleId="WorkText">
    <w:name w:val="WorkText"/>
    <w:basedOn w:val="Normlny"/>
    <w:rsid w:val="002E071C"/>
    <w:pPr>
      <w:spacing w:before="0" w:after="0"/>
    </w:pPr>
    <w:rPr>
      <w:i/>
      <w:noProof/>
    </w:rPr>
  </w:style>
  <w:style w:type="paragraph" w:styleId="Oznaitext">
    <w:name w:val="Block Text"/>
    <w:basedOn w:val="Normlny"/>
    <w:rsid w:val="002E071C"/>
    <w:pPr>
      <w:spacing w:after="120"/>
      <w:ind w:left="1440" w:right="1440"/>
    </w:pPr>
  </w:style>
  <w:style w:type="paragraph" w:styleId="Zkladntext">
    <w:name w:val="Body Text"/>
    <w:basedOn w:val="Normlny"/>
    <w:rsid w:val="002E071C"/>
    <w:pPr>
      <w:spacing w:after="120"/>
    </w:pPr>
  </w:style>
  <w:style w:type="paragraph" w:styleId="Zkladntext2">
    <w:name w:val="Body Text 2"/>
    <w:basedOn w:val="Normlny"/>
    <w:rsid w:val="002E071C"/>
    <w:pPr>
      <w:spacing w:after="120" w:line="480" w:lineRule="auto"/>
    </w:pPr>
  </w:style>
  <w:style w:type="paragraph" w:styleId="Zkladntext3">
    <w:name w:val="Body Text 3"/>
    <w:basedOn w:val="Normlny"/>
    <w:rsid w:val="002E071C"/>
    <w:pPr>
      <w:spacing w:after="120"/>
    </w:pPr>
    <w:rPr>
      <w:sz w:val="16"/>
    </w:rPr>
  </w:style>
  <w:style w:type="paragraph" w:styleId="Prvzarkazkladnhotextu">
    <w:name w:val="Body Text First Indent"/>
    <w:basedOn w:val="Zkladntext"/>
    <w:rsid w:val="002E071C"/>
    <w:pPr>
      <w:ind w:firstLine="210"/>
    </w:pPr>
  </w:style>
  <w:style w:type="paragraph" w:styleId="Zarkazkladnhotextu">
    <w:name w:val="Body Text Indent"/>
    <w:basedOn w:val="Normlny"/>
    <w:rsid w:val="002E071C"/>
    <w:pPr>
      <w:spacing w:after="120"/>
      <w:ind w:left="283"/>
    </w:pPr>
  </w:style>
  <w:style w:type="paragraph" w:styleId="Prvzarkazkladnhotextu2">
    <w:name w:val="Body Text First Indent 2"/>
    <w:basedOn w:val="Zarkazkladnhotextu"/>
    <w:rsid w:val="002E071C"/>
    <w:pPr>
      <w:ind w:firstLine="210"/>
    </w:pPr>
  </w:style>
  <w:style w:type="paragraph" w:styleId="Zarkazkladnhotextu2">
    <w:name w:val="Body Text Indent 2"/>
    <w:basedOn w:val="Normlny"/>
    <w:rsid w:val="002E071C"/>
    <w:pPr>
      <w:spacing w:after="120" w:line="480" w:lineRule="auto"/>
      <w:ind w:left="283"/>
    </w:pPr>
  </w:style>
  <w:style w:type="paragraph" w:styleId="Zarkazkladnhotextu3">
    <w:name w:val="Body Text Indent 3"/>
    <w:basedOn w:val="Normlny"/>
    <w:rsid w:val="002E071C"/>
    <w:pPr>
      <w:spacing w:after="120"/>
      <w:ind w:left="283"/>
    </w:pPr>
    <w:rPr>
      <w:sz w:val="16"/>
    </w:rPr>
  </w:style>
  <w:style w:type="paragraph" w:styleId="Dtum">
    <w:name w:val="Date"/>
    <w:basedOn w:val="Normlny"/>
    <w:next w:val="Normlny"/>
    <w:rsid w:val="002E071C"/>
  </w:style>
  <w:style w:type="character" w:styleId="Zvraznenie">
    <w:name w:val="Emphasis"/>
    <w:qFormat/>
    <w:rsid w:val="002E071C"/>
    <w:rPr>
      <w:i/>
    </w:rPr>
  </w:style>
  <w:style w:type="paragraph" w:styleId="Adresanaoblke">
    <w:name w:val="envelope address"/>
    <w:basedOn w:val="Normlny"/>
    <w:rsid w:val="002E071C"/>
    <w:pPr>
      <w:framePr w:w="7920" w:h="1980" w:hRule="exact" w:hSpace="180" w:wrap="auto" w:hAnchor="page" w:xAlign="center" w:yAlign="bottom"/>
      <w:ind w:left="2880"/>
    </w:pPr>
  </w:style>
  <w:style w:type="paragraph" w:styleId="Spiatonadresanaoblke">
    <w:name w:val="envelope return"/>
    <w:basedOn w:val="Normlny"/>
    <w:rsid w:val="002E071C"/>
  </w:style>
  <w:style w:type="character" w:styleId="PouitHypertextovPrepojenie">
    <w:name w:val="FollowedHyperlink"/>
    <w:rsid w:val="002E071C"/>
    <w:rPr>
      <w:color w:val="800080"/>
      <w:u w:val="single"/>
    </w:rPr>
  </w:style>
  <w:style w:type="character" w:styleId="sloriadka">
    <w:name w:val="line number"/>
    <w:basedOn w:val="Predvolenpsmoodseku"/>
    <w:rsid w:val="002E071C"/>
  </w:style>
  <w:style w:type="paragraph" w:styleId="Zoznam">
    <w:name w:val="List"/>
    <w:basedOn w:val="Normlny"/>
    <w:rsid w:val="002E071C"/>
    <w:pPr>
      <w:ind w:left="283" w:hanging="283"/>
    </w:pPr>
  </w:style>
  <w:style w:type="paragraph" w:styleId="Zoznam2">
    <w:name w:val="List 2"/>
    <w:basedOn w:val="Normlny"/>
    <w:rsid w:val="002E071C"/>
    <w:pPr>
      <w:ind w:left="566" w:hanging="283"/>
    </w:pPr>
  </w:style>
  <w:style w:type="paragraph" w:styleId="Zoznam3">
    <w:name w:val="List 3"/>
    <w:basedOn w:val="Normlny"/>
    <w:rsid w:val="002E071C"/>
    <w:pPr>
      <w:ind w:left="849" w:hanging="283"/>
    </w:pPr>
  </w:style>
  <w:style w:type="paragraph" w:styleId="Zoznam4">
    <w:name w:val="List 4"/>
    <w:basedOn w:val="Normlny"/>
    <w:rsid w:val="002E071C"/>
    <w:pPr>
      <w:ind w:left="1132" w:hanging="283"/>
    </w:pPr>
  </w:style>
  <w:style w:type="paragraph" w:styleId="Zoznam5">
    <w:name w:val="List 5"/>
    <w:basedOn w:val="Normlny"/>
    <w:rsid w:val="002E071C"/>
    <w:pPr>
      <w:ind w:left="1415" w:hanging="283"/>
    </w:pPr>
  </w:style>
  <w:style w:type="paragraph" w:styleId="Pokraovaniezoznamu3">
    <w:name w:val="List Continue 3"/>
    <w:basedOn w:val="Normlny"/>
    <w:rsid w:val="002E071C"/>
    <w:pPr>
      <w:spacing w:after="120"/>
      <w:ind w:left="849"/>
    </w:pPr>
  </w:style>
  <w:style w:type="paragraph" w:styleId="Pokraovaniezoznamu4">
    <w:name w:val="List Continue 4"/>
    <w:basedOn w:val="Normlny"/>
    <w:rsid w:val="002E071C"/>
    <w:pPr>
      <w:spacing w:after="120"/>
      <w:ind w:left="1132"/>
    </w:pPr>
  </w:style>
  <w:style w:type="paragraph" w:styleId="Pokraovaniezoznamu5">
    <w:name w:val="List Continue 5"/>
    <w:basedOn w:val="Normlny"/>
    <w:rsid w:val="002E071C"/>
    <w:pPr>
      <w:spacing w:after="120"/>
      <w:ind w:left="1415"/>
    </w:pPr>
  </w:style>
  <w:style w:type="paragraph" w:styleId="Hlavikasprvy">
    <w:name w:val="Message Header"/>
    <w:basedOn w:val="Normlny"/>
    <w:rsid w:val="002E07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adpispoznmky">
    <w:name w:val="Note Heading"/>
    <w:basedOn w:val="Normlny"/>
    <w:next w:val="Normlny"/>
    <w:rsid w:val="002E071C"/>
  </w:style>
  <w:style w:type="character" w:styleId="Vrazn">
    <w:name w:val="Strong"/>
    <w:qFormat/>
    <w:rsid w:val="002E071C"/>
    <w:rPr>
      <w:b w:val="0"/>
    </w:rPr>
  </w:style>
  <w:style w:type="table" w:styleId="Mriekatabuky">
    <w:name w:val="Table Grid"/>
    <w:basedOn w:val="Normlnatabuka"/>
    <w:rsid w:val="000A32E1"/>
    <w:pPr>
      <w:spacing w:before="40" w:after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7B547D"/>
    <w:rPr>
      <w:rFonts w:ascii="Tahoma" w:hAnsi="Tahoma" w:cs="Tahoma"/>
      <w:sz w:val="16"/>
      <w:szCs w:val="16"/>
    </w:rPr>
  </w:style>
  <w:style w:type="paragraph" w:customStyle="1" w:styleId="SmallNormal">
    <w:name w:val="Small Normal"/>
    <w:basedOn w:val="Normlny"/>
    <w:rsid w:val="00534701"/>
  </w:style>
  <w:style w:type="paragraph" w:customStyle="1" w:styleId="SmallNormalRightAligned">
    <w:name w:val="Small Normal Right Aligned"/>
    <w:basedOn w:val="SmallNormal"/>
    <w:rsid w:val="00B45403"/>
    <w:pPr>
      <w:jc w:val="right"/>
    </w:pPr>
  </w:style>
  <w:style w:type="paragraph" w:customStyle="1" w:styleId="Zmluva1">
    <w:name w:val="Zmluva 1"/>
    <w:basedOn w:val="Nadpis1"/>
    <w:rsid w:val="00D03A62"/>
    <w:pPr>
      <w:pageBreakBefore w:val="0"/>
      <w:spacing w:before="240"/>
    </w:pPr>
  </w:style>
  <w:style w:type="paragraph" w:customStyle="1" w:styleId="Zmluva2">
    <w:name w:val="Zmluva 2"/>
    <w:basedOn w:val="Nadpis2"/>
    <w:rsid w:val="00D03A62"/>
    <w:rPr>
      <w:b w:val="0"/>
      <w:sz w:val="24"/>
      <w:szCs w:val="24"/>
    </w:rPr>
  </w:style>
  <w:style w:type="paragraph" w:customStyle="1" w:styleId="Zmluva3">
    <w:name w:val="Zmluva 3"/>
    <w:basedOn w:val="Nadpis3"/>
    <w:rsid w:val="00D03A62"/>
    <w:pPr>
      <w:tabs>
        <w:tab w:val="num" w:pos="1276"/>
      </w:tabs>
      <w:spacing w:before="40" w:after="40"/>
      <w:ind w:left="1276" w:hanging="425"/>
    </w:pPr>
    <w:rPr>
      <w:b w:val="0"/>
      <w:sz w:val="24"/>
      <w:szCs w:val="24"/>
    </w:rPr>
  </w:style>
  <w:style w:type="table" w:styleId="Moderntabuka">
    <w:name w:val="Table Contemporary"/>
    <w:basedOn w:val="Normlnatabuka"/>
    <w:rsid w:val="00F5462E"/>
    <w:pPr>
      <w:spacing w:before="40" w:after="4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ukaspriestorovmiefektmi1">
    <w:name w:val="Table 3D effects 1"/>
    <w:basedOn w:val="Normlnatabuka"/>
    <w:rsid w:val="00F5462E"/>
    <w:pPr>
      <w:spacing w:before="40" w:after="4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ITECTabuka">
    <w:name w:val="DITEC Tabuľka"/>
    <w:basedOn w:val="Moderntabuka"/>
    <w:rsid w:val="00F5462E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1">
    <w:name w:val="Style1"/>
    <w:basedOn w:val="Popis"/>
    <w:rsid w:val="0054320E"/>
    <w:rPr>
      <w:b w:val="0"/>
      <w:i w:val="0"/>
    </w:rPr>
  </w:style>
  <w:style w:type="paragraph" w:customStyle="1" w:styleId="Heading">
    <w:name w:val="Heading"/>
    <w:basedOn w:val="Normlny"/>
    <w:next w:val="Normlny"/>
    <w:link w:val="HeadingChar"/>
    <w:autoRedefine/>
    <w:rsid w:val="009267A5"/>
    <w:pPr>
      <w:keepNext/>
      <w:keepLines/>
    </w:pPr>
    <w:rPr>
      <w:b/>
      <w:lang w:eastAsia="en-US"/>
    </w:rPr>
  </w:style>
  <w:style w:type="paragraph" w:customStyle="1" w:styleId="Com">
    <w:name w:val="Com"/>
    <w:basedOn w:val="Normlny"/>
    <w:rsid w:val="009267A5"/>
    <w:pPr>
      <w:keepLines/>
      <w:tabs>
        <w:tab w:val="left" w:pos="1418"/>
        <w:tab w:val="left" w:pos="4536"/>
      </w:tabs>
      <w:ind w:left="567"/>
    </w:pPr>
    <w:rPr>
      <w:lang w:eastAsia="en-US"/>
    </w:rPr>
  </w:style>
  <w:style w:type="paragraph" w:customStyle="1" w:styleId="ComDF">
    <w:name w:val="ComDF"/>
    <w:basedOn w:val="Com"/>
    <w:rsid w:val="009267A5"/>
    <w:pPr>
      <w:tabs>
        <w:tab w:val="left" w:pos="1985"/>
      </w:tabs>
      <w:spacing w:before="0" w:after="60"/>
    </w:pPr>
  </w:style>
  <w:style w:type="paragraph" w:customStyle="1" w:styleId="ComSD">
    <w:name w:val="ComSD"/>
    <w:basedOn w:val="Com"/>
    <w:next w:val="ComDF"/>
    <w:rsid w:val="009267A5"/>
    <w:pPr>
      <w:keepNext/>
      <w:tabs>
        <w:tab w:val="left" w:pos="1985"/>
      </w:tabs>
      <w:spacing w:before="60" w:after="0"/>
    </w:pPr>
  </w:style>
  <w:style w:type="paragraph" w:customStyle="1" w:styleId="DescAction">
    <w:name w:val="DescAction"/>
    <w:basedOn w:val="Desc"/>
    <w:rsid w:val="009267A5"/>
    <w:pPr>
      <w:ind w:left="567"/>
    </w:pPr>
    <w:rPr>
      <w:lang w:eastAsia="en-US"/>
    </w:rPr>
  </w:style>
  <w:style w:type="paragraph" w:customStyle="1" w:styleId="DescApp">
    <w:name w:val="DescApp"/>
    <w:basedOn w:val="Desc"/>
    <w:rsid w:val="009267A5"/>
    <w:rPr>
      <w:lang w:eastAsia="en-US"/>
    </w:rPr>
  </w:style>
  <w:style w:type="paragraph" w:customStyle="1" w:styleId="DescData">
    <w:name w:val="DescData"/>
    <w:basedOn w:val="Desc"/>
    <w:rsid w:val="009267A5"/>
    <w:pPr>
      <w:ind w:left="1134"/>
    </w:pPr>
    <w:rPr>
      <w:lang w:eastAsia="en-US"/>
    </w:rPr>
  </w:style>
  <w:style w:type="paragraph" w:customStyle="1" w:styleId="DescDataFlow">
    <w:name w:val="DescDataFlow"/>
    <w:basedOn w:val="Desc"/>
    <w:rsid w:val="009267A5"/>
    <w:pPr>
      <w:spacing w:before="120" w:after="0"/>
      <w:ind w:left="1134"/>
    </w:pPr>
    <w:rPr>
      <w:lang w:eastAsia="en-US"/>
    </w:rPr>
  </w:style>
  <w:style w:type="paragraph" w:customStyle="1" w:styleId="DescEntity">
    <w:name w:val="DescEntity"/>
    <w:basedOn w:val="Desc"/>
    <w:rsid w:val="009267A5"/>
    <w:pPr>
      <w:ind w:left="567"/>
    </w:pPr>
    <w:rPr>
      <w:lang w:eastAsia="en-US"/>
    </w:rPr>
  </w:style>
  <w:style w:type="paragraph" w:customStyle="1" w:styleId="DescProcess">
    <w:name w:val="DescProcess"/>
    <w:basedOn w:val="Desc"/>
    <w:rsid w:val="009267A5"/>
    <w:pPr>
      <w:ind w:left="567"/>
    </w:pPr>
    <w:rPr>
      <w:lang w:eastAsia="en-US"/>
    </w:rPr>
  </w:style>
  <w:style w:type="paragraph" w:customStyle="1" w:styleId="DescRole">
    <w:name w:val="DescRole"/>
    <w:basedOn w:val="Desc"/>
    <w:rsid w:val="009267A5"/>
    <w:pPr>
      <w:ind w:left="1134"/>
    </w:pPr>
    <w:rPr>
      <w:lang w:eastAsia="en-US"/>
    </w:rPr>
  </w:style>
  <w:style w:type="paragraph" w:customStyle="1" w:styleId="DescState">
    <w:name w:val="DescState"/>
    <w:basedOn w:val="Desc"/>
    <w:rsid w:val="009267A5"/>
    <w:pPr>
      <w:ind w:left="1134"/>
    </w:pPr>
    <w:rPr>
      <w:lang w:eastAsia="en-US"/>
    </w:rPr>
  </w:style>
  <w:style w:type="paragraph" w:customStyle="1" w:styleId="Doc">
    <w:name w:val="Doc"/>
    <w:basedOn w:val="Normlny"/>
    <w:next w:val="Normlny"/>
    <w:rsid w:val="009267A5"/>
    <w:rPr>
      <w:b/>
      <w:lang w:eastAsia="en-US"/>
    </w:rPr>
  </w:style>
  <w:style w:type="paragraph" w:customStyle="1" w:styleId="ListName">
    <w:name w:val="ListName"/>
    <w:basedOn w:val="Normlny"/>
    <w:rsid w:val="009267A5"/>
    <w:pPr>
      <w:ind w:left="993" w:hanging="426"/>
    </w:pPr>
    <w:rPr>
      <w:lang w:eastAsia="en-US"/>
    </w:rPr>
  </w:style>
  <w:style w:type="paragraph" w:customStyle="1" w:styleId="ListNameABC">
    <w:name w:val="ListNameABC"/>
    <w:basedOn w:val="Normlny"/>
    <w:rsid w:val="009267A5"/>
    <w:pPr>
      <w:ind w:left="993" w:hanging="425"/>
    </w:pPr>
    <w:rPr>
      <w:lang w:eastAsia="en-US"/>
    </w:rPr>
  </w:style>
  <w:style w:type="paragraph" w:customStyle="1" w:styleId="ListNameData">
    <w:name w:val="ListNameData"/>
    <w:basedOn w:val="ListName"/>
    <w:rsid w:val="009267A5"/>
  </w:style>
  <w:style w:type="paragraph" w:customStyle="1" w:styleId="NameAction">
    <w:name w:val="NameAction"/>
    <w:basedOn w:val="Name"/>
    <w:next w:val="DescAction"/>
    <w:rsid w:val="009267A5"/>
    <w:pPr>
      <w:spacing w:before="180" w:after="60"/>
    </w:pPr>
    <w:rPr>
      <w:sz w:val="32"/>
      <w:lang w:eastAsia="en-US"/>
    </w:rPr>
  </w:style>
  <w:style w:type="paragraph" w:customStyle="1" w:styleId="NameApp">
    <w:name w:val="NameApp"/>
    <w:basedOn w:val="Name"/>
    <w:next w:val="DescApp"/>
    <w:rsid w:val="009267A5"/>
    <w:rPr>
      <w:sz w:val="36"/>
      <w:lang w:eastAsia="en-US"/>
    </w:rPr>
  </w:style>
  <w:style w:type="paragraph" w:customStyle="1" w:styleId="NameData">
    <w:name w:val="NameData"/>
    <w:basedOn w:val="Name"/>
    <w:next w:val="DescData"/>
    <w:rsid w:val="009267A5"/>
    <w:pPr>
      <w:spacing w:before="120" w:after="60"/>
      <w:ind w:left="567"/>
    </w:pPr>
    <w:rPr>
      <w:lang w:eastAsia="en-US"/>
    </w:rPr>
  </w:style>
  <w:style w:type="paragraph" w:customStyle="1" w:styleId="NameDataFlow">
    <w:name w:val="NameDataFlow"/>
    <w:basedOn w:val="Name"/>
    <w:next w:val="DescDataFlow"/>
    <w:rsid w:val="009267A5"/>
    <w:pPr>
      <w:tabs>
        <w:tab w:val="left" w:pos="993"/>
      </w:tabs>
      <w:spacing w:before="120"/>
      <w:ind w:left="567"/>
    </w:pPr>
    <w:rPr>
      <w:lang w:eastAsia="en-US"/>
    </w:rPr>
  </w:style>
  <w:style w:type="paragraph" w:customStyle="1" w:styleId="NameEntity">
    <w:name w:val="NameEntity"/>
    <w:basedOn w:val="Name"/>
    <w:next w:val="DescEntity"/>
    <w:rsid w:val="009267A5"/>
    <w:pPr>
      <w:spacing w:before="180" w:after="60"/>
    </w:pPr>
    <w:rPr>
      <w:sz w:val="32"/>
      <w:lang w:eastAsia="en-US"/>
    </w:rPr>
  </w:style>
  <w:style w:type="paragraph" w:customStyle="1" w:styleId="NameFull">
    <w:name w:val="NameFull"/>
    <w:basedOn w:val="Normlny"/>
    <w:rsid w:val="009267A5"/>
    <w:rPr>
      <w:i/>
      <w:u w:val="dotted"/>
      <w:lang w:eastAsia="en-US"/>
    </w:rPr>
  </w:style>
  <w:style w:type="paragraph" w:customStyle="1" w:styleId="NameProcess">
    <w:name w:val="NameProcess"/>
    <w:basedOn w:val="Name"/>
    <w:next w:val="DescProcess"/>
    <w:rsid w:val="009267A5"/>
    <w:pPr>
      <w:spacing w:before="180" w:after="60"/>
    </w:pPr>
    <w:rPr>
      <w:sz w:val="32"/>
      <w:lang w:eastAsia="en-US"/>
    </w:rPr>
  </w:style>
  <w:style w:type="paragraph" w:customStyle="1" w:styleId="NameRole">
    <w:name w:val="NameRole"/>
    <w:basedOn w:val="Name"/>
    <w:next w:val="DescRole"/>
    <w:rsid w:val="009267A5"/>
    <w:pPr>
      <w:ind w:left="567"/>
    </w:pPr>
    <w:rPr>
      <w:sz w:val="28"/>
      <w:lang w:eastAsia="en-US"/>
    </w:rPr>
  </w:style>
  <w:style w:type="paragraph" w:customStyle="1" w:styleId="NameShort">
    <w:name w:val="NameShort"/>
    <w:basedOn w:val="Normlny"/>
    <w:rsid w:val="009267A5"/>
    <w:rPr>
      <w:i/>
      <w:noProof/>
      <w:u w:val="dotted"/>
      <w:lang w:eastAsia="en-US"/>
    </w:rPr>
  </w:style>
  <w:style w:type="paragraph" w:customStyle="1" w:styleId="NameState">
    <w:name w:val="NameState"/>
    <w:basedOn w:val="Name"/>
    <w:next w:val="DescState"/>
    <w:rsid w:val="009267A5"/>
    <w:pPr>
      <w:spacing w:before="120" w:after="60"/>
      <w:ind w:left="567"/>
    </w:pPr>
    <w:rPr>
      <w:lang w:eastAsia="en-US"/>
    </w:rPr>
  </w:style>
  <w:style w:type="paragraph" w:customStyle="1" w:styleId="Notes">
    <w:name w:val="Notes"/>
    <w:basedOn w:val="Normlny"/>
    <w:rsid w:val="009267A5"/>
    <w:pPr>
      <w:spacing w:before="120" w:after="120"/>
    </w:pPr>
    <w:rPr>
      <w:color w:val="0000FF"/>
      <w:u w:val="dotted"/>
      <w:lang w:eastAsia="en-US"/>
    </w:rPr>
  </w:style>
  <w:style w:type="paragraph" w:customStyle="1" w:styleId="Pripomienka">
    <w:name w:val="Pripomienka"/>
    <w:basedOn w:val="Normlny"/>
    <w:next w:val="Normlny"/>
    <w:autoRedefine/>
    <w:rsid w:val="009267A5"/>
    <w:pPr>
      <w:numPr>
        <w:numId w:val="12"/>
      </w:numPr>
    </w:pPr>
    <w:rPr>
      <w:lang w:eastAsia="en-US"/>
    </w:rPr>
  </w:style>
  <w:style w:type="paragraph" w:customStyle="1" w:styleId="PripomienkaAdd">
    <w:name w:val="Pripomienka Add"/>
    <w:basedOn w:val="Pripomienka"/>
    <w:next w:val="Normlny"/>
    <w:autoRedefine/>
    <w:rsid w:val="009267A5"/>
    <w:pPr>
      <w:numPr>
        <w:numId w:val="0"/>
      </w:numPr>
      <w:ind w:left="426"/>
    </w:pPr>
  </w:style>
  <w:style w:type="paragraph" w:customStyle="1" w:styleId="Stanovisko">
    <w:name w:val="Stanovisko"/>
    <w:basedOn w:val="Normlny"/>
    <w:autoRedefine/>
    <w:rsid w:val="009267A5"/>
    <w:pPr>
      <w:numPr>
        <w:numId w:val="13"/>
      </w:numPr>
      <w:tabs>
        <w:tab w:val="clear" w:pos="425"/>
        <w:tab w:val="num" w:pos="851"/>
      </w:tabs>
      <w:ind w:left="851" w:hanging="426"/>
    </w:pPr>
    <w:rPr>
      <w:i/>
      <w:lang w:eastAsia="en-US"/>
    </w:rPr>
  </w:style>
  <w:style w:type="paragraph" w:customStyle="1" w:styleId="SubTitle1">
    <w:name w:val="SubTitle 1"/>
    <w:basedOn w:val="Podtitul"/>
    <w:rsid w:val="009267A5"/>
    <w:pPr>
      <w:keepNext/>
      <w:ind w:left="567"/>
      <w:jc w:val="both"/>
      <w:outlineLvl w:val="9"/>
    </w:pPr>
    <w:rPr>
      <w:sz w:val="24"/>
      <w:szCs w:val="20"/>
      <w:lang w:eastAsia="en-US"/>
    </w:rPr>
  </w:style>
  <w:style w:type="paragraph" w:customStyle="1" w:styleId="SubTitle20">
    <w:name w:val="SubTitle 2"/>
    <w:basedOn w:val="Podtitul1"/>
    <w:rsid w:val="009267A5"/>
    <w:pPr>
      <w:spacing w:before="40"/>
      <w:ind w:left="1134"/>
    </w:pPr>
    <w:rPr>
      <w:lang w:eastAsia="en-US"/>
    </w:rPr>
  </w:style>
  <w:style w:type="paragraph" w:customStyle="1" w:styleId="SubTitleError">
    <w:name w:val="SubTitle Error"/>
    <w:basedOn w:val="Podtitul1"/>
    <w:next w:val="Normlny"/>
    <w:rsid w:val="009267A5"/>
    <w:pPr>
      <w:keepNext w:val="0"/>
      <w:keepLines w:val="0"/>
      <w:spacing w:after="0"/>
    </w:pPr>
    <w:rPr>
      <w:color w:val="FF0000"/>
      <w:lang w:eastAsia="en-US"/>
    </w:rPr>
  </w:style>
  <w:style w:type="paragraph" w:customStyle="1" w:styleId="TableHeading">
    <w:name w:val="Table Heading"/>
    <w:basedOn w:val="TableNormal1"/>
    <w:next w:val="TableNormal1"/>
    <w:rsid w:val="009267A5"/>
    <w:pPr>
      <w:spacing w:before="20" w:after="20"/>
    </w:pPr>
    <w:rPr>
      <w:b/>
      <w:i/>
      <w:lang w:eastAsia="en-US"/>
    </w:rPr>
  </w:style>
  <w:style w:type="character" w:customStyle="1" w:styleId="Underline">
    <w:name w:val="Underline"/>
    <w:rsid w:val="009267A5"/>
    <w:rPr>
      <w:u w:val="thick"/>
    </w:rPr>
  </w:style>
  <w:style w:type="paragraph" w:customStyle="1" w:styleId="ZpisPredmet">
    <w:name w:val="ZápisPredmet"/>
    <w:basedOn w:val="Normlny"/>
    <w:next w:val="Normlny"/>
    <w:rsid w:val="009267A5"/>
    <w:pPr>
      <w:keepLines/>
      <w:spacing w:before="60" w:after="60"/>
      <w:jc w:val="center"/>
    </w:pPr>
    <w:rPr>
      <w:b/>
      <w:sz w:val="28"/>
      <w:lang w:eastAsia="en-US"/>
    </w:rPr>
  </w:style>
  <w:style w:type="paragraph" w:customStyle="1" w:styleId="ZpisSubTitle">
    <w:name w:val="ZápisSubTitle"/>
    <w:basedOn w:val="Normlny"/>
    <w:next w:val="Normlny"/>
    <w:rsid w:val="009267A5"/>
    <w:pPr>
      <w:keepNext/>
      <w:keepLines/>
      <w:pageBreakBefore/>
      <w:spacing w:before="240" w:after="240"/>
      <w:jc w:val="center"/>
    </w:pPr>
    <w:rPr>
      <w:b/>
      <w:sz w:val="36"/>
      <w:lang w:eastAsia="en-US"/>
    </w:rPr>
  </w:style>
  <w:style w:type="paragraph" w:customStyle="1" w:styleId="HelpLink">
    <w:name w:val="HelpLink"/>
    <w:basedOn w:val="Normlny"/>
    <w:rsid w:val="009267A5"/>
    <w:pPr>
      <w:ind w:left="567"/>
    </w:pPr>
    <w:rPr>
      <w:rFonts w:ascii="Times New Roman" w:hAnsi="Times New Roman"/>
      <w:b/>
      <w:i/>
      <w:color w:val="0000FF"/>
      <w:u w:val="single"/>
      <w:lang w:eastAsia="en-US"/>
    </w:rPr>
  </w:style>
  <w:style w:type="paragraph" w:customStyle="1" w:styleId="HelpLinkSee1">
    <w:name w:val="HelpLinkSee 1"/>
    <w:basedOn w:val="HelpLink"/>
    <w:rsid w:val="009267A5"/>
  </w:style>
  <w:style w:type="paragraph" w:customStyle="1" w:styleId="HelpLinkSee2">
    <w:name w:val="HelpLinkSee 2"/>
    <w:basedOn w:val="HelpLink"/>
    <w:rsid w:val="009267A5"/>
    <w:pPr>
      <w:ind w:left="1134"/>
    </w:pPr>
  </w:style>
  <w:style w:type="paragraph" w:styleId="Predmetkomentra">
    <w:name w:val="annotation subject"/>
    <w:basedOn w:val="Textkomentra"/>
    <w:next w:val="Textkomentra"/>
    <w:link w:val="PredmetkomentraChar"/>
    <w:rsid w:val="009267A5"/>
    <w:rPr>
      <w:b/>
      <w:bCs/>
      <w:lang w:eastAsia="en-US"/>
    </w:rPr>
  </w:style>
  <w:style w:type="character" w:customStyle="1" w:styleId="TextkomentraChar">
    <w:name w:val="Text komentára Char"/>
    <w:basedOn w:val="Predvolenpsmoodseku"/>
    <w:link w:val="Textkomentra"/>
    <w:semiHidden/>
    <w:rsid w:val="009267A5"/>
  </w:style>
  <w:style w:type="character" w:customStyle="1" w:styleId="PredmetkomentraChar">
    <w:name w:val="Predmet komentára Char"/>
    <w:basedOn w:val="TextkomentraChar"/>
    <w:link w:val="Predmetkomentra"/>
    <w:rsid w:val="009267A5"/>
  </w:style>
  <w:style w:type="paragraph" w:customStyle="1" w:styleId="Normal3">
    <w:name w:val="Normal3"/>
    <w:basedOn w:val="Normlny"/>
    <w:rsid w:val="009267A5"/>
    <w:pPr>
      <w:spacing w:before="0" w:after="0"/>
      <w:ind w:left="1134"/>
    </w:pPr>
    <w:rPr>
      <w:sz w:val="22"/>
      <w:lang w:eastAsia="en-US"/>
    </w:rPr>
  </w:style>
  <w:style w:type="paragraph" w:customStyle="1" w:styleId="Tabulka">
    <w:name w:val="Tabulka"/>
    <w:basedOn w:val="Zkladntext"/>
    <w:rsid w:val="009267A5"/>
    <w:pPr>
      <w:spacing w:before="60" w:after="60"/>
    </w:pPr>
    <w:rPr>
      <w:sz w:val="22"/>
      <w:lang w:eastAsia="en-US"/>
    </w:rPr>
  </w:style>
  <w:style w:type="character" w:customStyle="1" w:styleId="Nadpis4Char">
    <w:name w:val="Nadpis 4 Char"/>
    <w:link w:val="Nadpis4"/>
    <w:rsid w:val="009267A5"/>
    <w:rPr>
      <w:rFonts w:ascii="Arial" w:hAnsi="Arial"/>
      <w:b/>
      <w:sz w:val="28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267A5"/>
    <w:pPr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Heading21">
    <w:name w:val="Heading 2.1"/>
    <w:basedOn w:val="Normlny"/>
    <w:link w:val="Heading21Char"/>
    <w:rsid w:val="009267A5"/>
    <w:rPr>
      <w:b/>
      <w:sz w:val="36"/>
      <w:szCs w:val="36"/>
      <w:lang w:eastAsia="en-US"/>
    </w:rPr>
  </w:style>
  <w:style w:type="paragraph" w:customStyle="1" w:styleId="Heading31">
    <w:name w:val="Heading 3.1"/>
    <w:basedOn w:val="Nadpis3"/>
    <w:link w:val="Heading31Char"/>
    <w:qFormat/>
    <w:rsid w:val="009267A5"/>
    <w:rPr>
      <w:lang w:eastAsia="en-US"/>
    </w:rPr>
  </w:style>
  <w:style w:type="character" w:customStyle="1" w:styleId="Heading21Char">
    <w:name w:val="Heading 2.1 Char"/>
    <w:link w:val="Heading21"/>
    <w:rsid w:val="009267A5"/>
    <w:rPr>
      <w:b/>
      <w:sz w:val="36"/>
      <w:szCs w:val="36"/>
      <w:lang w:eastAsia="en-US"/>
    </w:rPr>
  </w:style>
  <w:style w:type="paragraph" w:customStyle="1" w:styleId="Bezriadkovania1">
    <w:name w:val="Bez riadkovania1"/>
    <w:rsid w:val="009267A5"/>
    <w:pPr>
      <w:jc w:val="both"/>
    </w:pPr>
    <w:rPr>
      <w:rFonts w:ascii="Arial" w:hAnsi="Arial"/>
      <w:sz w:val="24"/>
      <w:lang w:eastAsia="en-US"/>
    </w:rPr>
  </w:style>
  <w:style w:type="character" w:customStyle="1" w:styleId="HeadingChar">
    <w:name w:val="Heading Char"/>
    <w:link w:val="Heading"/>
    <w:rsid w:val="009267A5"/>
    <w:rPr>
      <w:b/>
      <w:sz w:val="24"/>
      <w:lang w:eastAsia="en-US"/>
    </w:rPr>
  </w:style>
  <w:style w:type="character" w:customStyle="1" w:styleId="Nadpis3Char">
    <w:name w:val="Nadpis 3 Char"/>
    <w:aliases w:val="Char Char"/>
    <w:link w:val="Nadpis3"/>
    <w:rsid w:val="00BA1559"/>
    <w:rPr>
      <w:rFonts w:ascii="Arial" w:hAnsi="Arial"/>
      <w:b/>
      <w:sz w:val="32"/>
      <w:lang w:eastAsia="en-US"/>
    </w:rPr>
  </w:style>
  <w:style w:type="character" w:customStyle="1" w:styleId="Heading31Char">
    <w:name w:val="Heading 3.1 Char"/>
    <w:link w:val="Heading31"/>
    <w:rsid w:val="009267A5"/>
    <w:rPr>
      <w:rFonts w:ascii="Arial" w:hAnsi="Arial"/>
      <w:b w:val="0"/>
      <w:sz w:val="32"/>
      <w:lang w:eastAsia="en-US"/>
    </w:rPr>
  </w:style>
  <w:style w:type="paragraph" w:styleId="Revzia">
    <w:name w:val="Revision"/>
    <w:hidden/>
    <w:uiPriority w:val="99"/>
    <w:semiHidden/>
    <w:rsid w:val="009B0207"/>
    <w:rPr>
      <w:rFonts w:ascii="Arial" w:hAnsi="Arial"/>
      <w:sz w:val="24"/>
    </w:rPr>
  </w:style>
  <w:style w:type="paragraph" w:styleId="Odsekzoznamu">
    <w:name w:val="List Paragraph"/>
    <w:basedOn w:val="Normlny"/>
    <w:link w:val="OdsekzoznamuChar"/>
    <w:uiPriority w:val="34"/>
    <w:qFormat/>
    <w:rsid w:val="00BC378C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link w:val="Nadpis2"/>
    <w:rsid w:val="00E310C0"/>
    <w:rPr>
      <w:rFonts w:ascii="Arial" w:hAnsi="Arial"/>
      <w:b/>
      <w:sz w:val="36"/>
    </w:rPr>
  </w:style>
  <w:style w:type="character" w:customStyle="1" w:styleId="PtaChar">
    <w:name w:val="Päta Char"/>
    <w:link w:val="Pta"/>
    <w:rsid w:val="00262CA5"/>
    <w:rPr>
      <w:sz w:val="24"/>
    </w:rPr>
  </w:style>
  <w:style w:type="paragraph" w:customStyle="1" w:styleId="Code">
    <w:name w:val="Code"/>
    <w:basedOn w:val="Normlny"/>
    <w:rsid w:val="009B6CAF"/>
    <w:pPr>
      <w:keepNext/>
      <w:spacing w:before="0" w:after="0"/>
    </w:pPr>
    <w:rPr>
      <w:rFonts w:ascii="Courier New" w:eastAsia="Calibri" w:hAnsi="Courier New" w:cs="Courier New"/>
    </w:rPr>
  </w:style>
  <w:style w:type="character" w:customStyle="1" w:styleId="st">
    <w:name w:val="st"/>
    <w:rsid w:val="00A65E9F"/>
  </w:style>
  <w:style w:type="character" w:customStyle="1" w:styleId="OdsekzoznamuChar">
    <w:name w:val="Odsek zoznamu Char"/>
    <w:link w:val="Odsekzoznamu"/>
    <w:uiPriority w:val="99"/>
    <w:locked/>
    <w:rsid w:val="002D1774"/>
    <w:rPr>
      <w:rFonts w:ascii="Calibri" w:eastAsia="Calibri" w:hAnsi="Calibri"/>
      <w:sz w:val="22"/>
      <w:szCs w:val="22"/>
      <w:lang w:eastAsia="en-US"/>
    </w:rPr>
  </w:style>
  <w:style w:type="paragraph" w:customStyle="1" w:styleId="Podtitul2">
    <w:name w:val="Podtitul2"/>
    <w:basedOn w:val="Normlny"/>
    <w:next w:val="Normlny"/>
    <w:rsid w:val="00783820"/>
    <w:pPr>
      <w:keepNext/>
      <w:keepLines/>
      <w:spacing w:before="120"/>
    </w:pPr>
    <w:rPr>
      <w:b/>
    </w:rPr>
  </w:style>
  <w:style w:type="character" w:customStyle="1" w:styleId="TextbublinyChar">
    <w:name w:val="Text bubliny Char"/>
    <w:link w:val="Textbubliny"/>
    <w:uiPriority w:val="99"/>
    <w:semiHidden/>
    <w:rsid w:val="000C1B91"/>
    <w:rPr>
      <w:rFonts w:ascii="Tahoma" w:hAnsi="Tahoma" w:cs="Tahoma"/>
      <w:sz w:val="16"/>
      <w:szCs w:val="16"/>
    </w:rPr>
  </w:style>
  <w:style w:type="character" w:styleId="Nevyrieenzmienka">
    <w:name w:val="Unresolved Mention"/>
    <w:basedOn w:val="Predvolenpsmoodseku"/>
    <w:uiPriority w:val="99"/>
    <w:semiHidden/>
    <w:unhideWhenUsed/>
    <w:rsid w:val="004F5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lovensko.sk/sk/na-stiahnuti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w3.org/2001/04/xmlen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.microsoft.com/fwlink/?LinkId=2085155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bias\AppData\Roaming\Microsoft\Templates\Dokument%20WORD%20Fo%2011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B5FD-687C-48F0-A527-213DAFD6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WORD Fo 11.dot</Template>
  <TotalTime>1248</TotalTime>
  <Pages>79</Pages>
  <Words>20002</Words>
  <Characters>114013</Characters>
  <Application>Microsoft Office Word</Application>
  <DocSecurity>0</DocSecurity>
  <Lines>950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Popis rozhrania služieb Ditec.Cep.Ekr.Interface</vt:lpstr>
      <vt:lpstr>Popis rozhrania služieb CEP.EKR</vt:lpstr>
    </vt:vector>
  </TitlesOfParts>
  <Company>DITEC</Company>
  <LinksUpToDate>false</LinksUpToDate>
  <CharactersWithSpaces>133748</CharactersWithSpaces>
  <SharedDoc>false</SharedDoc>
  <HLinks>
    <vt:vector size="12" baseType="variant">
      <vt:variant>
        <vt:i4>7733295</vt:i4>
      </vt:variant>
      <vt:variant>
        <vt:i4>138</vt:i4>
      </vt:variant>
      <vt:variant>
        <vt:i4>0</vt:i4>
      </vt:variant>
      <vt:variant>
        <vt:i4>5</vt:i4>
      </vt:variant>
      <vt:variant>
        <vt:lpwstr>https://www.slovensko.sk/_img/CMS4/DSigner_v3.zip</vt:lpwstr>
      </vt:variant>
      <vt:variant>
        <vt:lpwstr/>
      </vt:variant>
      <vt:variant>
        <vt:i4>1179734</vt:i4>
      </vt:variant>
      <vt:variant>
        <vt:i4>135</vt:i4>
      </vt:variant>
      <vt:variant>
        <vt:i4>0</vt:i4>
      </vt:variant>
      <vt:variant>
        <vt:i4>5</vt:i4>
      </vt:variant>
      <vt:variant>
        <vt:lpwstr>https://www.slovensko.sk/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 rozhrania služieb Ditec.Cep.Ekr.Interface</dc:title>
  <dc:creator>Pucek Tomas</dc:creator>
  <cp:lastModifiedBy>Tomáš Púček</cp:lastModifiedBy>
  <cp:revision>43</cp:revision>
  <cp:lastPrinted>2015-07-16T08:51:00Z</cp:lastPrinted>
  <dcterms:created xsi:type="dcterms:W3CDTF">2020-12-01T10:03:00Z</dcterms:created>
  <dcterms:modified xsi:type="dcterms:W3CDTF">2026-03-03T13:28:00Z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Elektronické služby centrálneho elektronického priečinka</vt:lpwstr>
  </property>
  <property fmtid="{D5CDD505-2E9C-101B-9397-08002B2CF9AE}" pid="3" name="Dokument">
    <vt:lpwstr>Popis rozhrania služieb Ditec.Cep.Ekr.Interface</vt:lpwstr>
  </property>
  <property fmtid="{D5CDD505-2E9C-101B-9397-08002B2CF9AE}" pid="4" name="Verzia">
    <vt:lpwstr>1.0.15.4</vt:lpwstr>
  </property>
</Properties>
</file>